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B" w:rsidRDefault="003A557B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6" o:spid="_x0000_s1026" type="#_x0000_t97" style="position:absolute;margin-left:222.95pt;margin-top:-231.8pt;width:85.25pt;height:489.75pt;rotation:9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" adj="2707">
            <v:textbox>
              <w:txbxContent>
                <w:p w:rsidR="003A557B" w:rsidRPr="00D438A9" w:rsidRDefault="003A557B" w:rsidP="007843E5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2013-2014</w:t>
                  </w:r>
                  <w:r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 ACADEMIC YEAR </w:t>
                  </w: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SÜPHAN</w:t>
                  </w:r>
                  <w:r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 SECONDARY SCHOOL </w:t>
                  </w:r>
                </w:p>
                <w:p w:rsidR="003A557B" w:rsidRPr="00D438A9" w:rsidRDefault="003A557B" w:rsidP="007843E5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5TH GRADES 1ST TERM 3rd </w:t>
                  </w:r>
                  <w:r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WRITTEN ENGLISH EXAM</w:t>
                  </w:r>
                </w:p>
                <w:p w:rsidR="003A557B" w:rsidRDefault="003A557B" w:rsidP="007843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Name-Surname: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</w:t>
                  </w: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Class:            Number: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DATE: 14/01/2013</w:t>
                  </w: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3A557B" w:rsidRPr="00734167" w:rsidRDefault="003A557B" w:rsidP="007843E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</w:p>
    <w:p w:rsidR="003A557B" w:rsidRDefault="003A557B"/>
    <w:p w:rsidR="003A557B" w:rsidRPr="007843E5" w:rsidRDefault="003A557B" w:rsidP="007843E5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1) Elif: ………………………………………………..? </w:t>
      </w:r>
    </w:p>
    <w:p w:rsidR="003A557B" w:rsidRPr="007843E5" w:rsidRDefault="003A557B" w:rsidP="007843E5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  Şeyma: I have got a cough.</w:t>
      </w:r>
    </w:p>
    <w:p w:rsidR="003A557B" w:rsidRPr="007843E5" w:rsidRDefault="003A557B" w:rsidP="007843E5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What should you do?</w:t>
      </w:r>
    </w:p>
    <w:p w:rsidR="003A557B" w:rsidRPr="007843E5" w:rsidRDefault="003A557B" w:rsidP="007843E5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What is the matter with you?</w:t>
      </w:r>
    </w:p>
    <w:p w:rsidR="003A557B" w:rsidRPr="007843E5" w:rsidRDefault="003A557B" w:rsidP="007843E5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What is your favourite hobby?</w:t>
      </w:r>
    </w:p>
    <w:p w:rsidR="003A557B" w:rsidRPr="007843E5" w:rsidRDefault="003A557B" w:rsidP="007843E5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How old are you?</w:t>
      </w:r>
    </w:p>
    <w:p w:rsidR="003A557B" w:rsidRPr="007843E5" w:rsidRDefault="003A557B" w:rsidP="007843E5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2) Hangisi diğerlerinden farklıdır (Which one is different)? </w:t>
      </w:r>
    </w:p>
    <w:p w:rsidR="003A557B" w:rsidRPr="007843E5" w:rsidRDefault="003A557B" w:rsidP="007843E5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headache</w:t>
      </w:r>
    </w:p>
    <w:p w:rsidR="003A557B" w:rsidRPr="007843E5" w:rsidRDefault="003A557B" w:rsidP="007843E5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sore throat</w:t>
      </w:r>
    </w:p>
    <w:p w:rsidR="003A557B" w:rsidRPr="007843E5" w:rsidRDefault="003A557B" w:rsidP="007843E5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earache</w:t>
      </w:r>
    </w:p>
    <w:p w:rsidR="003A557B" w:rsidRPr="007843E5" w:rsidRDefault="003A557B" w:rsidP="007843E5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tissue</w:t>
      </w:r>
    </w:p>
    <w:p w:rsidR="003A557B" w:rsidRPr="007843E5" w:rsidRDefault="003A557B" w:rsidP="007843E5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>3) Betül has a toothache.</w:t>
      </w:r>
      <w:r w:rsidRPr="007843E5">
        <w:rPr>
          <w:rFonts w:ascii="Comic Sans MS" w:hAnsi="Comic Sans MS"/>
          <w:b/>
          <w:noProof/>
          <w:sz w:val="20"/>
          <w:szCs w:val="20"/>
          <w:lang w:val="en-GB" w:eastAsia="tr-TR"/>
        </w:rPr>
        <w:t>( Betüle ne tavsiye edersiniz?)</w:t>
      </w:r>
      <w:r>
        <w:rPr>
          <w:rFonts w:ascii="Times New Roman" w:hAnsi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3A557B" w:rsidRPr="007843E5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a) She should watch tv</w:t>
      </w:r>
    </w:p>
    <w:p w:rsidR="003A557B" w:rsidRPr="007843E5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b) She should see a dentist</w:t>
      </w:r>
    </w:p>
    <w:p w:rsidR="003A557B" w:rsidRPr="007843E5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c) She should have a shower</w:t>
      </w:r>
    </w:p>
    <w:p w:rsidR="003A557B" w:rsidRPr="007843E5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d) She should go to school</w:t>
      </w:r>
    </w:p>
    <w:p w:rsidR="003A557B" w:rsidRPr="007843E5" w:rsidRDefault="003A557B" w:rsidP="007843E5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b/>
          <w:noProof/>
          <w:sz w:val="20"/>
          <w:szCs w:val="20"/>
          <w:lang w:val="en-GB" w:eastAsia="tr-TR"/>
        </w:rPr>
        <w:t>4)  Aşagıdakilerden hangisi yanlıştır? (Which one is false?)</w:t>
      </w:r>
    </w:p>
    <w:p w:rsidR="003A557B" w:rsidRPr="007843E5" w:rsidRDefault="003A557B" w:rsidP="007843E5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finger: el</w:t>
      </w:r>
    </w:p>
    <w:p w:rsidR="003A557B" w:rsidRPr="007843E5" w:rsidRDefault="003A557B" w:rsidP="007843E5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mouth: ağız</w:t>
      </w:r>
    </w:p>
    <w:p w:rsidR="003A557B" w:rsidRPr="007843E5" w:rsidRDefault="003A557B" w:rsidP="007843E5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stomach: karın</w:t>
      </w:r>
    </w:p>
    <w:p w:rsidR="003A557B" w:rsidRPr="007843E5" w:rsidRDefault="003A557B" w:rsidP="007843E5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arm: kol</w:t>
      </w:r>
    </w:p>
    <w:p w:rsidR="003A557B" w:rsidRPr="007843E5" w:rsidRDefault="003A557B" w:rsidP="007843E5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7" o:spid="_x0000_s1027" type="#_x0000_t68" style="position:absolute;margin-left:172.75pt;margin-top:14.1pt;width:28.8pt;height:37.3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" adj="8339" fillcolor="black" strokeweight="2pt">
            <v:path arrowok="t"/>
          </v:shape>
        </w:pict>
      </w:r>
      <w:r>
        <w:rPr>
          <w:noProof/>
          <w:lang w:eastAsia="tr-TR"/>
        </w:rPr>
        <w:pict>
          <v:oval id="Oval 5" o:spid="_x0000_s1028" style="position:absolute;margin-left:157.7pt;margin-top:4.75pt;width:61.35pt;height:67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" strokecolor="#f79646" strokeweight="2pt">
            <v:path arrowok="t"/>
          </v:oval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9" type="#_x0000_t75" style="position:absolute;margin-left:157.1pt;margin-top:1.6pt;width:71.05pt;height:65.1pt;z-index:251652096;visibility:visible">
            <v:imagedata r:id="rId5" o:title=""/>
          </v:shape>
        </w:pict>
      </w:r>
      <w:r w:rsidRPr="007843E5">
        <w:rPr>
          <w:rFonts w:ascii="Comic Sans MS" w:hAnsi="Comic Sans MS"/>
          <w:b/>
          <w:noProof/>
          <w:sz w:val="20"/>
          <w:szCs w:val="20"/>
          <w:lang w:val="en-GB" w:eastAsia="tr-TR"/>
        </w:rPr>
        <w:t>5) Hangi seçenek doğrudur?</w:t>
      </w:r>
    </w:p>
    <w:p w:rsidR="003A557B" w:rsidRPr="007843E5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a) Turn left.</w:t>
      </w:r>
    </w:p>
    <w:p w:rsidR="003A557B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843E5">
        <w:rPr>
          <w:rFonts w:ascii="Comic Sans MS" w:hAnsi="Comic Sans MS"/>
          <w:noProof/>
          <w:sz w:val="20"/>
          <w:szCs w:val="20"/>
          <w:lang w:val="en-GB" w:eastAsia="tr-TR"/>
        </w:rPr>
        <w:t>b) Cross.</w:t>
      </w:r>
    </w:p>
    <w:p w:rsidR="003A557B" w:rsidRPr="008C2BF7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8C2BF7">
        <w:rPr>
          <w:rFonts w:ascii="Comic Sans MS" w:hAnsi="Comic Sans MS"/>
          <w:noProof/>
          <w:sz w:val="20"/>
          <w:szCs w:val="20"/>
          <w:lang w:val="en-GB" w:eastAsia="tr-TR"/>
        </w:rPr>
        <w:t>c) Go straight ahead.</w:t>
      </w:r>
    </w:p>
    <w:p w:rsidR="003A557B" w:rsidRPr="008C2BF7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8C2BF7">
        <w:rPr>
          <w:rFonts w:ascii="Comic Sans MS" w:hAnsi="Comic Sans MS"/>
          <w:noProof/>
          <w:sz w:val="20"/>
          <w:szCs w:val="20"/>
          <w:lang w:val="en-GB" w:eastAsia="tr-TR"/>
        </w:rPr>
        <w:t>d) Turn right.</w:t>
      </w:r>
    </w:p>
    <w:p w:rsidR="003A557B" w:rsidRPr="000555BE" w:rsidRDefault="003A557B" w:rsidP="007843E5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noProof/>
          <w:lang w:eastAsia="tr-TR"/>
        </w:rPr>
        <w:pict>
          <v:shape id="Resim 8" o:spid="_x0000_s1030" type="#_x0000_t75" alt="seksek" href="http://images.google.com.tr/imgres?imgurl=http://arkadasim.zaman.com.tr/images/2007/08/23/seksek.jpg&amp;imgrefurl=http://arkadasim.zaman.com.tr/cmn.php?load=print&amp;hn=12431&amp;usg=__a0LVqVPyuqe4xllztNUXTvYcO2E=&amp;h=175&amp;w=148&amp;sz=10&amp;hl=tr&amp;start=3&amp;um=1&amp;tbnid=mCn9shLQ1pOg2M:&amp;tbnh=100&amp;tbnw=85&amp;prev=/images?q=sek+sek+oyunu++resmi&amp;um=1&amp;hl=" style="position:absolute;margin-left:157.9pt;margin-top:10.5pt;width:70.25pt;height:68.4pt;z-index:251655168;visibility:visible" o:button="t">
            <v:fill o:detectmouseclick="t"/>
            <v:imagedata r:id="rId6" o:title=""/>
          </v:shape>
        </w:pict>
      </w: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>6</w:t>
      </w:r>
      <w:r w:rsidRPr="000555BE">
        <w:rPr>
          <w:rFonts w:ascii="Comic Sans MS" w:hAnsi="Comic Sans MS"/>
          <w:b/>
          <w:noProof/>
          <w:sz w:val="20"/>
          <w:szCs w:val="20"/>
          <w:lang w:val="en-GB" w:eastAsia="tr-TR"/>
        </w:rPr>
        <w:t>) Yandaki oyunun adı nedir?</w:t>
      </w:r>
    </w:p>
    <w:p w:rsidR="003A557B" w:rsidRPr="008C2BF7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8C2BF7">
        <w:rPr>
          <w:rFonts w:ascii="Comic Sans MS" w:hAnsi="Comic Sans MS"/>
          <w:noProof/>
          <w:sz w:val="20"/>
          <w:szCs w:val="20"/>
          <w:lang w:val="en-GB" w:eastAsia="tr-TR"/>
        </w:rPr>
        <w:t>a) hopscotch</w:t>
      </w:r>
    </w:p>
    <w:p w:rsidR="003A557B" w:rsidRPr="008C2BF7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8C2BF7">
        <w:rPr>
          <w:rFonts w:ascii="Comic Sans MS" w:hAnsi="Comic Sans MS"/>
          <w:noProof/>
          <w:sz w:val="20"/>
          <w:szCs w:val="20"/>
          <w:lang w:val="en-GB" w:eastAsia="tr-TR"/>
        </w:rPr>
        <w:t>b) hide and seek</w:t>
      </w:r>
    </w:p>
    <w:p w:rsidR="003A557B" w:rsidRPr="008C2BF7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8C2BF7">
        <w:rPr>
          <w:rFonts w:ascii="Comic Sans MS" w:hAnsi="Comic Sans MS"/>
          <w:noProof/>
          <w:sz w:val="20"/>
          <w:szCs w:val="20"/>
          <w:lang w:val="en-GB" w:eastAsia="tr-TR"/>
        </w:rPr>
        <w:t>c) seesaw</w:t>
      </w:r>
    </w:p>
    <w:p w:rsidR="003A557B" w:rsidRPr="008C2BF7" w:rsidRDefault="003A557B" w:rsidP="007843E5">
      <w:pPr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8C2BF7">
        <w:rPr>
          <w:rFonts w:ascii="Comic Sans MS" w:hAnsi="Comic Sans MS"/>
          <w:noProof/>
          <w:sz w:val="20"/>
          <w:szCs w:val="20"/>
          <w:lang w:val="en-GB" w:eastAsia="tr-TR"/>
        </w:rPr>
        <w:t>d) blind man’s buff</w:t>
      </w:r>
    </w:p>
    <w:p w:rsidR="003A557B" w:rsidRPr="000B54FA" w:rsidRDefault="003A557B" w:rsidP="007843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GB"/>
        </w:rPr>
        <w:t>7</w:t>
      </w:r>
      <w:r w:rsidRPr="000B54FA">
        <w:rPr>
          <w:rFonts w:ascii="Comic Sans MS" w:hAnsi="Comic Sans MS"/>
          <w:b/>
          <w:sz w:val="20"/>
          <w:szCs w:val="20"/>
          <w:lang w:val="en-GB"/>
        </w:rPr>
        <w:t>)</w:t>
      </w:r>
      <w:r w:rsidRPr="000B54FA">
        <w:rPr>
          <w:rFonts w:ascii="Comic Sans MS" w:hAnsi="Comic Sans MS"/>
          <w:sz w:val="20"/>
          <w:szCs w:val="20"/>
          <w:lang w:val="en-GB"/>
        </w:rPr>
        <w:t xml:space="preserve"> </w:t>
      </w:r>
      <w:r w:rsidRPr="000B54FA">
        <w:rPr>
          <w:rFonts w:ascii="Comic Sans MS" w:hAnsi="Comic Sans MS"/>
          <w:b/>
          <w:sz w:val="20"/>
          <w:szCs w:val="20"/>
        </w:rPr>
        <w:t xml:space="preserve"> What nationality are you?</w:t>
      </w:r>
      <w:r>
        <w:rPr>
          <w:rFonts w:ascii="Comic Sans MS" w:hAnsi="Comic Sans MS"/>
          <w:b/>
          <w:sz w:val="20"/>
          <w:szCs w:val="20"/>
        </w:rPr>
        <w:t xml:space="preserve"> (milletin ne?)</w:t>
      </w:r>
    </w:p>
    <w:p w:rsidR="003A557B" w:rsidRPr="000B54FA" w:rsidRDefault="003A557B" w:rsidP="007843E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0B54FA">
        <w:rPr>
          <w:rFonts w:ascii="Comic Sans MS" w:hAnsi="Comic Sans MS"/>
          <w:sz w:val="20"/>
          <w:szCs w:val="20"/>
        </w:rPr>
        <w:t xml:space="preserve">a) I am </w:t>
      </w:r>
      <w:r>
        <w:rPr>
          <w:rFonts w:ascii="Comic Sans MS" w:hAnsi="Comic Sans MS"/>
          <w:sz w:val="20"/>
          <w:szCs w:val="20"/>
        </w:rPr>
        <w:t xml:space="preserve">from </w:t>
      </w:r>
      <w:r w:rsidRPr="000B54FA">
        <w:rPr>
          <w:rFonts w:ascii="Comic Sans MS" w:hAnsi="Comic Sans MS"/>
          <w:sz w:val="20"/>
          <w:szCs w:val="20"/>
        </w:rPr>
        <w:t>Turkey.</w:t>
      </w:r>
      <w:r w:rsidRPr="000B54FA"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ab/>
      </w:r>
    </w:p>
    <w:p w:rsidR="003A557B" w:rsidRPr="000B54FA" w:rsidRDefault="003A557B" w:rsidP="007843E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0B54FA">
        <w:rPr>
          <w:rFonts w:ascii="Comic Sans MS" w:hAnsi="Comic Sans MS"/>
          <w:sz w:val="20"/>
          <w:szCs w:val="20"/>
        </w:rPr>
        <w:t xml:space="preserve">b) I am </w:t>
      </w:r>
      <w:r>
        <w:rPr>
          <w:rFonts w:ascii="Comic Sans MS" w:hAnsi="Comic Sans MS"/>
          <w:sz w:val="20"/>
          <w:szCs w:val="20"/>
        </w:rPr>
        <w:t>Turkey</w:t>
      </w:r>
    </w:p>
    <w:p w:rsidR="003A557B" w:rsidRPr="000B54FA" w:rsidRDefault="003A557B" w:rsidP="007843E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0B54FA">
        <w:rPr>
          <w:rFonts w:ascii="Comic Sans MS" w:hAnsi="Comic Sans MS"/>
          <w:sz w:val="20"/>
          <w:szCs w:val="20"/>
        </w:rPr>
        <w:t>c) I am Turkish.</w:t>
      </w:r>
      <w:r w:rsidRPr="000B54FA"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ab/>
      </w:r>
    </w:p>
    <w:p w:rsidR="003A557B" w:rsidRPr="007843E5" w:rsidRDefault="003A557B" w:rsidP="007843E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0B54FA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0B54FA">
        <w:rPr>
          <w:rFonts w:ascii="Comic Sans MS" w:hAnsi="Comic Sans MS"/>
          <w:sz w:val="20"/>
          <w:szCs w:val="20"/>
        </w:rPr>
        <w:t>I am from Turkish.</w:t>
      </w:r>
    </w:p>
    <w:p w:rsidR="003A557B" w:rsidRPr="00E031E2" w:rsidRDefault="003A557B" w:rsidP="007843E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 w:rsidRPr="00BC34BD">
        <w:rPr>
          <w:rFonts w:ascii="Comic Sans MS" w:hAnsi="Comic Sans MS"/>
          <w:b/>
          <w:sz w:val="20"/>
          <w:szCs w:val="20"/>
          <w:u w:val="single"/>
        </w:rPr>
        <w:t>02:30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031E2">
        <w:rPr>
          <w:rFonts w:ascii="Comic Sans MS" w:hAnsi="Comic Sans MS"/>
          <w:b/>
          <w:sz w:val="20"/>
          <w:szCs w:val="20"/>
        </w:rPr>
        <w:t xml:space="preserve"> What </w:t>
      </w:r>
      <w:r>
        <w:rPr>
          <w:rFonts w:ascii="Comic Sans MS" w:hAnsi="Comic Sans MS"/>
          <w:b/>
          <w:sz w:val="20"/>
          <w:szCs w:val="20"/>
        </w:rPr>
        <w:t>time is it? (saat kaç?)</w:t>
      </w:r>
    </w:p>
    <w:p w:rsidR="003A557B" w:rsidRPr="00E031E2" w:rsidRDefault="003A557B" w:rsidP="007843E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E031E2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It is two o’clock</w:t>
      </w:r>
      <w:r w:rsidRPr="00E031E2">
        <w:rPr>
          <w:rFonts w:ascii="Comic Sans MS" w:hAnsi="Comic Sans MS"/>
          <w:sz w:val="20"/>
          <w:szCs w:val="20"/>
        </w:rPr>
        <w:t>.</w:t>
      </w:r>
      <w:r w:rsidRPr="00E031E2">
        <w:rPr>
          <w:rFonts w:ascii="Comic Sans MS" w:hAnsi="Comic Sans MS"/>
          <w:sz w:val="20"/>
          <w:szCs w:val="20"/>
        </w:rPr>
        <w:tab/>
      </w:r>
      <w:r w:rsidRPr="00E031E2">
        <w:rPr>
          <w:rFonts w:ascii="Comic Sans MS" w:hAnsi="Comic Sans MS"/>
          <w:sz w:val="20"/>
          <w:szCs w:val="20"/>
        </w:rPr>
        <w:tab/>
      </w:r>
    </w:p>
    <w:p w:rsidR="003A557B" w:rsidRDefault="003A557B" w:rsidP="007843E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E031E2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It is half past two.</w:t>
      </w:r>
    </w:p>
    <w:p w:rsidR="003A557B" w:rsidRPr="00E031E2" w:rsidRDefault="003A557B" w:rsidP="007843E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E031E2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>It is a quarter past two.</w:t>
      </w:r>
      <w:r w:rsidRPr="00E031E2">
        <w:rPr>
          <w:rFonts w:ascii="Comic Sans MS" w:hAnsi="Comic Sans MS"/>
          <w:sz w:val="20"/>
          <w:szCs w:val="20"/>
        </w:rPr>
        <w:tab/>
      </w:r>
    </w:p>
    <w:p w:rsidR="003A557B" w:rsidRDefault="003A557B" w:rsidP="007843E5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E031E2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It is a quarter to two.</w:t>
      </w:r>
    </w:p>
    <w:p w:rsidR="003A557B" w:rsidRPr="00CB5426" w:rsidRDefault="003A557B" w:rsidP="007843E5">
      <w:pPr>
        <w:rPr>
          <w:rFonts w:ascii="Comic Sans MS" w:hAnsi="Comic Sans MS"/>
          <w:sz w:val="16"/>
          <w:szCs w:val="20"/>
          <w:lang w:val="en-US"/>
        </w:rPr>
      </w:pPr>
    </w:p>
    <w:p w:rsidR="003A557B" w:rsidRDefault="003A557B" w:rsidP="007843E5">
      <w:pPr>
        <w:pStyle w:val="NoSpacing"/>
        <w:rPr>
          <w:rFonts w:ascii="Comic Sans MS" w:hAnsi="Comic Sans MS"/>
          <w:noProof/>
          <w:sz w:val="20"/>
          <w:lang w:eastAsia="tr-TR"/>
        </w:rPr>
      </w:pPr>
      <w:bookmarkStart w:id="0" w:name="_GoBack"/>
      <w:bookmarkEnd w:id="0"/>
    </w:p>
    <w:p w:rsidR="003A557B" w:rsidRDefault="003A557B" w:rsidP="007843E5">
      <w:pPr>
        <w:pStyle w:val="NoSpacing"/>
        <w:rPr>
          <w:rFonts w:ascii="Comic Sans MS" w:hAnsi="Comic Sans MS"/>
          <w:noProof/>
          <w:sz w:val="20"/>
          <w:lang w:eastAsia="tr-TR"/>
        </w:rPr>
      </w:pPr>
    </w:p>
    <w:p w:rsidR="003A557B" w:rsidRDefault="003A557B" w:rsidP="007843E5">
      <w:pPr>
        <w:pStyle w:val="NoSpacing"/>
        <w:rPr>
          <w:rFonts w:ascii="Comic Sans MS" w:hAnsi="Comic Sans MS"/>
          <w:noProof/>
          <w:sz w:val="20"/>
          <w:lang w:eastAsia="tr-TR"/>
        </w:rPr>
      </w:pPr>
    </w:p>
    <w:p w:rsidR="003A557B" w:rsidRDefault="003A557B" w:rsidP="007843E5">
      <w:pPr>
        <w:pStyle w:val="NoSpacing"/>
        <w:rPr>
          <w:rFonts w:ascii="Comic Sans MS" w:hAnsi="Comic Sans MS"/>
          <w:noProof/>
          <w:sz w:val="20"/>
          <w:lang w:eastAsia="tr-TR"/>
        </w:rPr>
      </w:pPr>
    </w:p>
    <w:p w:rsidR="003A557B" w:rsidRPr="00E4114B" w:rsidRDefault="003A557B" w:rsidP="007843E5">
      <w:pPr>
        <w:pStyle w:val="NoSpacing"/>
        <w:rPr>
          <w:rFonts w:ascii="Comic Sans MS" w:hAnsi="Comic Sans MS"/>
          <w:sz w:val="20"/>
          <w:lang w:val="en-US"/>
        </w:rPr>
      </w:pPr>
      <w:r w:rsidRPr="00855D1B">
        <w:rPr>
          <w:rFonts w:ascii="Comic Sans MS" w:hAnsi="Comic Sans MS"/>
          <w:noProof/>
          <w:sz w:val="20"/>
          <w:lang w:eastAsia="tr-TR"/>
        </w:rPr>
        <w:pict>
          <v:shape id="Resim 49" o:spid="_x0000_i1025" type="#_x0000_t75" style="width:141.75pt;height:57pt;visibility:visible">
            <v:imagedata r:id="rId7" o:title=""/>
          </v:shape>
        </w:pict>
      </w:r>
    </w:p>
    <w:p w:rsidR="003A557B" w:rsidRPr="007843E5" w:rsidRDefault="003A557B" w:rsidP="007843E5">
      <w:pPr>
        <w:pStyle w:val="NoSpacing"/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t>9</w:t>
      </w:r>
      <w:r w:rsidRPr="007843E5">
        <w:rPr>
          <w:rFonts w:ascii="Comic Sans MS" w:hAnsi="Comic Sans MS"/>
          <w:b/>
          <w:sz w:val="20"/>
          <w:lang w:val="en-US"/>
        </w:rPr>
        <w:t>)The rabbit is __________ the boxes.(tavşan nerde?)</w:t>
      </w:r>
    </w:p>
    <w:p w:rsidR="003A557B" w:rsidRPr="00E4114B" w:rsidRDefault="003A557B" w:rsidP="007843E5">
      <w:pPr>
        <w:pStyle w:val="NoSpacing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</w:t>
      </w:r>
      <w:r w:rsidRPr="00E4114B">
        <w:rPr>
          <w:rFonts w:ascii="Comic Sans MS" w:hAnsi="Comic Sans MS"/>
          <w:sz w:val="20"/>
          <w:lang w:val="en-US"/>
        </w:rPr>
        <w:t>a) betw</w:t>
      </w:r>
      <w:r>
        <w:rPr>
          <w:rFonts w:ascii="Comic Sans MS" w:hAnsi="Comic Sans MS"/>
          <w:sz w:val="20"/>
          <w:lang w:val="en-US"/>
        </w:rPr>
        <w:t>een                     b) on</w:t>
      </w:r>
    </w:p>
    <w:p w:rsidR="003A557B" w:rsidRDefault="003A557B" w:rsidP="007843E5">
      <w:pPr>
        <w:pStyle w:val="NoSpacing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c) near</w:t>
      </w:r>
      <w:r w:rsidRPr="00E4114B">
        <w:rPr>
          <w:rFonts w:ascii="Comic Sans MS" w:hAnsi="Comic Sans MS"/>
          <w:sz w:val="20"/>
          <w:lang w:val="en-US"/>
        </w:rPr>
        <w:t xml:space="preserve">                           d) in front of</w:t>
      </w:r>
    </w:p>
    <w:p w:rsidR="003A557B" w:rsidRPr="00E031E2" w:rsidRDefault="003A557B" w:rsidP="007843E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  <w:lang w:val="en-GB"/>
        </w:rPr>
        <w:t>10)</w:t>
      </w:r>
      <w:r w:rsidRPr="00CB5D9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It is ten past eleven (Saat kaç?)</w:t>
      </w:r>
    </w:p>
    <w:p w:rsidR="003A557B" w:rsidRPr="00F00F54" w:rsidRDefault="003A557B" w:rsidP="007843E5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a) </w:t>
      </w:r>
      <w:r w:rsidRPr="00F00F54">
        <w:rPr>
          <w:rFonts w:ascii="Comic Sans MS" w:hAnsi="Comic Sans MS"/>
          <w:sz w:val="20"/>
          <w:szCs w:val="20"/>
        </w:rPr>
        <w:t>11: 10</w:t>
      </w:r>
    </w:p>
    <w:p w:rsidR="003A557B" w:rsidRPr="00CB5D9F" w:rsidRDefault="003A557B" w:rsidP="007843E5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 xml:space="preserve">     b) 10: 11</w:t>
      </w:r>
    </w:p>
    <w:p w:rsidR="003A557B" w:rsidRPr="00CB5D9F" w:rsidRDefault="003A557B" w:rsidP="007843E5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10: 05</w:t>
      </w:r>
    </w:p>
    <w:p w:rsidR="003A557B" w:rsidRDefault="003A557B" w:rsidP="007843E5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d) 11: 15</w:t>
      </w:r>
    </w:p>
    <w:p w:rsidR="003A557B" w:rsidRPr="007843E5" w:rsidRDefault="003A557B" w:rsidP="007843E5">
      <w:pPr>
        <w:pStyle w:val="NoSpacing"/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t>11</w:t>
      </w:r>
      <w:r w:rsidRPr="007843E5">
        <w:rPr>
          <w:rFonts w:ascii="Comic Sans MS" w:hAnsi="Comic Sans MS"/>
          <w:b/>
          <w:sz w:val="20"/>
          <w:lang w:val="en-US"/>
        </w:rPr>
        <w:t>) It is ten past eleven (Saat kaç?)</w:t>
      </w:r>
    </w:p>
    <w:p w:rsidR="003A557B" w:rsidRPr="007843E5" w:rsidRDefault="003A557B" w:rsidP="007843E5">
      <w:pPr>
        <w:pStyle w:val="NoSpacing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</w:t>
      </w:r>
      <w:r w:rsidRPr="007843E5">
        <w:rPr>
          <w:rFonts w:ascii="Comic Sans MS" w:hAnsi="Comic Sans MS"/>
          <w:sz w:val="20"/>
          <w:lang w:val="en-US"/>
        </w:rPr>
        <w:t>a) 11: 10</w:t>
      </w:r>
    </w:p>
    <w:p w:rsidR="003A557B" w:rsidRPr="007843E5" w:rsidRDefault="003A557B" w:rsidP="007843E5">
      <w:pPr>
        <w:pStyle w:val="NoSpacing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</w:t>
      </w:r>
      <w:r w:rsidRPr="007843E5">
        <w:rPr>
          <w:rFonts w:ascii="Comic Sans MS" w:hAnsi="Comic Sans MS"/>
          <w:sz w:val="20"/>
          <w:lang w:val="en-US"/>
        </w:rPr>
        <w:t>b) 10: 11</w:t>
      </w:r>
    </w:p>
    <w:p w:rsidR="003A557B" w:rsidRPr="007843E5" w:rsidRDefault="003A557B" w:rsidP="007843E5">
      <w:pPr>
        <w:pStyle w:val="NoSpacing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</w:t>
      </w:r>
      <w:r w:rsidRPr="007843E5">
        <w:rPr>
          <w:rFonts w:ascii="Comic Sans MS" w:hAnsi="Comic Sans MS"/>
          <w:sz w:val="20"/>
          <w:lang w:val="en-US"/>
        </w:rPr>
        <w:t>c) 10: 05</w:t>
      </w:r>
    </w:p>
    <w:p w:rsidR="003A557B" w:rsidRDefault="003A557B" w:rsidP="007843E5">
      <w:pPr>
        <w:pStyle w:val="NoSpacing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</w:t>
      </w:r>
      <w:r w:rsidRPr="007843E5">
        <w:rPr>
          <w:rFonts w:ascii="Comic Sans MS" w:hAnsi="Comic Sans MS"/>
          <w:sz w:val="20"/>
          <w:lang w:val="en-US"/>
        </w:rPr>
        <w:t>d) 11: 15</w:t>
      </w:r>
    </w:p>
    <w:p w:rsidR="003A557B" w:rsidRPr="007843E5" w:rsidRDefault="003A557B" w:rsidP="007843E5">
      <w:pPr>
        <w:pStyle w:val="NoSpacing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12</w:t>
      </w:r>
      <w:r w:rsidRPr="007843E5">
        <w:rPr>
          <w:rFonts w:ascii="Comic Sans MS" w:hAnsi="Comic Sans MS"/>
          <w:b/>
          <w:sz w:val="20"/>
        </w:rPr>
        <w:t xml:space="preserve">) What is your favourite lesson? sorusunun </w:t>
      </w:r>
    </w:p>
    <w:p w:rsidR="003A557B" w:rsidRPr="007843E5" w:rsidRDefault="003A557B" w:rsidP="007843E5">
      <w:pPr>
        <w:pStyle w:val="NoSpacing"/>
        <w:rPr>
          <w:rFonts w:ascii="Comic Sans MS" w:hAnsi="Comic Sans MS"/>
          <w:b/>
          <w:sz w:val="20"/>
        </w:rPr>
      </w:pPr>
      <w:r w:rsidRPr="007843E5">
        <w:rPr>
          <w:rFonts w:ascii="Comic Sans MS" w:hAnsi="Comic Sans MS"/>
          <w:b/>
          <w:sz w:val="20"/>
        </w:rPr>
        <w:t>cevabı nedir?</w:t>
      </w:r>
    </w:p>
    <w:p w:rsidR="003A557B" w:rsidRDefault="003A557B" w:rsidP="007843E5">
      <w:pPr>
        <w:pStyle w:val="NoSpacing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</w:t>
      </w:r>
      <w:r w:rsidRPr="007843E5">
        <w:rPr>
          <w:rFonts w:ascii="Comic Sans MS" w:hAnsi="Comic Sans MS"/>
          <w:sz w:val="20"/>
        </w:rPr>
        <w:t>a) I am fine</w:t>
      </w:r>
      <w:r w:rsidRPr="007843E5">
        <w:rPr>
          <w:rFonts w:ascii="Comic Sans MS" w:hAnsi="Comic Sans MS"/>
          <w:sz w:val="20"/>
        </w:rPr>
        <w:tab/>
      </w:r>
      <w:r w:rsidRPr="007843E5">
        <w:rPr>
          <w:rFonts w:ascii="Comic Sans MS" w:hAnsi="Comic Sans MS"/>
          <w:sz w:val="20"/>
        </w:rPr>
        <w:tab/>
        <w:t>b) I am 14 years old</w:t>
      </w:r>
    </w:p>
    <w:p w:rsidR="003A557B" w:rsidRPr="007843E5" w:rsidRDefault="003A557B" w:rsidP="007843E5">
      <w:pPr>
        <w:pStyle w:val="NoSpacing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</w:t>
      </w:r>
      <w:r w:rsidRPr="007843E5">
        <w:rPr>
          <w:rFonts w:ascii="Comic Sans MS" w:hAnsi="Comic Sans MS"/>
          <w:sz w:val="20"/>
        </w:rPr>
        <w:t>c) Maths</w:t>
      </w:r>
      <w:r w:rsidRPr="007843E5">
        <w:rPr>
          <w:rFonts w:ascii="Comic Sans MS" w:hAnsi="Comic Sans MS"/>
          <w:sz w:val="20"/>
        </w:rPr>
        <w:tab/>
      </w:r>
      <w:r w:rsidRPr="007843E5">
        <w:rPr>
          <w:rFonts w:ascii="Comic Sans MS" w:hAnsi="Comic Sans MS"/>
          <w:sz w:val="20"/>
        </w:rPr>
        <w:tab/>
        <w:t>d) Spain</w:t>
      </w:r>
    </w:p>
    <w:p w:rsidR="003A557B" w:rsidRPr="00DB54B8" w:rsidRDefault="003A557B" w:rsidP="00DB54B8">
      <w:pPr>
        <w:pStyle w:val="NoSpacing"/>
        <w:rPr>
          <w:rFonts w:ascii="Comic Sans MS" w:hAnsi="Comic Sans MS"/>
          <w:b/>
          <w:sz w:val="20"/>
          <w:lang w:val="en-GB"/>
        </w:rPr>
      </w:pPr>
      <w:r>
        <w:rPr>
          <w:rFonts w:ascii="Comic Sans MS" w:hAnsi="Comic Sans MS"/>
          <w:b/>
          <w:sz w:val="20"/>
          <w:lang w:val="en-GB"/>
        </w:rPr>
        <w:t>13</w:t>
      </w:r>
      <w:r w:rsidRPr="00DB54B8">
        <w:rPr>
          <w:rFonts w:ascii="Comic Sans MS" w:hAnsi="Comic Sans MS"/>
          <w:b/>
          <w:sz w:val="20"/>
          <w:lang w:val="en-GB"/>
        </w:rPr>
        <w:t xml:space="preserve">) </w:t>
      </w:r>
      <w:r w:rsidRPr="00DB54B8">
        <w:rPr>
          <w:rFonts w:ascii="Comic Sans MS" w:hAnsi="Comic Sans MS"/>
          <w:b/>
          <w:sz w:val="20"/>
          <w:lang w:val="en-US"/>
        </w:rPr>
        <w:t xml:space="preserve">Derslerden hangisi doğrudur? </w:t>
      </w:r>
    </w:p>
    <w:p w:rsidR="003A557B" w:rsidRPr="00DB54B8" w:rsidRDefault="003A557B" w:rsidP="00DB54B8">
      <w:pPr>
        <w:pStyle w:val="NoSpacing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</w:t>
      </w:r>
      <w:r w:rsidRPr="00DB54B8">
        <w:rPr>
          <w:rFonts w:ascii="Comic Sans MS" w:hAnsi="Comic Sans MS"/>
          <w:sz w:val="20"/>
          <w:lang w:val="en-US"/>
        </w:rPr>
        <w:t xml:space="preserve">a) Maths: Türkçe      b) Science: Fen ve Teknoloji                                                                          </w:t>
      </w:r>
    </w:p>
    <w:p w:rsidR="003A557B" w:rsidRDefault="003A557B" w:rsidP="00DB54B8">
      <w:pPr>
        <w:pStyle w:val="NoSpacing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</w:t>
      </w:r>
      <w:r w:rsidRPr="00DB54B8">
        <w:rPr>
          <w:rFonts w:ascii="Comic Sans MS" w:hAnsi="Comic Sans MS"/>
          <w:sz w:val="20"/>
          <w:lang w:val="en-US"/>
        </w:rPr>
        <w:t>c) Art : Beden Eğ.      d) P.E. = Sosyal Bilgiler</w:t>
      </w:r>
    </w:p>
    <w:p w:rsidR="003A557B" w:rsidRPr="00DB54B8" w:rsidRDefault="003A557B" w:rsidP="00DB54B8">
      <w:pPr>
        <w:pStyle w:val="NoSpacing"/>
        <w:rPr>
          <w:rFonts w:ascii="Comic Sans MS" w:hAnsi="Comic Sans MS"/>
          <w:sz w:val="20"/>
          <w:lang w:val="en-US"/>
        </w:rPr>
      </w:pPr>
      <w:r>
        <w:rPr>
          <w:noProof/>
          <w:lang w:eastAsia="tr-TR"/>
        </w:rPr>
        <w:pict>
          <v:shape id="Resim 46" o:spid="_x0000_s1031" type="#_x0000_t75" alt="avoid77" style="position:absolute;margin-left:134.9pt;margin-top:6.5pt;width:56.85pt;height:74.35pt;z-index:251656192;visibility:visible" stroked="t" strokecolor="fuchsia" strokeweight="2pt">
            <v:imagedata r:id="rId8" o:title="" gain="1.25"/>
          </v:shape>
        </w:pict>
      </w:r>
      <w:r>
        <w:rPr>
          <w:rFonts w:ascii="Comic Sans MS" w:hAnsi="Comic Sans MS"/>
          <w:b/>
          <w:sz w:val="20"/>
          <w:lang w:val="en-US"/>
        </w:rPr>
        <w:t>14</w:t>
      </w:r>
      <w:r w:rsidRPr="00DB54B8">
        <w:rPr>
          <w:rFonts w:ascii="Comic Sans MS" w:hAnsi="Comic Sans MS"/>
          <w:b/>
          <w:sz w:val="20"/>
          <w:lang w:val="en-US"/>
        </w:rPr>
        <w:t>)  I ……………….my teeth</w:t>
      </w:r>
      <w:r w:rsidRPr="00DB54B8">
        <w:rPr>
          <w:rFonts w:ascii="Comic Sans MS" w:hAnsi="Comic Sans MS"/>
          <w:sz w:val="20"/>
          <w:lang w:val="en-US"/>
        </w:rPr>
        <w:t xml:space="preserve"> .</w:t>
      </w:r>
      <w:r w:rsidRPr="00DB54B8">
        <w:rPr>
          <w:noProof/>
          <w:sz w:val="18"/>
          <w:lang w:eastAsia="tr-TR"/>
        </w:rPr>
        <w:t xml:space="preserve"> </w:t>
      </w:r>
    </w:p>
    <w:p w:rsidR="003A557B" w:rsidRPr="00DB54B8" w:rsidRDefault="003A557B" w:rsidP="00DB54B8">
      <w:pPr>
        <w:pStyle w:val="NoSpacing"/>
        <w:rPr>
          <w:rFonts w:ascii="Comic Sans MS" w:hAnsi="Comic Sans MS"/>
          <w:sz w:val="20"/>
          <w:lang w:val="en-US"/>
        </w:rPr>
      </w:pPr>
      <w:r w:rsidRPr="00DB54B8">
        <w:rPr>
          <w:rFonts w:ascii="Comic Sans MS" w:hAnsi="Comic Sans MS"/>
          <w:sz w:val="20"/>
          <w:lang w:val="en-US"/>
        </w:rPr>
        <w:t xml:space="preserve">  </w:t>
      </w:r>
      <w:r>
        <w:rPr>
          <w:rFonts w:ascii="Comic Sans MS" w:hAnsi="Comic Sans MS"/>
          <w:sz w:val="20"/>
          <w:lang w:val="en-US"/>
        </w:rPr>
        <w:t xml:space="preserve">  </w:t>
      </w:r>
      <w:r w:rsidRPr="00DB54B8">
        <w:rPr>
          <w:rFonts w:ascii="Comic Sans MS" w:hAnsi="Comic Sans MS"/>
          <w:sz w:val="20"/>
          <w:lang w:val="en-US"/>
        </w:rPr>
        <w:t xml:space="preserve">a)have  </w:t>
      </w:r>
    </w:p>
    <w:p w:rsidR="003A557B" w:rsidRPr="00DB54B8" w:rsidRDefault="003A557B" w:rsidP="00DB54B8">
      <w:pPr>
        <w:pStyle w:val="NoSpacing"/>
        <w:rPr>
          <w:rFonts w:ascii="Comic Sans MS" w:hAnsi="Comic Sans MS"/>
          <w:sz w:val="20"/>
          <w:lang w:val="en-US"/>
        </w:rPr>
      </w:pPr>
      <w:r w:rsidRPr="00DB54B8">
        <w:rPr>
          <w:rFonts w:ascii="Comic Sans MS" w:hAnsi="Comic Sans MS"/>
          <w:sz w:val="20"/>
          <w:lang w:val="en-US"/>
        </w:rPr>
        <w:t xml:space="preserve">  </w:t>
      </w:r>
      <w:r>
        <w:rPr>
          <w:rFonts w:ascii="Comic Sans MS" w:hAnsi="Comic Sans MS"/>
          <w:sz w:val="20"/>
          <w:lang w:val="en-US"/>
        </w:rPr>
        <w:t xml:space="preserve">  </w:t>
      </w:r>
      <w:r w:rsidRPr="00DB54B8">
        <w:rPr>
          <w:rFonts w:ascii="Comic Sans MS" w:hAnsi="Comic Sans MS"/>
          <w:sz w:val="20"/>
          <w:lang w:val="en-US"/>
        </w:rPr>
        <w:t>b)swim</w:t>
      </w:r>
    </w:p>
    <w:p w:rsidR="003A557B" w:rsidRPr="00DB54B8" w:rsidRDefault="003A557B" w:rsidP="00DB54B8">
      <w:pPr>
        <w:pStyle w:val="NoSpacing"/>
        <w:rPr>
          <w:rFonts w:ascii="Comic Sans MS" w:hAnsi="Comic Sans MS"/>
          <w:sz w:val="20"/>
          <w:lang w:val="en-US"/>
        </w:rPr>
      </w:pPr>
      <w:r w:rsidRPr="00DB54B8">
        <w:rPr>
          <w:rFonts w:ascii="Comic Sans MS" w:hAnsi="Comic Sans MS"/>
          <w:sz w:val="20"/>
          <w:lang w:val="en-US"/>
        </w:rPr>
        <w:t xml:space="preserve">  </w:t>
      </w:r>
      <w:r>
        <w:rPr>
          <w:rFonts w:ascii="Comic Sans MS" w:hAnsi="Comic Sans MS"/>
          <w:sz w:val="20"/>
          <w:lang w:val="en-US"/>
        </w:rPr>
        <w:t xml:space="preserve">  </w:t>
      </w:r>
      <w:r w:rsidRPr="00DB54B8">
        <w:rPr>
          <w:rFonts w:ascii="Comic Sans MS" w:hAnsi="Comic Sans MS"/>
          <w:sz w:val="20"/>
          <w:lang w:val="en-US"/>
        </w:rPr>
        <w:t>c)brush</w:t>
      </w:r>
    </w:p>
    <w:p w:rsidR="003A557B" w:rsidRPr="00DB54B8" w:rsidRDefault="003A557B" w:rsidP="00DB54B8">
      <w:pPr>
        <w:pStyle w:val="NoSpacing"/>
        <w:rPr>
          <w:rFonts w:ascii="Comic Sans MS" w:hAnsi="Comic Sans MS"/>
          <w:sz w:val="20"/>
          <w:lang w:val="en-US"/>
        </w:rPr>
      </w:pPr>
      <w:r w:rsidRPr="00DB54B8">
        <w:rPr>
          <w:rFonts w:ascii="Comic Sans MS" w:hAnsi="Comic Sans MS"/>
          <w:sz w:val="20"/>
          <w:lang w:val="en-US"/>
        </w:rPr>
        <w:t xml:space="preserve">  </w:t>
      </w:r>
      <w:r>
        <w:rPr>
          <w:rFonts w:ascii="Comic Sans MS" w:hAnsi="Comic Sans MS"/>
          <w:sz w:val="20"/>
          <w:lang w:val="en-US"/>
        </w:rPr>
        <w:t xml:space="preserve">  </w:t>
      </w:r>
      <w:r w:rsidRPr="00DB54B8">
        <w:rPr>
          <w:rFonts w:ascii="Comic Sans MS" w:hAnsi="Comic Sans MS"/>
          <w:sz w:val="20"/>
          <w:lang w:val="en-US"/>
        </w:rPr>
        <w:t>d)take</w:t>
      </w:r>
    </w:p>
    <w:p w:rsidR="003A557B" w:rsidRDefault="003A557B" w:rsidP="007843E5">
      <w:pPr>
        <w:pStyle w:val="NoSpacing"/>
        <w:rPr>
          <w:rFonts w:ascii="Comic Sans MS" w:hAnsi="Comic Sans MS"/>
          <w:sz w:val="20"/>
          <w:lang w:val="en-US"/>
        </w:rPr>
      </w:pPr>
    </w:p>
    <w:p w:rsidR="003A557B" w:rsidRPr="00DB54B8" w:rsidRDefault="003A557B" w:rsidP="00DB54B8">
      <w:pPr>
        <w:pStyle w:val="NoSpacing"/>
        <w:rPr>
          <w:rFonts w:ascii="Comic Sans MS" w:hAnsi="Comic Sans MS"/>
          <w:b/>
          <w:sz w:val="20"/>
        </w:rPr>
      </w:pPr>
      <w:r w:rsidRPr="00DB54B8">
        <w:rPr>
          <w:rFonts w:ascii="Comic Sans MS" w:hAnsi="Comic Sans MS"/>
          <w:b/>
          <w:sz w:val="20"/>
        </w:rPr>
        <w:t>15)Aşağıdaki soru cevap eşleştirmelerinden hangisi yanlıştır?</w:t>
      </w:r>
    </w:p>
    <w:p w:rsidR="003A557B" w:rsidRPr="00DB54B8" w:rsidRDefault="003A557B" w:rsidP="00DB54B8">
      <w:pPr>
        <w:pStyle w:val="NoSpacing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</w:t>
      </w:r>
      <w:r w:rsidRPr="00DB54B8">
        <w:rPr>
          <w:rFonts w:ascii="Comic Sans MS" w:hAnsi="Comic Sans MS"/>
          <w:sz w:val="20"/>
        </w:rPr>
        <w:t>a) What is your name? --&gt; My name is Elif.</w:t>
      </w:r>
    </w:p>
    <w:p w:rsidR="003A557B" w:rsidRDefault="003A557B" w:rsidP="00DB54B8">
      <w:pPr>
        <w:pStyle w:val="NoSpacing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</w:t>
      </w:r>
      <w:r w:rsidRPr="00DB54B8">
        <w:rPr>
          <w:rFonts w:ascii="Comic Sans MS" w:hAnsi="Comic Sans MS"/>
          <w:sz w:val="20"/>
        </w:rPr>
        <w:t>b) How are you? --&gt; Fine, thanks</w:t>
      </w:r>
    </w:p>
    <w:p w:rsidR="003A557B" w:rsidRDefault="003A557B" w:rsidP="00DB54B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How old are you? --&gt; I'm fine thanks.And you?</w:t>
      </w:r>
    </w:p>
    <w:p w:rsidR="003A557B" w:rsidRDefault="003A557B" w:rsidP="00DB54B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d) Where are you from? --&gt; I'm from Samsun.</w:t>
      </w:r>
    </w:p>
    <w:p w:rsidR="003A557B" w:rsidRPr="00B30205" w:rsidRDefault="003A557B" w:rsidP="00E55E8B">
      <w:pPr>
        <w:pStyle w:val="NoSpacing"/>
        <w:rPr>
          <w:rFonts w:ascii="Comic Sans MS" w:hAnsi="Comic Sans MS"/>
        </w:rPr>
      </w:pPr>
      <w:r w:rsidRPr="00B30205">
        <w:rPr>
          <w:rFonts w:ascii="Comic Sans MS" w:hAnsi="Comic Sans MS"/>
          <w:b/>
        </w:rPr>
        <w:t>16)Resimdeki hastalık hangisidir.</w:t>
      </w:r>
      <w:r w:rsidRPr="00B30205">
        <w:rPr>
          <w:rFonts w:ascii="Comic Sans MS" w:hAnsi="Comic Sans MS"/>
        </w:rPr>
        <w:t xml:space="preserve">   </w:t>
      </w:r>
      <w:r w:rsidRPr="00855D1B">
        <w:rPr>
          <w:rFonts w:ascii="Comic Sans MS" w:hAnsi="Comic Sans MS"/>
          <w:noProof/>
          <w:lang w:eastAsia="tr-TR"/>
        </w:rPr>
        <w:pict>
          <v:shape id="Resim 2" o:spid="_x0000_i1026" type="#_x0000_t75" style="width:84pt;height:64.5pt;visibility:visible">
            <v:imagedata r:id="rId9" o:title=""/>
          </v:shape>
        </w:pict>
      </w:r>
    </w:p>
    <w:p w:rsidR="003A557B" w:rsidRPr="00B30205" w:rsidRDefault="003A557B" w:rsidP="00B30205">
      <w:pPr>
        <w:pStyle w:val="NoSpacing"/>
        <w:rPr>
          <w:rFonts w:ascii="Comic Sans MS" w:hAnsi="Comic Sans MS"/>
        </w:rPr>
      </w:pPr>
      <w:r w:rsidRPr="00B30205">
        <w:rPr>
          <w:rFonts w:ascii="Comic Sans MS" w:hAnsi="Comic Sans MS"/>
        </w:rPr>
        <w:t xml:space="preserve">      a)Backache                </w:t>
      </w:r>
    </w:p>
    <w:p w:rsidR="003A557B" w:rsidRPr="00B30205" w:rsidRDefault="003A557B" w:rsidP="00B30205">
      <w:pPr>
        <w:pStyle w:val="NoSpacing"/>
        <w:ind w:left="105"/>
        <w:rPr>
          <w:rFonts w:ascii="Comic Sans MS" w:hAnsi="Comic Sans MS"/>
        </w:rPr>
      </w:pPr>
      <w:r w:rsidRPr="00B30205">
        <w:rPr>
          <w:rFonts w:ascii="Comic Sans MS" w:hAnsi="Comic Sans MS"/>
        </w:rPr>
        <w:t xml:space="preserve">    b)Headache</w:t>
      </w:r>
    </w:p>
    <w:p w:rsidR="003A557B" w:rsidRPr="00B30205" w:rsidRDefault="003A557B" w:rsidP="00B30205">
      <w:pPr>
        <w:pStyle w:val="NoSpacing"/>
        <w:rPr>
          <w:rFonts w:ascii="Comic Sans MS" w:hAnsi="Comic Sans MS"/>
        </w:rPr>
      </w:pPr>
      <w:r w:rsidRPr="00B30205">
        <w:rPr>
          <w:rFonts w:ascii="Comic Sans MS" w:hAnsi="Comic Sans MS"/>
        </w:rPr>
        <w:t xml:space="preserve">      c)Toothache</w:t>
      </w:r>
    </w:p>
    <w:p w:rsidR="003A557B" w:rsidRDefault="003A557B" w:rsidP="00B30205">
      <w:pPr>
        <w:pStyle w:val="NoSpacing"/>
        <w:rPr>
          <w:rFonts w:ascii="Comic Sans MS" w:hAnsi="Comic Sans MS"/>
        </w:rPr>
      </w:pPr>
      <w:r w:rsidRPr="00B30205">
        <w:rPr>
          <w:rFonts w:ascii="Comic Sans MS" w:hAnsi="Comic Sans MS"/>
        </w:rPr>
        <w:t xml:space="preserve">      d)Stomachache</w:t>
      </w:r>
    </w:p>
    <w:p w:rsidR="003A557B" w:rsidRDefault="003A557B" w:rsidP="00B30205">
      <w:pPr>
        <w:pStyle w:val="NoSpacing"/>
        <w:rPr>
          <w:rFonts w:ascii="Comic Sans MS" w:hAnsi="Comic Sans MS"/>
        </w:rPr>
      </w:pPr>
    </w:p>
    <w:p w:rsidR="003A557B" w:rsidRDefault="003A557B" w:rsidP="00B30205">
      <w:pPr>
        <w:pStyle w:val="NoSpacing"/>
        <w:rPr>
          <w:rFonts w:ascii="Comic Sans MS" w:hAnsi="Comic Sans MS"/>
        </w:rPr>
      </w:pPr>
    </w:p>
    <w:p w:rsidR="003A557B" w:rsidRPr="00B30205" w:rsidRDefault="003A557B" w:rsidP="00B30205">
      <w:pPr>
        <w:pStyle w:val="NoSpacing"/>
        <w:rPr>
          <w:rFonts w:ascii="Comic Sans MS" w:hAnsi="Comic Sans MS"/>
        </w:rPr>
        <w:sectPr w:rsidR="003A557B" w:rsidRPr="00B30205" w:rsidSect="007843E5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</w:rPr>
        <w:t>(1-16 arası sorular 3’erpuan)</w:t>
      </w:r>
    </w:p>
    <w:p w:rsidR="003A557B" w:rsidRPr="005F2B2A" w:rsidRDefault="003A557B" w:rsidP="00B30205">
      <w:pPr>
        <w:shd w:val="clear" w:color="auto" w:fill="FFFFFF"/>
        <w:spacing w:after="0" w:line="240" w:lineRule="auto"/>
        <w:ind w:right="72"/>
        <w:jc w:val="both"/>
        <w:rPr>
          <w:rFonts w:ascii="Comic Sans MS" w:hAnsi="Comic Sans MS"/>
          <w:sz w:val="24"/>
          <w:szCs w:val="24"/>
          <w:lang w:eastAsia="tr-TR"/>
        </w:rPr>
      </w:pPr>
      <w:r w:rsidRPr="005F2B2A">
        <w:rPr>
          <w:rFonts w:ascii="Comic Sans MS" w:hAnsi="Comic Sans MS" w:cs="Arial"/>
          <w:b/>
          <w:bCs/>
          <w:sz w:val="24"/>
          <w:szCs w:val="24"/>
          <w:lang w:eastAsia="tr-TR"/>
        </w:rPr>
        <w:t>17) Aşağıdaki Resimlerle Cümleleri Eşleştiriniz. (4X4=16 puan)</w:t>
      </w:r>
    </w:p>
    <w:p w:rsidR="003A557B" w:rsidRPr="005F2B2A" w:rsidRDefault="003A557B" w:rsidP="005F2B2A">
      <w:pPr>
        <w:shd w:val="clear" w:color="auto" w:fill="FFFFFF"/>
        <w:tabs>
          <w:tab w:val="left" w:pos="1087"/>
        </w:tabs>
        <w:spacing w:after="0" w:line="240" w:lineRule="auto"/>
        <w:ind w:left="180" w:right="72" w:firstLine="180"/>
        <w:jc w:val="both"/>
        <w:rPr>
          <w:rFonts w:ascii="Comic Sans MS" w:hAnsi="Comic Sans MS"/>
          <w:sz w:val="24"/>
          <w:szCs w:val="24"/>
          <w:lang w:eastAsia="tr-TR"/>
        </w:rPr>
      </w:pPr>
      <w:r w:rsidRPr="005F2B2A">
        <w:rPr>
          <w:rFonts w:ascii="Comic Sans MS" w:hAnsi="Comic Sans MS" w:cs="Arial"/>
          <w:sz w:val="24"/>
          <w:szCs w:val="24"/>
          <w:lang w:eastAsia="tr-TR"/>
        </w:rPr>
        <w:t> </w:t>
      </w:r>
      <w:r w:rsidRPr="005F2B2A">
        <w:rPr>
          <w:rFonts w:ascii="Comic Sans MS" w:hAnsi="Comic Sans MS" w:cs="Arial"/>
          <w:sz w:val="24"/>
          <w:szCs w:val="24"/>
          <w:lang w:eastAsia="tr-TR"/>
        </w:rPr>
        <w:tab/>
      </w:r>
    </w:p>
    <w:p w:rsidR="003A557B" w:rsidRPr="005F2B2A" w:rsidRDefault="003A557B" w:rsidP="00E55E8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/>
          <w:sz w:val="24"/>
          <w:szCs w:val="24"/>
          <w:lang w:eastAsia="tr-TR"/>
        </w:rPr>
      </w:pPr>
      <w:r w:rsidRPr="005F2B2A">
        <w:rPr>
          <w:rFonts w:ascii="Comic Sans MS" w:hAnsi="Comic Sans MS" w:cs="Arial"/>
          <w:sz w:val="24"/>
          <w:szCs w:val="24"/>
          <w:lang w:eastAsia="tr-TR"/>
        </w:rPr>
        <w:t xml:space="preserve">   a) They can play volleyball.                     c) Yeşim can play basketball.</w:t>
      </w:r>
    </w:p>
    <w:p w:rsidR="003A557B" w:rsidRPr="005F2B2A" w:rsidRDefault="003A557B" w:rsidP="00E55E8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/>
          <w:sz w:val="24"/>
          <w:szCs w:val="24"/>
          <w:lang w:eastAsia="tr-TR"/>
        </w:rPr>
      </w:pPr>
      <w:r w:rsidRPr="005F2B2A">
        <w:rPr>
          <w:rFonts w:ascii="Comic Sans MS" w:hAnsi="Comic Sans MS" w:cs="Arial"/>
          <w:sz w:val="24"/>
          <w:szCs w:val="24"/>
          <w:lang w:eastAsia="tr-TR"/>
        </w:rPr>
        <w:t> </w:t>
      </w:r>
    </w:p>
    <w:p w:rsidR="003A557B" w:rsidRPr="005F2B2A" w:rsidRDefault="003A557B" w:rsidP="00E55E8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/>
          <w:sz w:val="24"/>
          <w:szCs w:val="24"/>
          <w:lang w:eastAsia="tr-TR"/>
        </w:rPr>
      </w:pPr>
      <w:r w:rsidRPr="005F2B2A">
        <w:rPr>
          <w:rFonts w:ascii="Comic Sans MS" w:hAnsi="Comic Sans MS" w:cs="Arial"/>
          <w:sz w:val="24"/>
          <w:szCs w:val="24"/>
          <w:lang w:eastAsia="tr-TR"/>
        </w:rPr>
        <w:t xml:space="preserve">   b) Ferhat can ride a bicyle.                     d) Nuray can run fast.</w:t>
      </w:r>
    </w:p>
    <w:p w:rsidR="003A557B" w:rsidRPr="00026D39" w:rsidRDefault="003A557B" w:rsidP="00E55E8B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hAnsi="Comic Sans MS"/>
          <w:color w:val="000000"/>
          <w:sz w:val="17"/>
          <w:szCs w:val="17"/>
          <w:lang w:eastAsia="tr-TR"/>
        </w:rPr>
      </w:pPr>
      <w:r w:rsidRPr="00855D1B">
        <w:rPr>
          <w:rFonts w:ascii="Arial" w:hAnsi="Arial" w:cs="Arial"/>
          <w:noProof/>
          <w:color w:val="003366"/>
          <w:sz w:val="18"/>
          <w:szCs w:val="18"/>
          <w:lang w:eastAsia="tr-TR"/>
        </w:rPr>
        <w:pict>
          <v:shape id="Resim 3" o:spid="_x0000_i1027" type="#_x0000_t75" alt="http://bilgiyelpazesi.net/egitim_ogretim/yazili_sorulari_yazili_arsivi/ingilizce_dersi_yazili_sorulari/ingilizce_dersi_5_1_3_yazili/ingilizce_dersi_5_sinif_1_donem_3_yazili_sorulari_3_dosyalar/image003.gif" style="width:374.25pt;height:57pt;visibility:visible">
            <v:imagedata r:id="rId10" o:title=""/>
          </v:shape>
        </w:pict>
      </w:r>
    </w:p>
    <w:p w:rsidR="003A557B" w:rsidRDefault="003A557B" w:rsidP="00E55E8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hAnsi="Arial" w:cs="Arial"/>
          <w:color w:val="003366"/>
          <w:sz w:val="18"/>
          <w:szCs w:val="18"/>
          <w:lang w:eastAsia="tr-TR"/>
        </w:rPr>
      </w:pPr>
      <w:r>
        <w:rPr>
          <w:rFonts w:ascii="Arial" w:hAnsi="Arial" w:cs="Arial"/>
          <w:color w:val="003366"/>
          <w:sz w:val="18"/>
          <w:szCs w:val="18"/>
          <w:lang w:eastAsia="tr-TR"/>
        </w:rPr>
        <w:t xml:space="preserve">    </w:t>
      </w:r>
      <w:r w:rsidRPr="00026D39">
        <w:rPr>
          <w:rFonts w:ascii="Arial" w:hAnsi="Arial" w:cs="Arial"/>
          <w:color w:val="003366"/>
          <w:sz w:val="18"/>
          <w:szCs w:val="18"/>
          <w:lang w:eastAsia="tr-TR"/>
        </w:rPr>
        <w:t>1) …….…                </w:t>
      </w:r>
      <w:r>
        <w:rPr>
          <w:rFonts w:ascii="Arial" w:hAnsi="Arial" w:cs="Arial"/>
          <w:color w:val="003366"/>
          <w:sz w:val="18"/>
          <w:szCs w:val="18"/>
          <w:lang w:eastAsia="tr-TR"/>
        </w:rPr>
        <w:t xml:space="preserve">      </w:t>
      </w:r>
      <w:r w:rsidRPr="00026D39">
        <w:rPr>
          <w:rFonts w:ascii="Arial" w:hAnsi="Arial" w:cs="Arial"/>
          <w:color w:val="003366"/>
          <w:sz w:val="18"/>
          <w:szCs w:val="18"/>
          <w:lang w:eastAsia="tr-TR"/>
        </w:rPr>
        <w:t>2) ………                </w:t>
      </w:r>
      <w:r>
        <w:rPr>
          <w:rFonts w:ascii="Arial" w:hAnsi="Arial" w:cs="Arial"/>
          <w:color w:val="003366"/>
          <w:sz w:val="18"/>
          <w:szCs w:val="18"/>
          <w:lang w:eastAsia="tr-TR"/>
        </w:rPr>
        <w:t xml:space="preserve">           </w:t>
      </w:r>
      <w:r w:rsidRPr="00026D39">
        <w:rPr>
          <w:rFonts w:ascii="Arial" w:hAnsi="Arial" w:cs="Arial"/>
          <w:color w:val="003366"/>
          <w:sz w:val="18"/>
          <w:szCs w:val="18"/>
          <w:lang w:eastAsia="tr-TR"/>
        </w:rPr>
        <w:t> 3) ………           </w:t>
      </w:r>
      <w:r>
        <w:rPr>
          <w:rFonts w:ascii="Arial" w:hAnsi="Arial" w:cs="Arial"/>
          <w:color w:val="003366"/>
          <w:sz w:val="18"/>
          <w:szCs w:val="18"/>
          <w:lang w:eastAsia="tr-TR"/>
        </w:rPr>
        <w:t xml:space="preserve">         </w:t>
      </w:r>
      <w:r w:rsidRPr="00026D39">
        <w:rPr>
          <w:rFonts w:ascii="Arial" w:hAnsi="Arial" w:cs="Arial"/>
          <w:color w:val="003366"/>
          <w:sz w:val="18"/>
          <w:szCs w:val="18"/>
          <w:lang w:eastAsia="tr-TR"/>
        </w:rPr>
        <w:t>  4) ………</w:t>
      </w:r>
    </w:p>
    <w:p w:rsidR="003A557B" w:rsidRDefault="003A557B" w:rsidP="00E55E8B">
      <w:pPr>
        <w:spacing w:after="0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 xml:space="preserve">  </w:t>
      </w:r>
    </w:p>
    <w:p w:rsidR="003A557B" w:rsidRPr="005F2B2A" w:rsidRDefault="003A557B" w:rsidP="00E55E8B">
      <w:pPr>
        <w:spacing w:after="0"/>
        <w:rPr>
          <w:rFonts w:ascii="Comic Sans MS" w:hAnsi="Comic Sans MS"/>
          <w:b/>
          <w:sz w:val="24"/>
          <w:lang w:eastAsia="tr-TR"/>
        </w:rPr>
      </w:pPr>
      <w:r w:rsidRPr="005F2B2A">
        <w:rPr>
          <w:rFonts w:ascii="Comic Sans MS" w:hAnsi="Comic Sans MS"/>
          <w:b/>
          <w:sz w:val="24"/>
          <w:lang w:eastAsia="tr-TR"/>
        </w:rPr>
        <w:t xml:space="preserve"> 18)Fill in the blanks with CAN/CAN’T (boşlukları CAN/CAN’T ile doldurun) (4*4=16 puan)</w:t>
      </w:r>
    </w:p>
    <w:p w:rsidR="003A557B" w:rsidRPr="008C2BF7" w:rsidRDefault="003A557B" w:rsidP="00E55E8B">
      <w:pPr>
        <w:rPr>
          <w:lang w:eastAsia="tr-TR"/>
        </w:rPr>
      </w:pPr>
      <w:r>
        <w:rPr>
          <w:noProof/>
          <w:lang w:eastAsia="tr-TR"/>
        </w:rPr>
        <w:pict>
          <v:line id="Line 23" o:spid="_x0000_s1032" style="position:absolute;flip:y;z-index:251662336;visibility:visible" from="245.9pt,5.35pt" to="310.6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" strokecolor="red" strokeweight="2.25pt"/>
        </w:pict>
      </w:r>
      <w:r>
        <w:rPr>
          <w:noProof/>
          <w:lang w:eastAsia="tr-TR"/>
        </w:rPr>
        <w:pict>
          <v:line id="Line 22" o:spid="_x0000_s1033" style="position:absolute;z-index:251661312;visibility:visible" from="250.65pt,5.35pt" to="310.75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" strokecolor="red" strokeweight="2.25pt"/>
        </w:pict>
      </w:r>
      <w:r>
        <w:rPr>
          <w:noProof/>
          <w:lang w:eastAsia="tr-TR"/>
        </w:rPr>
        <w:pict>
          <v:shape id="Resim 19" o:spid="_x0000_s1034" type="#_x0000_t75" style="position:absolute;margin-left:238.85pt;margin-top:5.3pt;width:81.2pt;height:49.75pt;z-index:251658240;visibility:visible" strokeweight="1.5pt">
            <v:imagedata r:id="rId11" o:title=""/>
          </v:shape>
        </w:pict>
      </w:r>
      <w:r>
        <w:rPr>
          <w:noProof/>
          <w:lang w:eastAsia="tr-TR"/>
        </w:rPr>
        <w:pict>
          <v:shape id="Resim 18" o:spid="_x0000_s1035" type="#_x0000_t75" style="position:absolute;margin-left:56.95pt;margin-top:6.05pt;width:70.7pt;height:49.55pt;z-index:251657216;visibility:visible">
            <v:imagedata r:id="rId12" o:title=""/>
          </v:shape>
        </w:pict>
      </w:r>
    </w:p>
    <w:p w:rsidR="003A557B" w:rsidRPr="0087276F" w:rsidRDefault="003A557B" w:rsidP="00E55E8B">
      <w:pPr>
        <w:rPr>
          <w:sz w:val="24"/>
          <w:szCs w:val="24"/>
          <w:lang w:eastAsia="tr-TR"/>
        </w:rPr>
      </w:pPr>
    </w:p>
    <w:p w:rsidR="003A557B" w:rsidRDefault="003A557B" w:rsidP="00E55E8B">
      <w:pPr>
        <w:spacing w:after="0"/>
        <w:rPr>
          <w:rFonts w:ascii="Comic Sans MS" w:hAnsi="Comic Sans MS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  <w:lang w:eastAsia="tr-TR"/>
        </w:rPr>
        <w:t xml:space="preserve">   </w:t>
      </w:r>
    </w:p>
    <w:p w:rsidR="003A557B" w:rsidRPr="004E2DC9" w:rsidRDefault="003A557B" w:rsidP="004E2DC9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b/>
          <w:sz w:val="24"/>
          <w:szCs w:val="24"/>
          <w:lang w:eastAsia="tr-TR"/>
        </w:rPr>
      </w:pPr>
      <w:r w:rsidRPr="004E2DC9">
        <w:rPr>
          <w:rFonts w:ascii="Comic Sans MS" w:hAnsi="Comic Sans MS"/>
          <w:b/>
          <w:sz w:val="24"/>
          <w:szCs w:val="24"/>
          <w:lang w:eastAsia="tr-TR"/>
        </w:rPr>
        <w:t xml:space="preserve">I …………….…..run.         b) I ………………….drive a car.          </w:t>
      </w:r>
    </w:p>
    <w:p w:rsidR="003A557B" w:rsidRDefault="003A557B" w:rsidP="00E55E8B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Resim 15" o:spid="_x0000_s1036" type="#_x0000_t75" style="position:absolute;margin-left:260.15pt;margin-top:13.75pt;width:72.6pt;height:63.8pt;z-index:251660288;visibility:visible" strokeweight="1.5pt">
            <v:imagedata r:id="rId13" o:title=""/>
          </v:shape>
        </w:pict>
      </w:r>
      <w:r>
        <w:rPr>
          <w:noProof/>
          <w:lang w:eastAsia="tr-TR"/>
        </w:rPr>
        <w:pict>
          <v:shape id="Resim 16" o:spid="_x0000_s1037" type="#_x0000_t75" style="position:absolute;margin-left:38.8pt;margin-top:13.8pt;width:69pt;height:54.05pt;z-index:251659264;visibility:visible">
            <v:imagedata r:id="rId14" o:title=""/>
          </v:shape>
        </w:pict>
      </w:r>
    </w:p>
    <w:p w:rsidR="003A557B" w:rsidRDefault="003A557B" w:rsidP="00E55E8B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noProof/>
          <w:lang w:eastAsia="tr-TR"/>
        </w:rPr>
        <w:pict>
          <v:line id="_x0000_s1038" style="position:absolute;flip:y;z-index:251664384;visibility:visible" from="258.5pt,7.45pt" to="311pt,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" strokecolor="red" strokeweight="2.25pt"/>
        </w:pict>
      </w:r>
    </w:p>
    <w:p w:rsidR="003A557B" w:rsidRDefault="003A557B" w:rsidP="00E55E8B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noProof/>
          <w:lang w:eastAsia="tr-TR"/>
        </w:rPr>
        <w:pict>
          <v:line id="_x0000_s1039" style="position:absolute;z-index:251663360;visibility:visible" from="260.15pt,-.25pt" to="319.8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" strokecolor="red" strokeweight="2.25pt"/>
        </w:pict>
      </w:r>
    </w:p>
    <w:p w:rsidR="003A557B" w:rsidRDefault="003A557B" w:rsidP="00E55E8B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</w:p>
    <w:p w:rsidR="003A557B" w:rsidRDefault="003A557B" w:rsidP="00E55E8B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</w:p>
    <w:p w:rsidR="003A557B" w:rsidRDefault="003A557B" w:rsidP="00E55E8B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</w:p>
    <w:p w:rsidR="003A557B" w:rsidRPr="004E2DC9" w:rsidRDefault="003A557B" w:rsidP="004E2DC9">
      <w:pPr>
        <w:spacing w:after="0"/>
        <w:rPr>
          <w:rFonts w:ascii="Comic Sans MS" w:hAnsi="Comic Sans MS"/>
          <w:b/>
          <w:sz w:val="24"/>
          <w:szCs w:val="18"/>
          <w:lang w:eastAsia="tr-TR"/>
        </w:rPr>
      </w:pPr>
      <w:r>
        <w:rPr>
          <w:rFonts w:ascii="Comic Sans MS" w:hAnsi="Comic Sans MS"/>
          <w:b/>
          <w:sz w:val="24"/>
          <w:szCs w:val="18"/>
          <w:lang w:eastAsia="tr-TR"/>
        </w:rPr>
        <w:t xml:space="preserve">       </w:t>
      </w:r>
      <w:r w:rsidRPr="004E2DC9">
        <w:rPr>
          <w:rFonts w:ascii="Comic Sans MS" w:hAnsi="Comic Sans MS"/>
          <w:b/>
          <w:sz w:val="24"/>
          <w:szCs w:val="18"/>
          <w:lang w:eastAsia="tr-TR"/>
        </w:rPr>
        <w:t xml:space="preserve">c)We …………..…….dance.    </w:t>
      </w:r>
      <w:r>
        <w:rPr>
          <w:rFonts w:ascii="Comic Sans MS" w:hAnsi="Comic Sans MS"/>
          <w:b/>
          <w:sz w:val="24"/>
          <w:szCs w:val="18"/>
          <w:lang w:eastAsia="tr-TR"/>
        </w:rPr>
        <w:t xml:space="preserve"> d) </w:t>
      </w:r>
      <w:r w:rsidRPr="004E2DC9">
        <w:rPr>
          <w:rFonts w:ascii="Comic Sans MS" w:hAnsi="Comic Sans MS"/>
          <w:b/>
          <w:sz w:val="24"/>
          <w:szCs w:val="18"/>
          <w:lang w:eastAsia="tr-TR"/>
        </w:rPr>
        <w:t>She …….……………do karate</w:t>
      </w:r>
    </w:p>
    <w:p w:rsidR="003A557B" w:rsidRDefault="003A557B" w:rsidP="00E55E8B">
      <w:pPr>
        <w:spacing w:after="0"/>
        <w:rPr>
          <w:rFonts w:ascii="Comic Sans MS" w:hAnsi="Comic Sans MS"/>
          <w:b/>
          <w:sz w:val="18"/>
          <w:szCs w:val="18"/>
          <w:lang w:val="en-US" w:eastAsia="tr-TR"/>
        </w:rPr>
      </w:pPr>
      <w:r>
        <w:rPr>
          <w:rFonts w:ascii="Comic Sans MS" w:hAnsi="Comic Sans MS"/>
          <w:b/>
          <w:sz w:val="18"/>
          <w:szCs w:val="18"/>
          <w:lang w:val="en-US" w:eastAsia="tr-TR"/>
        </w:rPr>
        <w:t xml:space="preserve"> </w:t>
      </w:r>
    </w:p>
    <w:p w:rsidR="003A557B" w:rsidRPr="0087276F" w:rsidRDefault="003A557B" w:rsidP="00E55E8B">
      <w:pPr>
        <w:spacing w:after="0"/>
        <w:rPr>
          <w:rFonts w:ascii="Arial" w:hAnsi="Arial" w:cs="Arial"/>
          <w:b/>
          <w:bCs/>
          <w:color w:val="003366"/>
          <w:sz w:val="18"/>
          <w:szCs w:val="18"/>
          <w:lang w:eastAsia="tr-TR"/>
        </w:rPr>
      </w:pPr>
      <w:r>
        <w:rPr>
          <w:rFonts w:ascii="Comic Sans MS" w:hAnsi="Comic Sans MS"/>
          <w:b/>
          <w:sz w:val="24"/>
          <w:szCs w:val="24"/>
          <w:lang w:val="en-US" w:eastAsia="tr-TR"/>
        </w:rPr>
        <w:t xml:space="preserve">  19</w:t>
      </w:r>
      <w:r w:rsidRPr="0087276F">
        <w:rPr>
          <w:rFonts w:ascii="Comic Sans MS" w:hAnsi="Comic Sans MS"/>
          <w:b/>
          <w:sz w:val="24"/>
          <w:szCs w:val="24"/>
          <w:lang w:val="en-US" w:eastAsia="tr-TR"/>
        </w:rPr>
        <w:t>)Verilen Kelimeleri Uygun Boşluklara Yazin</w:t>
      </w:r>
      <w:r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(5X4=20 puan</w:t>
      </w:r>
      <w:r w:rsidRPr="00026D39">
        <w:rPr>
          <w:rFonts w:ascii="Arial" w:hAnsi="Arial" w:cs="Arial"/>
          <w:b/>
          <w:bCs/>
          <w:color w:val="003366"/>
          <w:sz w:val="18"/>
          <w:szCs w:val="18"/>
          <w:lang w:eastAsia="tr-TR"/>
        </w:rPr>
        <w:t>)</w:t>
      </w:r>
    </w:p>
    <w:tbl>
      <w:tblPr>
        <w:tblW w:w="0" w:type="auto"/>
        <w:tblInd w:w="23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4632"/>
      </w:tblGrid>
      <w:tr w:rsidR="003A557B" w:rsidRPr="00855D1B" w:rsidTr="00855D1B">
        <w:trPr>
          <w:trHeight w:val="305"/>
        </w:trPr>
        <w:tc>
          <w:tcPr>
            <w:tcW w:w="4632" w:type="dxa"/>
          </w:tcPr>
          <w:p w:rsidR="003A557B" w:rsidRPr="00855D1B" w:rsidRDefault="003A557B" w:rsidP="00855D1B">
            <w:pPr>
              <w:spacing w:after="0"/>
              <w:rPr>
                <w:rFonts w:ascii="Comic Sans MS" w:hAnsi="Comic Sans MS"/>
                <w:b/>
                <w:sz w:val="20"/>
                <w:szCs w:val="18"/>
                <w:lang w:val="en-US" w:eastAsia="tr-TR"/>
              </w:rPr>
            </w:pPr>
            <w:r w:rsidRPr="00855D1B">
              <w:rPr>
                <w:rFonts w:ascii="Comic Sans MS" w:hAnsi="Comic Sans MS"/>
                <w:b/>
                <w:sz w:val="20"/>
                <w:szCs w:val="18"/>
                <w:lang w:val="en-US" w:eastAsia="tr-TR"/>
              </w:rPr>
              <w:t>Fascinating – funny—boring—scary—boring</w:t>
            </w:r>
          </w:p>
        </w:tc>
      </w:tr>
    </w:tbl>
    <w:p w:rsidR="003A557B" w:rsidRDefault="003A557B" w:rsidP="0087276F">
      <w:pPr>
        <w:spacing w:after="0"/>
        <w:ind w:left="1080"/>
        <w:rPr>
          <w:rFonts w:ascii="Comic Sans MS" w:hAnsi="Comic Sans MS"/>
          <w:b/>
          <w:szCs w:val="18"/>
          <w:lang w:val="en-US" w:eastAsia="tr-TR"/>
        </w:rPr>
      </w:pPr>
    </w:p>
    <w:p w:rsidR="003A557B" w:rsidRPr="0087276F" w:rsidRDefault="003A557B" w:rsidP="00E55E8B">
      <w:pPr>
        <w:numPr>
          <w:ilvl w:val="0"/>
          <w:numId w:val="6"/>
        </w:numPr>
        <w:spacing w:after="0"/>
        <w:rPr>
          <w:rFonts w:ascii="Comic Sans MS" w:hAnsi="Comic Sans MS"/>
          <w:b/>
          <w:szCs w:val="18"/>
          <w:lang w:val="en-US" w:eastAsia="tr-TR"/>
        </w:rPr>
      </w:pPr>
      <w:r w:rsidRPr="0087276F">
        <w:rPr>
          <w:rFonts w:ascii="Comic Sans MS" w:hAnsi="Comic Sans MS"/>
          <w:b/>
          <w:szCs w:val="18"/>
          <w:lang w:val="en-US" w:eastAsia="tr-TR"/>
        </w:rPr>
        <w:t>I like comedy film because it’s ……………………………………………………………</w:t>
      </w:r>
    </w:p>
    <w:p w:rsidR="003A557B" w:rsidRPr="0087276F" w:rsidRDefault="003A557B" w:rsidP="00E55E8B">
      <w:pPr>
        <w:numPr>
          <w:ilvl w:val="0"/>
          <w:numId w:val="6"/>
        </w:numPr>
        <w:spacing w:after="0"/>
        <w:rPr>
          <w:rFonts w:ascii="Comic Sans MS" w:hAnsi="Comic Sans MS"/>
          <w:b/>
          <w:szCs w:val="18"/>
          <w:lang w:val="en-US" w:eastAsia="tr-TR"/>
        </w:rPr>
      </w:pPr>
      <w:r w:rsidRPr="0087276F">
        <w:rPr>
          <w:rFonts w:ascii="Comic Sans MS" w:hAnsi="Comic Sans MS"/>
          <w:b/>
          <w:szCs w:val="18"/>
          <w:lang w:val="en-US" w:eastAsia="tr-TR"/>
        </w:rPr>
        <w:t>I don’t like horror film because it’s…………………………………………………….</w:t>
      </w:r>
    </w:p>
    <w:p w:rsidR="003A557B" w:rsidRPr="0087276F" w:rsidRDefault="003A557B" w:rsidP="00E55E8B">
      <w:pPr>
        <w:numPr>
          <w:ilvl w:val="0"/>
          <w:numId w:val="6"/>
        </w:numPr>
        <w:spacing w:after="0"/>
        <w:rPr>
          <w:rFonts w:ascii="Comic Sans MS" w:hAnsi="Comic Sans MS"/>
          <w:b/>
          <w:szCs w:val="18"/>
          <w:lang w:val="en-US" w:eastAsia="tr-TR"/>
        </w:rPr>
      </w:pPr>
      <w:r w:rsidRPr="0087276F">
        <w:rPr>
          <w:rFonts w:ascii="Comic Sans MS" w:hAnsi="Comic Sans MS"/>
          <w:b/>
          <w:szCs w:val="18"/>
          <w:lang w:val="en-US" w:eastAsia="tr-TR"/>
        </w:rPr>
        <w:t>I dislike musical film because it’s ………………………………………………………….</w:t>
      </w:r>
    </w:p>
    <w:p w:rsidR="003A557B" w:rsidRPr="0087276F" w:rsidRDefault="003A557B" w:rsidP="00E55E8B">
      <w:pPr>
        <w:numPr>
          <w:ilvl w:val="0"/>
          <w:numId w:val="6"/>
        </w:numPr>
        <w:spacing w:after="0"/>
        <w:rPr>
          <w:rFonts w:ascii="Comic Sans MS" w:hAnsi="Comic Sans MS"/>
          <w:b/>
          <w:szCs w:val="18"/>
          <w:lang w:val="en-US" w:eastAsia="tr-TR"/>
        </w:rPr>
      </w:pPr>
      <w:r w:rsidRPr="0087276F">
        <w:rPr>
          <w:rFonts w:ascii="Comic Sans MS" w:hAnsi="Comic Sans MS"/>
          <w:b/>
          <w:szCs w:val="18"/>
          <w:lang w:val="en-US" w:eastAsia="tr-TR"/>
        </w:rPr>
        <w:t>She likes romantic film because it’s ……………………………………………………………</w:t>
      </w:r>
    </w:p>
    <w:p w:rsidR="003A557B" w:rsidRPr="0087276F" w:rsidRDefault="003A557B" w:rsidP="00E55E8B">
      <w:pPr>
        <w:numPr>
          <w:ilvl w:val="0"/>
          <w:numId w:val="6"/>
        </w:numPr>
        <w:spacing w:after="0"/>
        <w:rPr>
          <w:rFonts w:ascii="Comic Sans MS" w:hAnsi="Comic Sans MS"/>
          <w:b/>
          <w:szCs w:val="18"/>
          <w:lang w:val="en-US" w:eastAsia="tr-TR"/>
        </w:rPr>
      </w:pPr>
      <w:r w:rsidRPr="0087276F">
        <w:rPr>
          <w:rFonts w:ascii="Comic Sans MS" w:hAnsi="Comic Sans MS"/>
          <w:b/>
          <w:szCs w:val="18"/>
          <w:lang w:val="en-US" w:eastAsia="tr-TR"/>
        </w:rPr>
        <w:t>He dislikes documentary because it’s ……………………………………………….</w:t>
      </w:r>
    </w:p>
    <w:p w:rsidR="003A557B" w:rsidRPr="007843E5" w:rsidRDefault="003A557B" w:rsidP="007843E5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3A557B" w:rsidRDefault="003A557B" w:rsidP="00B30205">
      <w:pPr>
        <w:pStyle w:val="NoSpacing"/>
        <w:jc w:val="right"/>
        <w:rPr>
          <w:rFonts w:ascii="Lucida Handwriting" w:hAnsi="Lucida Handwriting"/>
        </w:rPr>
      </w:pPr>
      <w:hyperlink r:id="rId15" w:history="1">
        <w:r w:rsidRPr="00A52A22">
          <w:rPr>
            <w:rStyle w:val="Hyperlink"/>
            <w:rFonts w:ascii="Lucida Handwriting" w:hAnsi="Lucida Handwriting"/>
          </w:rPr>
          <w:t>www.sorubak.com</w:t>
        </w:r>
      </w:hyperlink>
      <w:r>
        <w:rPr>
          <w:rFonts w:ascii="Lucida Handwriting" w:hAnsi="Lucida Handwriting"/>
        </w:rPr>
        <w:t xml:space="preserve"> </w:t>
      </w:r>
    </w:p>
    <w:p w:rsidR="003A557B" w:rsidRDefault="003A557B" w:rsidP="00B30205">
      <w:pPr>
        <w:pStyle w:val="NoSpacing"/>
        <w:jc w:val="right"/>
        <w:rPr>
          <w:rFonts w:ascii="Lucida Handwriting" w:hAnsi="Lucida Handwriting"/>
        </w:rPr>
      </w:pPr>
    </w:p>
    <w:p w:rsidR="003A557B" w:rsidRDefault="003A557B" w:rsidP="00B30205">
      <w:pPr>
        <w:pStyle w:val="NoSpacing"/>
        <w:jc w:val="right"/>
        <w:rPr>
          <w:rFonts w:ascii="Lucida Handwriting" w:hAnsi="Lucida Handwriting"/>
        </w:rPr>
      </w:pPr>
      <w:r>
        <w:rPr>
          <w:rFonts w:ascii="Lucida Handwriting" w:hAnsi="Lucida Handwriting"/>
        </w:rPr>
        <w:t xml:space="preserve">GOOD LUCK </w:t>
      </w:r>
      <w:r w:rsidRPr="00D82E67">
        <w:rPr>
          <w:rFonts w:ascii="Lucida Handwriting" w:hAnsi="Lucida Handwriting"/>
        </w:rPr>
        <w:sym w:font="Wingdings" w:char="F04A"/>
      </w:r>
    </w:p>
    <w:p w:rsidR="003A557B" w:rsidRPr="00B30205" w:rsidRDefault="003A557B" w:rsidP="00B30205">
      <w:pPr>
        <w:pStyle w:val="NoSpacing"/>
        <w:jc w:val="right"/>
        <w:rPr>
          <w:rFonts w:ascii="Lucida Handwriting" w:hAnsi="Lucida Handwriting"/>
        </w:rPr>
      </w:pPr>
      <w:r w:rsidRPr="00B30205">
        <w:rPr>
          <w:rFonts w:ascii="Lucida Handwriting" w:hAnsi="Lucida Handwriting"/>
        </w:rPr>
        <w:t>MESUT UZ</w:t>
      </w:r>
    </w:p>
    <w:p w:rsidR="003A557B" w:rsidRPr="00B30205" w:rsidRDefault="003A557B" w:rsidP="00B30205">
      <w:pPr>
        <w:pStyle w:val="NoSpacing"/>
        <w:jc w:val="right"/>
        <w:rPr>
          <w:rFonts w:ascii="Lucida Handwriting" w:hAnsi="Lucida Handwriting"/>
        </w:rPr>
      </w:pPr>
      <w:r w:rsidRPr="00B30205">
        <w:rPr>
          <w:rFonts w:ascii="Lucida Handwriting" w:hAnsi="Lucida Handwriting"/>
        </w:rPr>
        <w:t>ENGLISH TEACHER</w:t>
      </w:r>
    </w:p>
    <w:p w:rsidR="003A557B" w:rsidRPr="00B30205" w:rsidRDefault="003A557B" w:rsidP="00B30205">
      <w:pPr>
        <w:pStyle w:val="NoSpacing"/>
        <w:jc w:val="right"/>
      </w:pPr>
    </w:p>
    <w:sectPr w:rsidR="003A557B" w:rsidRPr="00B30205" w:rsidSect="007843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dalus">
    <w:altName w:val="Times New Roman"/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900BFB"/>
    <w:multiLevelType w:val="hybridMultilevel"/>
    <w:tmpl w:val="5BF2D2AA"/>
    <w:lvl w:ilvl="0" w:tplc="A60E1A54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70E3438"/>
    <w:multiLevelType w:val="hybridMultilevel"/>
    <w:tmpl w:val="2CBC8D88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6FF0361"/>
    <w:multiLevelType w:val="hybridMultilevel"/>
    <w:tmpl w:val="A44ED7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5A51D2"/>
    <w:multiLevelType w:val="hybridMultilevel"/>
    <w:tmpl w:val="92344F64"/>
    <w:lvl w:ilvl="0" w:tplc="A424A82E">
      <w:start w:val="1"/>
      <w:numFmt w:val="lowerLetter"/>
      <w:lvlText w:val="%1)"/>
      <w:lvlJc w:val="left"/>
      <w:pPr>
        <w:ind w:left="9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12F"/>
    <w:rsid w:val="00026D39"/>
    <w:rsid w:val="000555BE"/>
    <w:rsid w:val="00081576"/>
    <w:rsid w:val="000B54FA"/>
    <w:rsid w:val="001325CA"/>
    <w:rsid w:val="003A557B"/>
    <w:rsid w:val="004E2DC9"/>
    <w:rsid w:val="005D112F"/>
    <w:rsid w:val="005F2B2A"/>
    <w:rsid w:val="00734167"/>
    <w:rsid w:val="007843E5"/>
    <w:rsid w:val="00855D1B"/>
    <w:rsid w:val="0087276F"/>
    <w:rsid w:val="008C2BF7"/>
    <w:rsid w:val="00A52A22"/>
    <w:rsid w:val="00B30205"/>
    <w:rsid w:val="00BC34BD"/>
    <w:rsid w:val="00CB5426"/>
    <w:rsid w:val="00CB5D9F"/>
    <w:rsid w:val="00D438A9"/>
    <w:rsid w:val="00D82E67"/>
    <w:rsid w:val="00DB54B8"/>
    <w:rsid w:val="00E031E2"/>
    <w:rsid w:val="00E4114B"/>
    <w:rsid w:val="00E42909"/>
    <w:rsid w:val="00E55E8B"/>
    <w:rsid w:val="00F00F54"/>
    <w:rsid w:val="00F010B7"/>
    <w:rsid w:val="00F11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3E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020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0205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7843E5"/>
    <w:pPr>
      <w:ind w:left="720"/>
      <w:contextualSpacing/>
    </w:pPr>
  </w:style>
  <w:style w:type="paragraph" w:styleId="NoSpacing">
    <w:name w:val="No Spacing"/>
    <w:uiPriority w:val="99"/>
    <w:qFormat/>
    <w:rsid w:val="007843E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8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43E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55E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010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483</Words>
  <Characters>2756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NECMİ UZ</dc:creator>
  <cp:keywords/>
  <dc:description/>
  <cp:lastModifiedBy>edanur</cp:lastModifiedBy>
  <cp:revision>5</cp:revision>
  <dcterms:created xsi:type="dcterms:W3CDTF">2014-01-12T18:29:00Z</dcterms:created>
  <dcterms:modified xsi:type="dcterms:W3CDTF">2014-01-12T20:05:00Z</dcterms:modified>
</cp:coreProperties>
</file>