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3D" w:rsidRDefault="00774E3D" w:rsidP="008F028F">
      <w:pPr>
        <w:spacing w:after="0" w:line="240" w:lineRule="auto"/>
        <w:rPr>
          <w:rFonts w:cs="Calibri"/>
          <w:b/>
          <w:lang w:val="en-US"/>
        </w:rPr>
      </w:pPr>
      <w:r>
        <w:rPr>
          <w:noProof/>
          <w:lang w:eastAsia="tr-TR"/>
        </w:rPr>
        <w:pict>
          <v:oval id="_x0000_s1026" style="position:absolute;margin-left:-60.35pt;margin-top:-12.3pt;width:142.5pt;height:84pt;z-index:251650560" strokecolor="white" strokeweight="1.25pt">
            <v:textbox>
              <w:txbxContent>
                <w:p w:rsidR="00774E3D" w:rsidRPr="008924A7" w:rsidRDefault="00774E3D" w:rsidP="008F028F">
                  <w:pPr>
                    <w:spacing w:after="0" w:line="240" w:lineRule="auto"/>
                    <w:rPr>
                      <w:rFonts w:cs="Calibri"/>
                      <w:b/>
                      <w:lang w:val="en-US"/>
                    </w:rPr>
                  </w:pPr>
                  <w:r w:rsidRPr="008924A7">
                    <w:rPr>
                      <w:rFonts w:cs="Calibri"/>
                      <w:b/>
                      <w:lang w:val="en-US"/>
                    </w:rPr>
                    <w:t>Name:</w:t>
                  </w:r>
                </w:p>
                <w:p w:rsidR="00774E3D" w:rsidRPr="008924A7" w:rsidRDefault="00774E3D" w:rsidP="008F028F">
                  <w:pPr>
                    <w:spacing w:after="0" w:line="240" w:lineRule="auto"/>
                    <w:rPr>
                      <w:rFonts w:cs="Calibri"/>
                      <w:b/>
                      <w:lang w:val="en-US"/>
                    </w:rPr>
                  </w:pPr>
                  <w:r w:rsidRPr="008924A7">
                    <w:rPr>
                      <w:rFonts w:cs="Calibri"/>
                      <w:b/>
                      <w:lang w:val="en-US"/>
                    </w:rPr>
                    <w:t xml:space="preserve"> Surname:                                                                                              </w:t>
                  </w:r>
                </w:p>
                <w:p w:rsidR="00774E3D" w:rsidRPr="008924A7" w:rsidRDefault="00774E3D" w:rsidP="008F028F">
                  <w:pPr>
                    <w:spacing w:after="0" w:line="240" w:lineRule="auto"/>
                    <w:rPr>
                      <w:rFonts w:cs="Calibri"/>
                      <w:b/>
                      <w:lang w:val="en-US"/>
                    </w:rPr>
                  </w:pPr>
                  <w:r w:rsidRPr="008924A7">
                    <w:rPr>
                      <w:rFonts w:cs="Calibri"/>
                      <w:b/>
                      <w:lang w:val="en-US"/>
                    </w:rPr>
                    <w:t>Number:</w:t>
                  </w:r>
                </w:p>
                <w:p w:rsidR="00774E3D" w:rsidRPr="008924A7" w:rsidRDefault="00774E3D" w:rsidP="008F028F">
                  <w:pPr>
                    <w:spacing w:after="0" w:line="240" w:lineRule="auto"/>
                    <w:rPr>
                      <w:rFonts w:cs="Calibri"/>
                      <w:b/>
                      <w:lang w:val="en-US"/>
                    </w:rPr>
                  </w:pPr>
                  <w:r w:rsidRPr="008924A7">
                    <w:rPr>
                      <w:rFonts w:cs="Calibri"/>
                      <w:b/>
                      <w:lang w:val="en-US"/>
                    </w:rPr>
                    <w:t>Class:</w:t>
                  </w:r>
                </w:p>
                <w:p w:rsidR="00774E3D" w:rsidRDefault="00774E3D" w:rsidP="008F028F"/>
              </w:txbxContent>
            </v:textbox>
          </v:oval>
        </w:pict>
      </w:r>
      <w:r>
        <w:rPr>
          <w:rFonts w:cs="Calibri"/>
          <w:b/>
          <w:lang w:val="en-US"/>
        </w:rPr>
        <w:t xml:space="preserve">                                  </w:t>
      </w:r>
    </w:p>
    <w:p w:rsidR="00774E3D" w:rsidRPr="00101811" w:rsidRDefault="00774E3D" w:rsidP="008F028F">
      <w:pPr>
        <w:spacing w:after="0" w:line="240" w:lineRule="auto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 xml:space="preserve">                                   MEHMET AKİF ERSOY </w:t>
      </w:r>
      <w:r w:rsidRPr="00101811">
        <w:rPr>
          <w:rFonts w:cs="Calibri"/>
          <w:b/>
          <w:lang w:val="en-US"/>
        </w:rPr>
        <w:t>SECONDARY</w:t>
      </w:r>
      <w:r>
        <w:rPr>
          <w:rFonts w:cs="Calibri"/>
          <w:b/>
          <w:lang w:val="en-US"/>
        </w:rPr>
        <w:t xml:space="preserve"> SCHOOL 2013-2014 EDUCATION</w:t>
      </w:r>
      <w:r w:rsidRPr="00101811">
        <w:rPr>
          <w:rFonts w:cs="Calibri"/>
          <w:b/>
          <w:lang w:val="en-US"/>
        </w:rPr>
        <w:t xml:space="preserve"> YEAR</w:t>
      </w:r>
    </w:p>
    <w:p w:rsidR="00774E3D" w:rsidRPr="00101811" w:rsidRDefault="00774E3D" w:rsidP="008F028F">
      <w:pPr>
        <w:spacing w:after="0" w:line="240" w:lineRule="auto"/>
        <w:jc w:val="center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 xml:space="preserve">            </w:t>
      </w:r>
      <w:r w:rsidRPr="00101811">
        <w:rPr>
          <w:rFonts w:cs="Calibri"/>
          <w:b/>
          <w:lang w:val="en-US"/>
        </w:rPr>
        <w:t>5</w:t>
      </w:r>
      <w:r w:rsidRPr="00101811">
        <w:rPr>
          <w:rFonts w:cs="Calibri"/>
          <w:b/>
          <w:vertAlign w:val="superscript"/>
          <w:lang w:val="en-US"/>
        </w:rPr>
        <w:t>th</w:t>
      </w:r>
      <w:r>
        <w:rPr>
          <w:rFonts w:cs="Calibri"/>
          <w:b/>
          <w:lang w:val="en-US"/>
        </w:rPr>
        <w:t xml:space="preserve"> GRADES FIRST TERM 3</w:t>
      </w:r>
      <w:r w:rsidRPr="00101811">
        <w:rPr>
          <w:rFonts w:cs="Calibri"/>
          <w:b/>
          <w:vertAlign w:val="superscript"/>
          <w:lang w:val="en-US"/>
        </w:rPr>
        <w:t>th</w:t>
      </w:r>
      <w:r>
        <w:rPr>
          <w:rFonts w:cs="Calibri"/>
          <w:b/>
          <w:lang w:val="en-US"/>
        </w:rPr>
        <w:t xml:space="preserve"> </w:t>
      </w:r>
      <w:r w:rsidRPr="00101811">
        <w:rPr>
          <w:rFonts w:cs="Calibri"/>
          <w:b/>
          <w:lang w:val="en-US"/>
        </w:rPr>
        <w:t>WRITTEN ENGLISH EXAM</w:t>
      </w:r>
    </w:p>
    <w:p w:rsidR="00774E3D" w:rsidRDefault="00774E3D" w:rsidP="008F028F">
      <w:pPr>
        <w:spacing w:line="240" w:lineRule="auto"/>
        <w:rPr>
          <w:rFonts w:cs="Calibri"/>
          <w:b/>
          <w:lang w:val="en-US"/>
        </w:rPr>
      </w:pPr>
    </w:p>
    <w:p w:rsidR="00774E3D" w:rsidRDefault="00774E3D" w:rsidP="008F028F">
      <w:pPr>
        <w:spacing w:line="240" w:lineRule="auto"/>
        <w:rPr>
          <w:rFonts w:cs="Calibri"/>
          <w:b/>
          <w:lang w:val="en-US"/>
        </w:rPr>
      </w:pP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  <w:t xml:space="preserve"> </w:t>
      </w:r>
    </w:p>
    <w:p w:rsidR="00774E3D" w:rsidRPr="008F028F" w:rsidRDefault="00774E3D" w:rsidP="008F028F">
      <w:pPr>
        <w:pStyle w:val="ListParagraph"/>
        <w:numPr>
          <w:ilvl w:val="0"/>
          <w:numId w:val="6"/>
        </w:numPr>
        <w:spacing w:line="240" w:lineRule="auto"/>
        <w:rPr>
          <w:rFonts w:cs="Calibri"/>
          <w:b/>
          <w:lang w:val="en-US"/>
        </w:rPr>
      </w:pPr>
      <w:r w:rsidRPr="008F028F">
        <w:rPr>
          <w:b/>
          <w:lang w:val="en-US"/>
        </w:rPr>
        <w:t xml:space="preserve">MATCH THE NAMES OF THE ILLNESSES AND PEOPLE WITH THE PICTURES. </w:t>
      </w:r>
      <w:r>
        <w:rPr>
          <w:b/>
          <w:lang w:val="en-US"/>
        </w:rPr>
        <w:t>( 8x5=40p</w:t>
      </w:r>
      <w:r w:rsidRPr="008F028F">
        <w:rPr>
          <w:b/>
          <w:lang w:val="en-US"/>
        </w:rPr>
        <w:t>)</w:t>
      </w:r>
    </w:p>
    <w:p w:rsidR="00774E3D" w:rsidRPr="00101811" w:rsidRDefault="00774E3D">
      <w:pPr>
        <w:rPr>
          <w:lang w:val="en-US"/>
        </w:rPr>
      </w:pPr>
      <w:r>
        <w:rPr>
          <w:noProof/>
          <w:lang w:eastAsia="tr-TR"/>
        </w:rPr>
        <w:pict>
          <v:rect id="_x0000_s1027" style="position:absolute;margin-left:1.15pt;margin-top:2.65pt;width:415.5pt;height:24.85pt;z-index:251649536">
            <v:textbox>
              <w:txbxContent>
                <w:p w:rsidR="00774E3D" w:rsidRPr="00101811" w:rsidRDefault="00774E3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101811">
                    <w:rPr>
                      <w:lang w:val="en-US"/>
                    </w:rPr>
                    <w:t xml:space="preserve">Headache - Toothache – Sore throat </w:t>
                  </w:r>
                  <w:r>
                    <w:rPr>
                      <w:lang w:val="en-US"/>
                    </w:rPr>
                    <w:t>- Cough – Backache – Flu - Measles – Runny nose</w:t>
                  </w:r>
                </w:p>
              </w:txbxContent>
            </v:textbox>
          </v:rect>
        </w:pict>
      </w: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  <w:r w:rsidRPr="002402F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00.25pt;height:80.25pt;visibility:visible">
            <v:imagedata r:id="rId5" o:title=""/>
          </v:shape>
        </w:pict>
      </w:r>
      <w:r>
        <w:rPr>
          <w:lang w:val="en-US"/>
        </w:rPr>
        <w:t xml:space="preserve">       </w:t>
      </w:r>
      <w:r w:rsidRPr="002402FA">
        <w:rPr>
          <w:noProof/>
          <w:lang w:eastAsia="tr-TR"/>
        </w:rPr>
        <w:pict>
          <v:shape id="Resim 4" o:spid="_x0000_i1026" type="#_x0000_t75" style="width:198pt;height:74.25pt;visibility:visible">
            <v:imagedata r:id="rId6" o:title=""/>
          </v:shape>
        </w:pict>
      </w:r>
      <w:r>
        <w:rPr>
          <w:lang w:val="en-US"/>
        </w:rPr>
        <w:t xml:space="preserve"> </w:t>
      </w:r>
    </w:p>
    <w:p w:rsidR="00774E3D" w:rsidRDefault="00774E3D">
      <w:pPr>
        <w:rPr>
          <w:lang w:val="en-US"/>
        </w:rPr>
      </w:pPr>
      <w:r>
        <w:rPr>
          <w:lang w:val="en-US"/>
        </w:rPr>
        <w:t xml:space="preserve">     …………………………           …………………………               ……………………………</w:t>
      </w:r>
      <w:r>
        <w:rPr>
          <w:lang w:val="en-US"/>
        </w:rPr>
        <w:tab/>
        <w:t xml:space="preserve">         ………………………       </w:t>
      </w:r>
    </w:p>
    <w:p w:rsidR="00774E3D" w:rsidRDefault="00774E3D">
      <w:pPr>
        <w:rPr>
          <w:lang w:val="en-US"/>
        </w:rPr>
      </w:pPr>
      <w:r>
        <w:rPr>
          <w:noProof/>
          <w:lang w:eastAsia="tr-TR"/>
        </w:rPr>
        <w:pict>
          <v:shape id="Resim 1" o:spid="_x0000_s1028" type="#_x0000_t75" alt="http://i3.squidoocdn.com/resize/squidoo_images/-1/lens2111623_1250691836rnoseimage.gif" style="position:absolute;margin-left:338.65pt;margin-top:6.3pt;width:78pt;height:87.75pt;z-index:-251662848;visibility:visible">
            <v:imagedata r:id="rId7" o:title=""/>
          </v:shape>
        </w:pict>
      </w:r>
      <w:r>
        <w:rPr>
          <w:lang w:val="en-US"/>
        </w:rPr>
        <w:t xml:space="preserve">      </w:t>
      </w:r>
      <w:r w:rsidRPr="002402FA">
        <w:rPr>
          <w:noProof/>
          <w:lang w:eastAsia="tr-TR"/>
        </w:rPr>
        <w:pict>
          <v:shape id="Resim 8" o:spid="_x0000_i1027" type="#_x0000_t75" style="width:94.5pt;height:83.25pt;visibility:visible">
            <v:imagedata r:id="rId8" o:title=""/>
          </v:shape>
        </w:pict>
      </w:r>
      <w:r>
        <w:rPr>
          <w:lang w:val="en-US"/>
        </w:rPr>
        <w:t xml:space="preserve">         </w:t>
      </w:r>
      <w:r w:rsidRPr="002402FA">
        <w:rPr>
          <w:noProof/>
          <w:lang w:eastAsia="tr-TR"/>
        </w:rPr>
        <w:pict>
          <v:shape id="Resim 6" o:spid="_x0000_i1028" type="#_x0000_t75" style="width:87.75pt;height:84pt;visibility:visible">
            <v:imagedata r:id="rId9" o:title=""/>
          </v:shape>
        </w:pict>
      </w:r>
      <w:r>
        <w:rPr>
          <w:lang w:val="en-US"/>
        </w:rPr>
        <w:t xml:space="preserve">        </w:t>
      </w:r>
      <w:r w:rsidRPr="002402FA">
        <w:rPr>
          <w:noProof/>
          <w:lang w:eastAsia="tr-TR"/>
        </w:rPr>
        <w:pict>
          <v:shape id="Resim 2" o:spid="_x0000_i1029" type="#_x0000_t75" style="width:93.75pt;height:93.75pt;visibility:visible">
            <v:imagedata r:id="rId10" o:title=""/>
          </v:shape>
        </w:pict>
      </w:r>
      <w:r>
        <w:rPr>
          <w:lang w:val="en-US"/>
        </w:rPr>
        <w:t xml:space="preserve">                      </w:t>
      </w:r>
    </w:p>
    <w:p w:rsidR="00774E3D" w:rsidRDefault="00774E3D">
      <w:pPr>
        <w:rPr>
          <w:lang w:val="en-US"/>
        </w:rPr>
      </w:pPr>
      <w:r>
        <w:rPr>
          <w:lang w:val="en-US"/>
        </w:rPr>
        <w:t xml:space="preserve">          …………………………         </w:t>
      </w:r>
      <w:r>
        <w:rPr>
          <w:lang w:val="en-US"/>
        </w:rPr>
        <w:tab/>
        <w:t xml:space="preserve"> ………………………</w:t>
      </w:r>
      <w:r>
        <w:rPr>
          <w:lang w:val="en-US"/>
        </w:rPr>
        <w:tab/>
        <w:t xml:space="preserve">     ………………………            ………………………</w:t>
      </w:r>
    </w:p>
    <w:p w:rsidR="00774E3D" w:rsidRPr="008F028F" w:rsidRDefault="00774E3D" w:rsidP="00EC5F41">
      <w:pPr>
        <w:pStyle w:val="ListParagraph"/>
        <w:numPr>
          <w:ilvl w:val="0"/>
          <w:numId w:val="6"/>
        </w:numPr>
        <w:spacing w:line="240" w:lineRule="auto"/>
        <w:rPr>
          <w:rFonts w:cs="Calibri"/>
          <w:b/>
          <w:lang w:val="en-US"/>
        </w:rPr>
      </w:pPr>
      <w:r>
        <w:rPr>
          <w:b/>
          <w:lang w:val="en-US"/>
        </w:rPr>
        <w:t>WRITE THE LETTERS</w:t>
      </w:r>
      <w:r w:rsidRPr="008F028F">
        <w:rPr>
          <w:b/>
          <w:lang w:val="en-US"/>
        </w:rPr>
        <w:t xml:space="preserve"> OF THE </w:t>
      </w:r>
      <w:r>
        <w:rPr>
          <w:b/>
          <w:lang w:val="en-US"/>
        </w:rPr>
        <w:t xml:space="preserve">GAMES UNDER </w:t>
      </w:r>
      <w:r w:rsidRPr="008F028F">
        <w:rPr>
          <w:b/>
          <w:lang w:val="en-US"/>
        </w:rPr>
        <w:t xml:space="preserve">THE PICTURES. </w:t>
      </w:r>
      <w:r>
        <w:rPr>
          <w:b/>
          <w:lang w:val="en-US"/>
        </w:rPr>
        <w:t>(10x2=20p</w:t>
      </w:r>
      <w:r w:rsidRPr="008F028F">
        <w:rPr>
          <w:b/>
          <w:lang w:val="en-US"/>
        </w:rPr>
        <w:t>)</w:t>
      </w:r>
    </w:p>
    <w:p w:rsidR="00774E3D" w:rsidRDefault="00774E3D" w:rsidP="00BB6CCD">
      <w:r w:rsidRPr="002402FA">
        <w:rPr>
          <w:noProof/>
          <w:lang w:eastAsia="tr-TR"/>
        </w:rPr>
        <w:pict>
          <v:shape id="_x0000_i1030" type="#_x0000_t75" alt="http://1.bp.blogspot.com/_Q0lTtPVTG40/TPMV5Pr3BMI/AAAAAAABjxQ/OL0rDRPx-V0/s1600/Advanced%252BDrawing%252B7202009%252B115458%252BPM.bmp.jpg" style="width:72.75pt;height:69.75pt;visibility:visible">
            <v:imagedata r:id="rId11" o:title=""/>
          </v:shape>
        </w:pict>
      </w:r>
      <w:r>
        <w:rPr>
          <w:rFonts w:ascii="Comic Sans MS" w:hAnsi="Comic Sans MS"/>
          <w:lang w:val="en-US"/>
        </w:rPr>
        <w:t xml:space="preserve">    </w:t>
      </w:r>
      <w:r w:rsidRPr="002402FA">
        <w:rPr>
          <w:noProof/>
          <w:lang w:eastAsia="tr-TR"/>
        </w:rPr>
        <w:pict>
          <v:shape id="Resim 7" o:spid="_x0000_i1031" type="#_x0000_t75" alt="http://img577.imageshack.us/img577/5751/forumdasnetsaklambacnas.jpg" style="width:72.75pt;height:70.5pt;visibility:visible">
            <v:imagedata r:id="rId12" o:title=""/>
          </v:shape>
        </w:pict>
      </w:r>
      <w:r>
        <w:rPr>
          <w:rFonts w:ascii="Comic Sans MS" w:hAnsi="Comic Sans MS"/>
          <w:lang w:val="en-US"/>
        </w:rPr>
        <w:t xml:space="preserve">   </w:t>
      </w:r>
      <w:r w:rsidRPr="002402FA">
        <w:rPr>
          <w:noProof/>
          <w:lang w:eastAsia="tr-TR"/>
        </w:rPr>
        <w:pict>
          <v:shape id="Resim 10" o:spid="_x0000_i1032" type="#_x0000_t75" alt="http://hastiefitness.files.wordpress.com/2010/02/hopscotch.jpg?w=450&amp;h=325" style="width:72.75pt;height:69.75pt;visibility:visible">
            <v:imagedata r:id="rId13" o:title=""/>
          </v:shape>
        </w:pict>
      </w:r>
      <w:r w:rsidRPr="00EC5F41">
        <w:t xml:space="preserve"> </w:t>
      </w:r>
      <w:r>
        <w:t xml:space="preserve"> </w:t>
      </w:r>
      <w:r w:rsidRPr="002402FA">
        <w:rPr>
          <w:noProof/>
          <w:lang w:eastAsia="tr-TR"/>
        </w:rPr>
        <w:pict>
          <v:shape id="Resim 13" o:spid="_x0000_i1033" type="#_x0000_t75" alt="http://image.shutterstock.com/display_pic_with_logo/178747/109624658/stock-photo-illustration-of-blind-man-s-buff-109624658.jpg" style="width:88.5pt;height:78pt;visibility:visible">
            <v:imagedata r:id="rId14" o:title=""/>
          </v:shape>
        </w:pict>
      </w:r>
      <w:r>
        <w:t xml:space="preserve"> </w:t>
      </w:r>
      <w:r w:rsidRPr="008924A7">
        <w:rPr>
          <w:rFonts w:ascii="Comic Sans MS" w:hAnsi="Comic Sans MS" w:cs="Arial"/>
          <w:noProof/>
          <w:sz w:val="18"/>
          <w:szCs w:val="18"/>
          <w:lang w:eastAsia="tr-TR"/>
        </w:rPr>
        <w:pict>
          <v:shape id="Resim 16" o:spid="_x0000_i1034" type="#_x0000_t75" alt="untitled" style="width:99pt;height:84pt;visibility:visible">
            <v:imagedata r:id="rId15" o:title=""/>
          </v:shape>
        </w:pict>
      </w:r>
    </w:p>
    <w:p w:rsidR="00774E3D" w:rsidRDefault="00774E3D" w:rsidP="00BB6CCD">
      <w:pPr>
        <w:rPr>
          <w:rFonts w:ascii="Comic Sans MS" w:hAnsi="Comic Sans MS"/>
          <w:lang w:val="en-U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80.55pt;margin-top:7.35pt;width:54.1pt;height:0;z-index:251660800" o:connectortype="straight" strokeweight="1.25pt"/>
        </w:pict>
      </w:r>
      <w:r>
        <w:rPr>
          <w:noProof/>
          <w:lang w:eastAsia="tr-TR"/>
        </w:rPr>
        <w:pict>
          <v:shape id="_x0000_s1030" type="#_x0000_t32" style="position:absolute;margin-left:277.1pt;margin-top:12.45pt;width:54.1pt;height:0;z-index:251659776" o:connectortype="straight" strokeweight="1.25pt"/>
        </w:pict>
      </w:r>
      <w:r>
        <w:rPr>
          <w:noProof/>
          <w:lang w:eastAsia="tr-TR"/>
        </w:rPr>
        <w:pict>
          <v:shape id="_x0000_s1031" type="#_x0000_t32" style="position:absolute;margin-left:186.7pt;margin-top:12.45pt;width:54.1pt;height:0;z-index:251658752" o:connectortype="straight" strokeweight="1.25pt"/>
        </w:pict>
      </w:r>
      <w:r>
        <w:rPr>
          <w:noProof/>
          <w:lang w:eastAsia="tr-TR"/>
        </w:rPr>
        <w:pict>
          <v:shape id="_x0000_s1032" type="#_x0000_t32" style="position:absolute;margin-left:102.35pt;margin-top:12.45pt;width:54.1pt;height:0;z-index:251657728" o:connectortype="straight" strokeweight="1.25pt"/>
        </w:pict>
      </w:r>
      <w:r>
        <w:rPr>
          <w:noProof/>
          <w:lang w:eastAsia="tr-TR"/>
        </w:rPr>
        <w:pict>
          <v:shape id="_x0000_s1033" type="#_x0000_t32" style="position:absolute;margin-left:10.75pt;margin-top:12.45pt;width:54.1pt;height:0;z-index:251656704" o:connectortype="straight" strokeweight="1.25pt"/>
        </w:pict>
      </w:r>
      <w:r>
        <w:rPr>
          <w:noProof/>
          <w:lang w:eastAsia="tr-TR"/>
        </w:rPr>
        <w:pict>
          <v:group id="_x0000_s1034" style="position:absolute;margin-left:-7.95pt;margin-top:19pt;width:82.9pt;height:76.85pt;z-index:251654656" coordorigin="1824,633" coordsize="2834,2849">
            <v:shape id="Puzzle3" o:spid="_x0000_s1035" style="position:absolute;left:3204;top:633;width:1114;height:1514" coordsize="21600,21600" o:spt="100" adj="-11796480,,5400" path="al6625,20892,7105,21023,7513,21088,7922,21115,8242,21115,8544,21062l8810,20997r213,-105l9148,20761r142,-145l9361,20459xe" fillcolor="#ffbe7d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10391,15806;20551,21088;13180,13801;20551,7025;10500,52;692,6802;8064,13526;692,21088" textboxrect="2273,7719,19149,20237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 id="Puzzle2" o:spid="_x0000_s1036" style="position:absolute;left:2880;top:1736;width:1778;height:1379" coordsize="21600,21600" o:spt="100" adj="-11796480,,5400" path="al4247,12354,4134,12468,4010,12581,3897,12637,3773,12694,3637,12694l3524,12694r-124,-29l3287,12609r-260,-113l2790,12340xe" fillcolor="#ffc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11,13386;4202,21161;10400,13909;16821,21190;21600,15083;16889,5739;10800,28;4202,5894" textboxrect="5388,6742,16177,20441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 id="Puzzle4" o:spid="_x0000_s1037" style="position:absolute;left:2192;top:1719;width:1072;height:1763" coordsize="21600,21600" o:spt="100" adj="-11796480,,5400" path="al3813,10590,3927,10513,4078,10425,4210,10359,4361,10315,4682,10237l5041,10193r415,-22l5853,10193r396,67l6646,10337xe" fillcolor="#d8ebb3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8307,11593;453,16938;11500,21600;20920,16751;13972,10888;21033,4716;11102,11;453,4716" textboxrect="2076,5664,20203,15980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 id="Puzzle1" o:spid="_x0000_s1038" style="position:absolute;left:1824;top:1091;width:1800;height:1051" coordsize="21600,21600" o:spt="100" adj="-11796480,,5400" path="al9360,20836,9528,20836,9686,20762,9810,20687,9922,20575,10012,20426l10068,20296r45,-186l10136,19905r,-223l10113,19440xe" fillcolor="#ccf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16740,21078;16976,521;4725,856;5040,21004;10811,12885;10845,8714;21600,10000;56,10000" textboxrect="6086,2569,16132,19552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</v:group>
        </w:pict>
      </w:r>
    </w:p>
    <w:p w:rsidR="00774E3D" w:rsidRDefault="00774E3D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                 </w:t>
      </w:r>
      <w:r w:rsidRPr="002402FA">
        <w:rPr>
          <w:noProof/>
          <w:lang w:eastAsia="tr-TR"/>
        </w:rPr>
        <w:pict>
          <v:shape id="Resim 19" o:spid="_x0000_i1035" type="#_x0000_t75" alt="https://encrypted-tbn2.gstatic.com/images?q=tbn:ANd9GcTzGECbuw0-vucGNiukzGvUvh5kaSvrfuNV2bAKfvzGKfjIyORM" style="width:99pt;height:71.25pt;visibility:visible">
            <v:imagedata r:id="rId16" o:title=""/>
          </v:shape>
        </w:pict>
      </w:r>
      <w:r>
        <w:rPr>
          <w:rFonts w:ascii="Comic Sans MS" w:hAnsi="Comic Sans MS"/>
          <w:lang w:val="en-US"/>
        </w:rPr>
        <w:t xml:space="preserve"> </w:t>
      </w:r>
      <w:r w:rsidRPr="002402FA">
        <w:rPr>
          <w:noProof/>
          <w:lang w:eastAsia="tr-TR"/>
        </w:rPr>
        <w:pict>
          <v:shape id="Resim 22" o:spid="_x0000_i1036" type="#_x0000_t75" alt="http://www.europe-in-motion.com/dosyalar/S%C3%A4%C3%A4ksj%C3%A4rvi-School/games/Skippingrope.jpg" style="width:90pt;height:82.5pt;visibility:visible">
            <v:imagedata r:id="rId17" o:title=""/>
          </v:shape>
        </w:pict>
      </w:r>
      <w:r w:rsidRPr="002402FA">
        <w:rPr>
          <w:noProof/>
          <w:lang w:eastAsia="tr-TR"/>
        </w:rPr>
        <w:pict>
          <v:shape id="Resim 25" o:spid="_x0000_i1037" type="#_x0000_t75" alt="http://uploads.kidzworld.com/article/27537/dodge185.jpg" style="width:80.25pt;height:77.25pt;visibility:visible">
            <v:imagedata r:id="rId18" o:title=""/>
          </v:shape>
        </w:pict>
      </w:r>
      <w:r>
        <w:rPr>
          <w:rFonts w:ascii="Comic Sans MS" w:hAnsi="Comic Sans MS"/>
          <w:lang w:val="en-US"/>
        </w:rPr>
        <w:t xml:space="preserve">  </w:t>
      </w:r>
      <w:r w:rsidRPr="002402FA">
        <w:rPr>
          <w:noProof/>
          <w:lang w:eastAsia="tr-TR"/>
        </w:rPr>
        <w:pict>
          <v:shape id="Resim 28" o:spid="_x0000_i1038" type="#_x0000_t75" alt="https://encrypted-tbn2.gstatic.com/images?q=tbn:ANd9GcQMUei2Sa7717QopWZ6SjMlfoxqiqCJuPSm1VGs2blqb_4owNLI" style="width:78pt;height:77.25pt;visibility:visible">
            <v:imagedata r:id="rId19" o:title=""/>
          </v:shape>
        </w:pict>
      </w:r>
    </w:p>
    <w:p w:rsidR="00774E3D" w:rsidRDefault="00774E3D" w:rsidP="00BB6CCD">
      <w:pPr>
        <w:rPr>
          <w:rFonts w:ascii="Comic Sans MS" w:hAnsi="Comic Sans MS"/>
          <w:lang w:val="en-US"/>
        </w:rPr>
      </w:pPr>
      <w:r>
        <w:rPr>
          <w:noProof/>
          <w:lang w:eastAsia="tr-TR"/>
        </w:rPr>
        <w:pict>
          <v:shape id="_x0000_s1039" type="#_x0000_t32" style="position:absolute;margin-left:384.3pt;margin-top:9.45pt;width:54.1pt;height:0;z-index:251665920" o:connectortype="straight" strokeweight="1.25pt"/>
        </w:pict>
      </w:r>
      <w:r>
        <w:rPr>
          <w:noProof/>
          <w:lang w:eastAsia="tr-TR"/>
        </w:rPr>
        <w:pict>
          <v:shape id="_x0000_s1040" type="#_x0000_t32" style="position:absolute;margin-left:297.05pt;margin-top:5.7pt;width:54.1pt;height:0;z-index:251664896" o:connectortype="straight" strokeweight="1.25pt"/>
        </w:pict>
      </w:r>
      <w:r>
        <w:rPr>
          <w:noProof/>
          <w:lang w:eastAsia="tr-TR"/>
        </w:rPr>
        <w:pict>
          <v:shape id="_x0000_s1041" type="#_x0000_t32" style="position:absolute;margin-left:210.25pt;margin-top:1.95pt;width:54.1pt;height:0;z-index:251663872" o:connectortype="straight" strokeweight="1.25pt"/>
        </w:pict>
      </w:r>
      <w:r>
        <w:rPr>
          <w:noProof/>
          <w:lang w:eastAsia="tr-TR"/>
        </w:rPr>
        <w:pict>
          <v:shape id="_x0000_s1042" type="#_x0000_t32" style="position:absolute;margin-left:102.35pt;margin-top:5.7pt;width:54.1pt;height:0;z-index:251662848" o:connectortype="straight" strokeweight="1.25pt"/>
        </w:pict>
      </w:r>
      <w:r>
        <w:rPr>
          <w:noProof/>
          <w:lang w:eastAsia="tr-TR"/>
        </w:rPr>
        <w:pict>
          <v:shape id="_x0000_s1043" type="#_x0000_t32" style="position:absolute;margin-left:2.8pt;margin-top:1.95pt;width:54.1pt;height:0;z-index:251661824" o:connectortype="straight" strokeweight="1.25p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-15.35pt;margin-top:17.7pt;width:481.5pt;height:60pt;z-index:251655680">
            <v:textbox>
              <w:txbxContent>
                <w:p w:rsidR="00774E3D" w:rsidRPr="006143DD" w:rsidRDefault="00774E3D" w:rsidP="006143DD">
                  <w:pPr>
                    <w:pStyle w:val="ListParagraph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Hide and seek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  C-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Checkers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E-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Dodge ball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G-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rigami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I-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Hopscotch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774E3D" w:rsidRPr="006143DD" w:rsidRDefault="00774E3D" w:rsidP="006143DD">
                  <w:pPr>
                    <w:pStyle w:val="ListParagraph"/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                                     </w:t>
                  </w:r>
                </w:p>
                <w:p w:rsidR="00774E3D" w:rsidRPr="006143DD" w:rsidRDefault="00774E3D" w:rsidP="006143DD">
                  <w:pPr>
                    <w:pStyle w:val="ListParagraph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B-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lind man’s bluff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D-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Doing puzzle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F-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Chess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Skipping rope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J-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Domino</w:t>
                  </w:r>
                </w:p>
                <w:p w:rsidR="00774E3D" w:rsidRPr="00670FA1" w:rsidRDefault="00774E3D" w:rsidP="006143DD">
                  <w:pPr>
                    <w:pStyle w:val="ListParagraph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  <w:p w:rsidR="00774E3D" w:rsidRPr="00670FA1" w:rsidRDefault="00774E3D" w:rsidP="006143DD">
                  <w:pPr>
                    <w:pStyle w:val="ListParagraph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lang w:val="en-US"/>
        </w:rPr>
        <w:t xml:space="preserve">                         </w:t>
      </w:r>
    </w:p>
    <w:p w:rsidR="00774E3D" w:rsidRDefault="00774E3D" w:rsidP="00BB6CCD">
      <w:pPr>
        <w:rPr>
          <w:rFonts w:ascii="Comic Sans MS" w:hAnsi="Comic Sans MS"/>
          <w:lang w:val="en-US"/>
        </w:rPr>
      </w:pPr>
    </w:p>
    <w:p w:rsidR="00774E3D" w:rsidRDefault="00774E3D" w:rsidP="00421357">
      <w:pPr>
        <w:spacing w:line="240" w:lineRule="auto"/>
        <w:rPr>
          <w:rFonts w:ascii="Comic Sans MS" w:hAnsi="Comic Sans MS"/>
          <w:lang w:val="en-US"/>
        </w:rPr>
      </w:pPr>
    </w:p>
    <w:p w:rsidR="00774E3D" w:rsidRPr="00421357" w:rsidRDefault="00774E3D" w:rsidP="00421357">
      <w:pPr>
        <w:spacing w:line="240" w:lineRule="auto"/>
        <w:rPr>
          <w:rFonts w:cs="Calibri"/>
          <w:b/>
          <w:lang w:val="en-US"/>
        </w:rPr>
      </w:pPr>
    </w:p>
    <w:p w:rsidR="00774E3D" w:rsidRDefault="00774E3D" w:rsidP="00394CC3">
      <w:pPr>
        <w:pStyle w:val="ListParagraph"/>
        <w:spacing w:line="240" w:lineRule="auto"/>
        <w:ind w:left="76"/>
        <w:rPr>
          <w:rFonts w:cs="Calibri"/>
          <w:b/>
          <w:lang w:val="en-US"/>
        </w:rPr>
      </w:pPr>
    </w:p>
    <w:p w:rsidR="00774E3D" w:rsidRPr="00394CC3" w:rsidRDefault="00774E3D" w:rsidP="00394CC3">
      <w:pPr>
        <w:pStyle w:val="ListParagraph"/>
        <w:spacing w:line="240" w:lineRule="auto"/>
        <w:ind w:left="76"/>
        <w:rPr>
          <w:rFonts w:cs="Calibri"/>
          <w:b/>
          <w:lang w:val="en-US"/>
        </w:rPr>
      </w:pPr>
    </w:p>
    <w:p w:rsidR="00774E3D" w:rsidRPr="008F028F" w:rsidRDefault="00774E3D" w:rsidP="00394CC3">
      <w:pPr>
        <w:pStyle w:val="ListParagraph"/>
        <w:numPr>
          <w:ilvl w:val="0"/>
          <w:numId w:val="6"/>
        </w:numPr>
        <w:spacing w:line="240" w:lineRule="auto"/>
        <w:rPr>
          <w:rFonts w:cs="Calibri"/>
          <w:b/>
          <w:lang w:val="en-US"/>
        </w:rPr>
      </w:pPr>
      <w:r>
        <w:rPr>
          <w:b/>
          <w:lang w:val="en-US"/>
        </w:rPr>
        <w:t>WRITE THE BODY PARTS INTO CORRECT PLACES IN THE PICTURE</w:t>
      </w:r>
      <w:r w:rsidRPr="008F028F">
        <w:rPr>
          <w:b/>
          <w:lang w:val="en-US"/>
        </w:rPr>
        <w:t xml:space="preserve">. </w:t>
      </w:r>
      <w:r>
        <w:rPr>
          <w:b/>
          <w:lang w:val="en-US"/>
        </w:rPr>
        <w:t>(10x3=30p</w:t>
      </w:r>
      <w:r w:rsidRPr="008F028F">
        <w:rPr>
          <w:b/>
          <w:lang w:val="en-US"/>
        </w:rPr>
        <w:t>)</w:t>
      </w:r>
    </w:p>
    <w:p w:rsidR="00774E3D" w:rsidRPr="00BB6CCD" w:rsidRDefault="00774E3D" w:rsidP="00BB6CCD">
      <w:pPr>
        <w:rPr>
          <w:rFonts w:ascii="Comic Sans MS" w:hAnsi="Comic Sans MS"/>
          <w:lang w:val="en-US"/>
        </w:rPr>
      </w:pPr>
      <w:r>
        <w:rPr>
          <w:noProof/>
          <w:lang w:eastAsia="tr-TR"/>
        </w:rPr>
        <w:pict>
          <v:shape id="_x0000_s1045" type="#_x0000_t202" style="position:absolute;margin-left:-30.35pt;margin-top:1.3pt;width:520.5pt;height:24pt;z-index:251652608">
            <v:textbox>
              <w:txbxContent>
                <w:p w:rsidR="00774E3D" w:rsidRPr="00BB6CCD" w:rsidRDefault="00774E3D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 xml:space="preserve">      </w:t>
                  </w:r>
                  <w:r>
                    <w:rPr>
                      <w:sz w:val="28"/>
                      <w:szCs w:val="28"/>
                      <w:lang w:val="en-US"/>
                    </w:rPr>
                    <w:t>Foot / Knee / Finger / Leg / Hand / A</w:t>
                  </w:r>
                  <w:r w:rsidRPr="00BB6CCD">
                    <w:rPr>
                      <w:sz w:val="28"/>
                      <w:szCs w:val="28"/>
                      <w:lang w:val="en-US"/>
                    </w:rPr>
                    <w:t xml:space="preserve">rm / </w:t>
                  </w:r>
                  <w:r>
                    <w:rPr>
                      <w:sz w:val="28"/>
                      <w:szCs w:val="28"/>
                      <w:lang w:val="en-US"/>
                    </w:rPr>
                    <w:t>Neck / Mouth / Nose / Eye / Ear / H</w:t>
                  </w:r>
                  <w:r w:rsidRPr="00BB6CCD">
                    <w:rPr>
                      <w:sz w:val="28"/>
                      <w:szCs w:val="28"/>
                      <w:lang w:val="en-US"/>
                    </w:rPr>
                    <w:t>air</w:t>
                  </w:r>
                </w:p>
              </w:txbxContent>
            </v:textbox>
          </v:shape>
        </w:pict>
      </w:r>
    </w:p>
    <w:p w:rsidR="00774E3D" w:rsidRPr="008F028F" w:rsidRDefault="00774E3D" w:rsidP="00BB6CCD">
      <w:pPr>
        <w:pStyle w:val="ListParagraph"/>
        <w:ind w:left="0" w:hanging="928"/>
        <w:rPr>
          <w:rFonts w:ascii="Comic Sans MS" w:hAnsi="Comic Sans MS"/>
          <w:lang w:val="en-US"/>
        </w:rPr>
      </w:pPr>
      <w:r>
        <w:rPr>
          <w:noProof/>
          <w:lang w:eastAsia="tr-TR"/>
        </w:rPr>
        <w:pict>
          <v:group id="_x0000_s1046" style="position:absolute;margin-left:28.05pt;margin-top:5.3pt;width:363.55pt;height:383.05pt;z-index:251651584" coordorigin="1191,3112" coordsize="9690,9548">
            <v:group id="_x0000_s1047" style="position:absolute;left:1191;top:3112;width:9690;height:9548" coordorigin="1191,3112" coordsize="9690,9548">
              <v:group id="_x0000_s1048" style="position:absolute;left:1191;top:3112;width:9690;height:9548" coordorigin="1191,3112" coordsize="9690,9548">
                <v:group id="_x0000_s1049" style="position:absolute;left:1191;top:3112;width:9690;height:9548" coordorigin="1191,3447" coordsize="9690,9548">
                  <v:group id="_x0000_s1050" style="position:absolute;left:1191;top:3447;width:9006;height:9548" coordorigin="1074,2857" coordsize="9006,9548">
                    <v:group id="_x0000_s1051" style="position:absolute;left:1074;top:2857;width:8096;height:9548" coordorigin="1131,2497" coordsize="8096,9548">
                      <v:group id="_x0000_s1052" style="position:absolute;left:1131;top:2497;width:8096;height:9000" coordorigin="1131,2497" coordsize="8096,9000">
                        <v:group id="_x0000_s1053" style="position:absolute;left:1131;top:2497;width:8096;height:9000" coordorigin="1074,2857" coordsize="8096,9000">
                          <v:group id="_x0000_s1054" style="position:absolute;left:1644;top:2857;width:7526;height:9000" coordorigin="1644,2857" coordsize="7526,9000">
                            <v:group id="_x0000_s1055" style="position:absolute;left:2587;top:2857;width:6583;height:9000" coordorigin="2587,2857" coordsize="6583,9000">
                              <v:shape id="_x0000_s1056" type="#_x0000_t75" style="position:absolute;left:2587;top:2857;width:6583;height:9000">
                                <v:imagedata r:id="rId20" o:title=""/>
                              </v:shape>
                              <v:line id="_x0000_s1057" style="position:absolute;flip:x" from="3965,6456" to="5805,6456"/>
                              <v:shape id="_x0000_s1058" type="#_x0000_t202" style="position:absolute;left:2670;top:6097;width:1295;height:548">
                                <v:textbox>
                                  <w:txbxContent>
                                    <w:p w:rsidR="00774E3D" w:rsidRPr="0026496F" w:rsidRDefault="00774E3D" w:rsidP="00BB6CCD">
                                      <w:pPr>
                                        <w:rPr>
                                          <w:rFonts w:ascii="Comic Sans MS" w:hAnsi="Comic Sans MS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group id="_x0000_s1059" style="position:absolute;left:1644;top:6817;width:3135;height:548" coordorigin="1815,3218" coordsize="3135,548">
                              <v:line id="_x0000_s1060" style="position:absolute;flip:x" from="3525,3577" to="4950,3577"/>
                              <v:shape id="_x0000_s1061" type="#_x0000_t202" style="position:absolute;left:1815;top:3218;width:1710;height:548">
                                <v:textbox>
                                  <w:txbxContent>
                                    <w:p w:rsidR="00774E3D" w:rsidRPr="0026496F" w:rsidRDefault="00774E3D" w:rsidP="00BB6CCD">
                                      <w:pPr>
                                        <w:rPr>
                                          <w:rFonts w:ascii="Comic Sans MS" w:hAnsi="Comic Sans MS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group id="_x0000_s1062" style="position:absolute;left:1074;top:7537;width:3135;height:548" coordorigin="1815,3218" coordsize="3135,548">
                            <v:line id="_x0000_s1063" style="position:absolute;flip:x" from="3525,3577" to="4950,3577"/>
                            <v:shape id="_x0000_s1064" type="#_x0000_t202" style="position:absolute;left:1815;top:3218;width:1710;height:548">
                              <v:textbox>
                                <w:txbxContent>
                                  <w:p w:rsidR="00774E3D" w:rsidRPr="0026496F" w:rsidRDefault="00774E3D" w:rsidP="00BB6CCD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_x0000_s1065" style="position:absolute;left:1701;top:8977;width:3135;height:548" coordorigin="1815,3218" coordsize="3135,548">
                          <v:line id="_x0000_s1066" style="position:absolute;flip:x" from="3525,3577" to="4950,3577"/>
                          <v:shape id="_x0000_s1067" type="#_x0000_t202" style="position:absolute;left:1815;top:3218;width:1710;height:548">
                            <v:textbox>
                              <w:txbxContent>
                                <w:p w:rsidR="00774E3D" w:rsidRPr="0026496F" w:rsidRDefault="00774E3D" w:rsidP="00BB6CCD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group id="_x0000_s1068" style="position:absolute;left:3639;top:11317;width:2337;height:728" coordorigin="3639,11317" coordsize="2337,728">
                        <v:line id="_x0000_s1069" style="position:absolute;flip:x y" from="3639,11317" to="4266,11857"/>
                        <v:shape id="_x0000_s1070" type="#_x0000_t202" style="position:absolute;left:4266;top:11497;width:1710;height:548">
                          <v:textbox>
                            <w:txbxContent>
                              <w:p w:rsidR="00774E3D" w:rsidRPr="0026496F" w:rsidRDefault="00774E3D" w:rsidP="00BB6CCD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  <v:line id="_x0000_s1071" style="position:absolute;flip:x y" from="6945,5917" to="8370,6637"/>
                    <v:shape id="_x0000_s1072" type="#_x0000_t202" style="position:absolute;left:8370;top:6637;width:1710;height:548">
                      <v:textbox>
                        <w:txbxContent>
                          <w:p w:rsidR="00774E3D" w:rsidRPr="0026496F" w:rsidRDefault="00774E3D" w:rsidP="00BB6CC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073" style="position:absolute;left:7974;top:7947;width:2907;height:548" coordorigin="8199,6637" coordsize="2907,548">
                    <v:line id="_x0000_s1074" style="position:absolute;flip:x" from="8199,6637" to="9396,6997"/>
                    <v:shape id="_x0000_s1075" type="#_x0000_t202" style="position:absolute;left:9396;top:6637;width:1710;height:548">
                      <v:textbox>
                        <w:txbxContent>
                          <w:p w:rsidR="00774E3D" w:rsidRPr="00EB3798" w:rsidRDefault="00774E3D" w:rsidP="00BB6CC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group id="_x0000_s1076" style="position:absolute;left:1590;top:5067;width:3135;height:548" coordorigin="1815,3218" coordsize="3135,548">
                  <v:line id="_x0000_s1077" style="position:absolute;flip:x" from="3525,3577" to="4950,3577"/>
                  <v:shape id="_x0000_s1078" type="#_x0000_t202" style="position:absolute;left:1815;top:3218;width:1710;height:548">
                    <v:textbox>
                      <w:txbxContent>
                        <w:p w:rsidR="00774E3D" w:rsidRPr="0026496F" w:rsidRDefault="00774E3D" w:rsidP="00BB6CCD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shape>
                </v:group>
                <v:group id="_x0000_s1079" style="position:absolute;left:1761;top:3808;width:3135;height:548" coordorigin="1815,3218" coordsize="3135,548">
                  <v:line id="_x0000_s1080" style="position:absolute;flip:x" from="3525,3577" to="4950,3577"/>
                  <v:shape id="_x0000_s1081" type="#_x0000_t202" style="position:absolute;left:1815;top:3218;width:1710;height:548">
                    <v:textbox>
                      <w:txbxContent>
                        <w:p w:rsidR="00774E3D" w:rsidRPr="0026496F" w:rsidRDefault="00774E3D" w:rsidP="00BB6CCD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shape>
                </v:group>
              </v:group>
              <v:group id="_x0000_s1082" style="position:absolute;left:7461;top:8847;width:3249;height:548" coordorigin="7401,8437" coordsize="3249,548">
                <v:line id="_x0000_s1083" style="position:absolute;flip:x y" from="7401,8437" to="8940,8797"/>
                <v:shape id="_x0000_s1084" type="#_x0000_t202" style="position:absolute;left:8940;top:8437;width:1710;height:548">
                  <v:textbox>
                    <w:txbxContent>
                      <w:p w:rsidR="00774E3D" w:rsidRPr="0026496F" w:rsidRDefault="00774E3D" w:rsidP="00BB6CCD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v:group>
            </v:group>
            <v:group id="_x0000_s1085" style="position:absolute;left:7233;top:4707;width:3591;height:548" coordorigin="7173,4297" coordsize="3591,548">
              <v:line id="_x0000_s1086" style="position:absolute;flip:x y" from="7173,4657" to="9054,4657"/>
              <v:shape id="_x0000_s1087" type="#_x0000_t202" style="position:absolute;left:9054;top:4297;width:1710;height:548">
                <v:textbox>
                  <w:txbxContent>
                    <w:p w:rsidR="00774E3D" w:rsidRPr="0026496F" w:rsidRDefault="00774E3D" w:rsidP="00BB6CCD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v:group>
            <v:group id="_x0000_s1088" style="position:absolute;left:6720;top:5607;width:4047;height:728" coordorigin="6660,5197" coordsize="4047,728">
              <v:line id="_x0000_s1089" style="position:absolute;flip:x y" from="6660,5197" to="8997,5377"/>
              <v:shape id="_x0000_s1090" type="#_x0000_t202" style="position:absolute;left:8997;top:5377;width:1710;height:548">
                <v:textbox>
                  <w:txbxContent>
                    <w:p w:rsidR="00774E3D" w:rsidRPr="0026496F" w:rsidRDefault="00774E3D" w:rsidP="00BB6CCD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v:group>
            <w10:wrap side="left"/>
          </v:group>
        </w:pict>
      </w:r>
      <w:r>
        <w:rPr>
          <w:rFonts w:ascii="Comic Sans MS" w:hAnsi="Comic Sans MS"/>
          <w:lang w:val="en-US"/>
        </w:rPr>
        <w:t xml:space="preserve">       </w:t>
      </w:r>
    </w:p>
    <w:p w:rsidR="00774E3D" w:rsidRPr="0015660F" w:rsidRDefault="00774E3D" w:rsidP="0015660F">
      <w:pPr>
        <w:ind w:left="360"/>
        <w:rPr>
          <w:b/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Default="00774E3D">
      <w:pPr>
        <w:rPr>
          <w:lang w:val="en-US"/>
        </w:rPr>
      </w:pPr>
    </w:p>
    <w:p w:rsidR="00774E3D" w:rsidRPr="008F028F" w:rsidRDefault="00774E3D" w:rsidP="00EC5F41">
      <w:pPr>
        <w:pStyle w:val="ListParagraph"/>
        <w:numPr>
          <w:ilvl w:val="0"/>
          <w:numId w:val="6"/>
        </w:numPr>
        <w:rPr>
          <w:b/>
          <w:lang w:val="en-US"/>
        </w:rPr>
      </w:pPr>
      <w:r w:rsidRPr="004A1E12">
        <w:rPr>
          <w:b/>
          <w:lang w:val="en-US"/>
        </w:rPr>
        <w:t>FILL IN THE BLANKS WITH “</w:t>
      </w:r>
      <w:r w:rsidRPr="008F028F">
        <w:rPr>
          <w:b/>
          <w:u w:val="single"/>
          <w:lang w:val="en-US"/>
        </w:rPr>
        <w:t xml:space="preserve">HAVE </w:t>
      </w:r>
      <w:r w:rsidRPr="004A1E12">
        <w:rPr>
          <w:b/>
          <w:lang w:val="en-US"/>
        </w:rPr>
        <w:t xml:space="preserve">OR </w:t>
      </w:r>
      <w:r w:rsidRPr="004A1E12">
        <w:rPr>
          <w:b/>
          <w:u w:val="single"/>
          <w:lang w:val="en-US"/>
        </w:rPr>
        <w:t>HAS</w:t>
      </w:r>
      <w:r w:rsidRPr="004A1E12">
        <w:rPr>
          <w:b/>
          <w:lang w:val="en-US"/>
        </w:rPr>
        <w:t>”. ( 5x</w:t>
      </w:r>
      <w:r>
        <w:rPr>
          <w:b/>
          <w:lang w:val="en-US"/>
        </w:rPr>
        <w:t>2=10p</w:t>
      </w:r>
      <w:r w:rsidRPr="004A1E12">
        <w:rPr>
          <w:b/>
          <w:lang w:val="en-US"/>
        </w:rPr>
        <w:t>)</w:t>
      </w:r>
    </w:p>
    <w:p w:rsidR="00774E3D" w:rsidRPr="008F028F" w:rsidRDefault="00774E3D" w:rsidP="00EC5F41">
      <w:pPr>
        <w:pStyle w:val="ListParagraph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I _</w:t>
      </w:r>
      <w:r>
        <w:rPr>
          <w:rFonts w:ascii="Comic Sans MS" w:hAnsi="Comic Sans MS"/>
          <w:lang w:val="en-US"/>
        </w:rPr>
        <w:t xml:space="preserve">______ </w:t>
      </w:r>
      <w:r w:rsidRPr="008F028F">
        <w:rPr>
          <w:rFonts w:ascii="Comic Sans MS" w:hAnsi="Comic Sans MS"/>
          <w:lang w:val="en-US"/>
        </w:rPr>
        <w:t>sore throat.</w:t>
      </w:r>
    </w:p>
    <w:p w:rsidR="00774E3D" w:rsidRPr="008F028F" w:rsidRDefault="00774E3D" w:rsidP="00EC5F41">
      <w:pPr>
        <w:pStyle w:val="ListParagraph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She _</w:t>
      </w:r>
      <w:r>
        <w:rPr>
          <w:rFonts w:ascii="Comic Sans MS" w:hAnsi="Comic Sans MS"/>
          <w:lang w:val="en-US"/>
        </w:rPr>
        <w:t xml:space="preserve">_____ </w:t>
      </w:r>
      <w:r w:rsidRPr="008F028F">
        <w:rPr>
          <w:rFonts w:ascii="Comic Sans MS" w:hAnsi="Comic Sans MS"/>
          <w:lang w:val="en-US"/>
        </w:rPr>
        <w:t>the flu.</w:t>
      </w:r>
    </w:p>
    <w:p w:rsidR="00774E3D" w:rsidRPr="008F028F" w:rsidRDefault="00774E3D" w:rsidP="00EC5F41">
      <w:pPr>
        <w:pStyle w:val="ListParagraph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They _____ cold.</w:t>
      </w:r>
    </w:p>
    <w:p w:rsidR="00774E3D" w:rsidRPr="008F028F" w:rsidRDefault="00774E3D" w:rsidP="00EC5F41">
      <w:pPr>
        <w:pStyle w:val="ListParagraph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He ______ headache.</w:t>
      </w:r>
    </w:p>
    <w:p w:rsidR="00774E3D" w:rsidRDefault="00774E3D" w:rsidP="00EC5F41">
      <w:pPr>
        <w:pStyle w:val="ListParagraph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You _______ toothache.</w:t>
      </w:r>
    </w:p>
    <w:bookmarkStart w:id="0" w:name="_GoBack"/>
    <w:bookmarkEnd w:id="0"/>
    <w:p w:rsidR="00774E3D" w:rsidRDefault="00774E3D">
      <w:pPr>
        <w:rPr>
          <w:lang w:val="en-U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52A22">
        <w:rPr>
          <w:rStyle w:val="Hyperlink"/>
        </w:rPr>
        <w:t>www.sorubak.com</w:t>
      </w:r>
      <w:r>
        <w:fldChar w:fldCharType="end"/>
      </w:r>
      <w:r>
        <w:t xml:space="preserve"> </w:t>
      </w:r>
    </w:p>
    <w:p w:rsidR="00774E3D" w:rsidRPr="005D4B59" w:rsidRDefault="00774E3D" w:rsidP="00394CC3">
      <w:pPr>
        <w:tabs>
          <w:tab w:val="left" w:pos="7080"/>
        </w:tabs>
        <w:ind w:right="-118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Pr="005D4B59">
        <w:rPr>
          <w:rFonts w:ascii="Comic Sans MS" w:hAnsi="Comic Sans MS"/>
        </w:rPr>
        <w:t xml:space="preserve">GOOD LUCK </w:t>
      </w:r>
      <w:r w:rsidRPr="005D4B59">
        <w:rPr>
          <w:rFonts w:ascii="Comic Sans MS" w:hAnsi="Comic Sans MS"/>
        </w:rPr>
        <w:sym w:font="Wingdings" w:char="F04A"/>
      </w:r>
    </w:p>
    <w:p w:rsidR="00774E3D" w:rsidRPr="005D4B59" w:rsidRDefault="00774E3D" w:rsidP="00394CC3">
      <w:pPr>
        <w:tabs>
          <w:tab w:val="left" w:pos="7080"/>
        </w:tabs>
        <w:spacing w:after="0" w:line="240" w:lineRule="auto"/>
        <w:ind w:left="-567" w:right="-1188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</w:t>
      </w:r>
      <w:r w:rsidRPr="00394CC3">
        <w:rPr>
          <w:rFonts w:ascii="Comic Sans MS" w:hAnsi="Comic Sans MS"/>
          <w:sz w:val="24"/>
          <w:szCs w:val="24"/>
        </w:rPr>
        <w:t>Yasemin</w:t>
      </w:r>
      <w:r w:rsidRPr="005D4B59">
        <w:rPr>
          <w:rFonts w:ascii="Comic Sans MS" w:hAnsi="Comic Sans MS"/>
          <w:sz w:val="24"/>
          <w:szCs w:val="24"/>
          <w:lang w:val="en-US"/>
        </w:rPr>
        <w:t xml:space="preserve"> GÜNAY</w:t>
      </w:r>
    </w:p>
    <w:p w:rsidR="00774E3D" w:rsidRPr="005D4B59" w:rsidRDefault="00774E3D" w:rsidP="00394CC3">
      <w:pPr>
        <w:tabs>
          <w:tab w:val="left" w:pos="7080"/>
        </w:tabs>
        <w:spacing w:after="0" w:line="240" w:lineRule="auto"/>
        <w:ind w:left="-567" w:right="-1188"/>
        <w:rPr>
          <w:rFonts w:ascii="Comic Sans MS" w:hAnsi="Comic Sans MS"/>
          <w:sz w:val="24"/>
          <w:szCs w:val="24"/>
          <w:lang w:val="en-US"/>
        </w:rPr>
      </w:pPr>
      <w:r w:rsidRPr="005D4B59">
        <w:rPr>
          <w:rFonts w:ascii="Comic Sans MS" w:hAnsi="Comic Sans MS"/>
          <w:sz w:val="24"/>
          <w:szCs w:val="24"/>
          <w:lang w:val="en-US"/>
        </w:rPr>
        <w:t xml:space="preserve">                                                                                                          English Teacher</w:t>
      </w:r>
    </w:p>
    <w:sectPr w:rsidR="00774E3D" w:rsidRPr="005D4B59" w:rsidSect="00BB6CC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0446A"/>
    <w:multiLevelType w:val="hybridMultilevel"/>
    <w:tmpl w:val="0204BB44"/>
    <w:lvl w:ilvl="0" w:tplc="16DAF192">
      <w:start w:val="1"/>
      <w:numFmt w:val="upperLetter"/>
      <w:lvlText w:val="%1-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A4613D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0325A4"/>
    <w:multiLevelType w:val="hybridMultilevel"/>
    <w:tmpl w:val="0D082A82"/>
    <w:lvl w:ilvl="0" w:tplc="2F008D3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42BB3D51"/>
    <w:multiLevelType w:val="hybridMultilevel"/>
    <w:tmpl w:val="B01A5B7E"/>
    <w:lvl w:ilvl="0" w:tplc="8E32B7D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4A4342FB"/>
    <w:multiLevelType w:val="hybridMultilevel"/>
    <w:tmpl w:val="81E6FABC"/>
    <w:lvl w:ilvl="0" w:tplc="041F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68DA48DD"/>
    <w:multiLevelType w:val="hybridMultilevel"/>
    <w:tmpl w:val="AA644B80"/>
    <w:lvl w:ilvl="0" w:tplc="80022E4E">
      <w:start w:val="1"/>
      <w:numFmt w:val="upperLetter"/>
      <w:lvlText w:val="%1)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6">
    <w:nsid w:val="7B2766FA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1811"/>
    <w:rsid w:val="00026A1D"/>
    <w:rsid w:val="000C13AC"/>
    <w:rsid w:val="00101811"/>
    <w:rsid w:val="0015660F"/>
    <w:rsid w:val="00232756"/>
    <w:rsid w:val="002402FA"/>
    <w:rsid w:val="0026496F"/>
    <w:rsid w:val="002813A9"/>
    <w:rsid w:val="002D50FD"/>
    <w:rsid w:val="003539C1"/>
    <w:rsid w:val="00394CC3"/>
    <w:rsid w:val="00416D0D"/>
    <w:rsid w:val="00421357"/>
    <w:rsid w:val="004729B2"/>
    <w:rsid w:val="004A1E12"/>
    <w:rsid w:val="005D4B59"/>
    <w:rsid w:val="006143DD"/>
    <w:rsid w:val="00670FA1"/>
    <w:rsid w:val="00700953"/>
    <w:rsid w:val="00765D27"/>
    <w:rsid w:val="00774E3D"/>
    <w:rsid w:val="007E629A"/>
    <w:rsid w:val="007E72BE"/>
    <w:rsid w:val="00837895"/>
    <w:rsid w:val="008924A7"/>
    <w:rsid w:val="008B79AD"/>
    <w:rsid w:val="008E7478"/>
    <w:rsid w:val="008F028F"/>
    <w:rsid w:val="00A05958"/>
    <w:rsid w:val="00A52A22"/>
    <w:rsid w:val="00BA2457"/>
    <w:rsid w:val="00BB4FDE"/>
    <w:rsid w:val="00BB6CCD"/>
    <w:rsid w:val="00CA61A4"/>
    <w:rsid w:val="00CD1EA4"/>
    <w:rsid w:val="00D57256"/>
    <w:rsid w:val="00DD1BED"/>
    <w:rsid w:val="00E461F6"/>
    <w:rsid w:val="00EB3798"/>
    <w:rsid w:val="00EC5F41"/>
    <w:rsid w:val="00ED2639"/>
    <w:rsid w:val="00EF757F"/>
    <w:rsid w:val="00FC325F"/>
    <w:rsid w:val="00FE1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81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018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6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5D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F02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197</Words>
  <Characters>1127</Characters>
  <Application>Microsoft Office Outlook</Application>
  <DocSecurity>0</DocSecurity>
  <Lines>0</Lines>
  <Paragraphs>0</Paragraphs>
  <ScaleCrop>false</ScaleCrop>
  <Manager>www.sorubak.com</Manager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hatice</dc:creator>
  <cp:keywords>www.sorubak.com</cp:keywords>
  <dc:description>www.sorubak.com</dc:description>
  <cp:lastModifiedBy>edanur</cp:lastModifiedBy>
  <cp:revision>9</cp:revision>
  <dcterms:created xsi:type="dcterms:W3CDTF">2014-01-05T11:42:00Z</dcterms:created>
  <dcterms:modified xsi:type="dcterms:W3CDTF">2014-01-12T20:18:00Z</dcterms:modified>
  <cp:category>www.sorubak.com</cp:category>
</cp:coreProperties>
</file>