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8F8" w:rsidRPr="002125E0" w:rsidRDefault="008B68F8" w:rsidP="003559EE">
      <w:pPr>
        <w:jc w:val="center"/>
        <w:rPr>
          <w:b/>
        </w:rPr>
      </w:pPr>
      <w:r w:rsidRPr="002125E0">
        <w:rPr>
          <w:b/>
        </w:rPr>
        <w:t>SELAMİALİ PRIMARY SCHOOL  5TH CLASSES FIRST TERM THE SECOND EXAMINATION 11/12/2013</w:t>
      </w:r>
    </w:p>
    <w:p w:rsidR="008B68F8" w:rsidRDefault="008B68F8" w:rsidP="009C53AA">
      <w:r>
        <w:t>NAME/SURNAME:……………………………………….……………………. NUMBER:……………    CLASS: 5/……</w:t>
      </w:r>
    </w:p>
    <w:p w:rsidR="008B68F8" w:rsidRDefault="008B68F8" w:rsidP="009C53AA">
      <w:pPr>
        <w:sectPr w:rsidR="008B68F8" w:rsidSect="009C53AA">
          <w:pgSz w:w="11906" w:h="16838"/>
          <w:pgMar w:top="284" w:right="424" w:bottom="1417" w:left="567" w:header="708" w:footer="708" w:gutter="0"/>
          <w:cols w:space="708"/>
          <w:docGrid w:linePitch="360"/>
        </w:sectPr>
      </w:pPr>
    </w:p>
    <w:p w:rsidR="008B68F8" w:rsidRPr="00BA7E43" w:rsidRDefault="008B68F8" w:rsidP="009C53AA">
      <w:pPr>
        <w:pStyle w:val="ListParagraph"/>
        <w:rPr>
          <w:b/>
          <w:noProof/>
          <w:lang w:eastAsia="tr-TR"/>
        </w:rPr>
      </w:pPr>
      <w:r w:rsidRPr="00BA7E43">
        <w:rPr>
          <w:b/>
          <w:noProof/>
          <w:lang w:eastAsia="tr-TR"/>
        </w:rPr>
        <w:t>1-4 soruları aşağıdaki tabloya göre cevaplayınız.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3"/>
        <w:gridCol w:w="904"/>
        <w:gridCol w:w="860"/>
        <w:gridCol w:w="880"/>
        <w:gridCol w:w="1183"/>
      </w:tblGrid>
      <w:tr w:rsidR="008B68F8" w:rsidRPr="00041B95" w:rsidTr="00041B95">
        <w:tc>
          <w:tcPr>
            <w:tcW w:w="1048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</w:p>
        </w:tc>
        <w:tc>
          <w:tcPr>
            <w:tcW w:w="1048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 w:rsidRPr="00041B95">
              <w:t>dance</w:t>
            </w:r>
          </w:p>
        </w:tc>
        <w:tc>
          <w:tcPr>
            <w:tcW w:w="1049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 w:rsidRPr="00041B95">
              <w:t>Read a book</w:t>
            </w:r>
          </w:p>
        </w:tc>
        <w:tc>
          <w:tcPr>
            <w:tcW w:w="1049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 w:rsidRPr="00041B95">
              <w:t>Play chess</w:t>
            </w:r>
          </w:p>
        </w:tc>
        <w:tc>
          <w:tcPr>
            <w:tcW w:w="1049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 w:rsidRPr="00041B95">
              <w:t>Do homework</w:t>
            </w:r>
          </w:p>
        </w:tc>
      </w:tr>
      <w:tr w:rsidR="008B68F8" w:rsidRPr="00041B95" w:rsidTr="00041B95">
        <w:tc>
          <w:tcPr>
            <w:tcW w:w="1048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 w:rsidRPr="00041B95">
              <w:t>Lucy</w:t>
            </w:r>
          </w:p>
        </w:tc>
        <w:tc>
          <w:tcPr>
            <w:tcW w:w="1048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>
              <w:rPr>
                <w:noProof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left:0;text-align:left;margin-left:18.45pt;margin-top:4.85pt;width:18pt;height:17pt;z-index:251634688;mso-position-horizontal-relative:text;mso-position-vertical-relative:text" fillcolor="red" strokecolor="red"/>
              </w:pict>
            </w:r>
            <w:r>
              <w:rPr>
                <w:noProof/>
                <w:lang w:eastAsia="tr-TR"/>
              </w:rPr>
              <w:pict>
                <v:shape id="_x0000_s1027" type="#_x0000_t74" style="position:absolute;left:0;text-align:left;margin-left:.45pt;margin-top:4.85pt;width:18pt;height:17pt;z-index:251633664;mso-position-horizontal-relative:text;mso-position-vertical-relative:text" fillcolor="red" strokecolor="red"/>
              </w:pict>
            </w:r>
          </w:p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</w:p>
        </w:tc>
        <w:tc>
          <w:tcPr>
            <w:tcW w:w="1049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2.95pt;margin-top:12.35pt;width:36pt;height:0;flip:x;z-index:251648000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29" type="#_x0000_t74" style="position:absolute;left:0;text-align:left;margin-left:7.2pt;margin-top:4.85pt;width:18pt;height:17pt;z-index:251635712;mso-position-horizontal-relative:text;mso-position-vertical-relative:text" fillcolor="red" strokecolor="red"/>
              </w:pict>
            </w:r>
          </w:p>
        </w:tc>
        <w:tc>
          <w:tcPr>
            <w:tcW w:w="1049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>
              <w:rPr>
                <w:noProof/>
                <w:lang w:eastAsia="tr-TR"/>
              </w:rPr>
              <w:pict>
                <v:shape id="_x0000_s1030" type="#_x0000_t74" style="position:absolute;left:0;text-align:left;margin-left:5.7pt;margin-top:4.85pt;width:18pt;height:17pt;z-index:251636736;mso-position-horizontal-relative:text;mso-position-vertical-relative:text" fillcolor="red" strokecolor="red"/>
              </w:pict>
            </w:r>
          </w:p>
        </w:tc>
        <w:tc>
          <w:tcPr>
            <w:tcW w:w="1049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>
              <w:rPr>
                <w:noProof/>
                <w:lang w:eastAsia="tr-TR"/>
              </w:rPr>
              <w:pict>
                <v:shape id="_x0000_s1031" type="#_x0000_t32" style="position:absolute;left:0;text-align:left;margin-left:.45pt;margin-top:12.35pt;width:36pt;height:0;z-index:25164595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2" type="#_x0000_t74" style="position:absolute;left:0;text-align:left;margin-left:18.45pt;margin-top:4.85pt;width:18pt;height:17pt;z-index:251638784;mso-position-horizontal-relative:text;mso-position-vertical-relative:text" fillcolor="red" strokecolor="red"/>
              </w:pict>
            </w:r>
            <w:r>
              <w:rPr>
                <w:noProof/>
                <w:lang w:eastAsia="tr-TR"/>
              </w:rPr>
              <w:pict>
                <v:shape id="_x0000_s1033" type="#_x0000_t74" style="position:absolute;left:0;text-align:left;margin-left:.45pt;margin-top:4.85pt;width:18pt;height:17pt;z-index:251637760;mso-position-horizontal-relative:text;mso-position-vertical-relative:text" fillcolor="red" strokecolor="red"/>
              </w:pict>
            </w:r>
          </w:p>
        </w:tc>
      </w:tr>
      <w:tr w:rsidR="008B68F8" w:rsidRPr="00041B95" w:rsidTr="00041B95">
        <w:tc>
          <w:tcPr>
            <w:tcW w:w="1048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 w:rsidRPr="00041B95">
              <w:t>John</w:t>
            </w:r>
          </w:p>
        </w:tc>
        <w:tc>
          <w:tcPr>
            <w:tcW w:w="1048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>
              <w:rPr>
                <w:noProof/>
                <w:lang w:eastAsia="tr-TR"/>
              </w:rPr>
              <w:pict>
                <v:shape id="_x0000_s1034" type="#_x0000_t32" style="position:absolute;left:0;text-align:left;margin-left:.45pt;margin-top:12.75pt;width:36pt;height:.75pt;flip:x y;z-index:25164902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5" type="#_x0000_t74" style="position:absolute;left:0;text-align:left;margin-left:8.6pt;margin-top:6.15pt;width:18pt;height:17pt;z-index:251639808;mso-position-horizontal-relative:text;mso-position-vertical-relative:text" fillcolor="red" strokecolor="red"/>
              </w:pict>
            </w:r>
          </w:p>
        </w:tc>
        <w:tc>
          <w:tcPr>
            <w:tcW w:w="1049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>
              <w:rPr>
                <w:noProof/>
                <w:lang w:eastAsia="tr-TR"/>
              </w:rPr>
              <w:pict>
                <v:shape id="_x0000_s1036" type="#_x0000_t74" style="position:absolute;left:0;text-align:left;margin-left:15.05pt;margin-top:6.15pt;width:18pt;height:17pt;z-index:251640832;mso-position-horizontal-relative:text;mso-position-vertical-relative:text" fillcolor="red" strokecolor="red"/>
              </w:pict>
            </w:r>
            <w:r>
              <w:rPr>
                <w:noProof/>
                <w:lang w:eastAsia="tr-TR"/>
              </w:rPr>
              <w:pict>
                <v:shape id="_x0000_s1037" type="#_x0000_t74" style="position:absolute;left:0;text-align:left;margin-left:-2.95pt;margin-top:6.15pt;width:18pt;height:17pt;z-index:251644928;mso-position-horizontal-relative:text;mso-position-vertical-relative:text" fillcolor="red" strokecolor="red"/>
              </w:pict>
            </w:r>
          </w:p>
        </w:tc>
        <w:tc>
          <w:tcPr>
            <w:tcW w:w="1049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>
              <w:rPr>
                <w:noProof/>
                <w:lang w:eastAsia="tr-TR"/>
              </w:rPr>
              <w:pict>
                <v:shape id="_x0000_s1038" type="#_x0000_t32" style="position:absolute;left:0;text-align:left;margin-left:-4.05pt;margin-top:12.75pt;width:40.8pt;height:.75pt;flip:x y;z-index:251646976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9" type="#_x0000_t74" style="position:absolute;left:0;text-align:left;margin-left:13.95pt;margin-top:6.15pt;width:18pt;height:17pt;z-index:251643904;mso-position-horizontal-relative:text;mso-position-vertical-relative:text" fillcolor="red" strokecolor="red"/>
              </w:pict>
            </w:r>
            <w:r>
              <w:rPr>
                <w:noProof/>
                <w:lang w:eastAsia="tr-TR"/>
              </w:rPr>
              <w:pict>
                <v:shape id="_x0000_s1040" type="#_x0000_t74" style="position:absolute;left:0;text-align:left;margin-left:-4.05pt;margin-top:6.15pt;width:18pt;height:17pt;z-index:251641856;mso-position-horizontal-relative:text;mso-position-vertical-relative:text" fillcolor="red" strokecolor="red"/>
              </w:pict>
            </w:r>
          </w:p>
        </w:tc>
        <w:tc>
          <w:tcPr>
            <w:tcW w:w="1049" w:type="dxa"/>
          </w:tcPr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  <w:r>
              <w:rPr>
                <w:noProof/>
                <w:lang w:eastAsia="tr-TR"/>
              </w:rPr>
              <w:pict>
                <v:shape id="_x0000_s1041" type="#_x0000_t74" style="position:absolute;left:0;text-align:left;margin-left:7.2pt;margin-top:6.15pt;width:18pt;height:17pt;z-index:251642880;mso-position-horizontal-relative:text;mso-position-vertical-relative:text" fillcolor="red" strokecolor="red"/>
              </w:pict>
            </w:r>
          </w:p>
          <w:p w:rsidR="008B68F8" w:rsidRPr="00041B95" w:rsidRDefault="008B68F8" w:rsidP="00041B95">
            <w:pPr>
              <w:pStyle w:val="ListParagraph"/>
              <w:spacing w:after="0" w:line="240" w:lineRule="auto"/>
              <w:ind w:left="0"/>
              <w:jc w:val="center"/>
            </w:pPr>
          </w:p>
        </w:tc>
      </w:tr>
    </w:tbl>
    <w:p w:rsidR="008B68F8" w:rsidRDefault="008B68F8" w:rsidP="009C53AA">
      <w:pPr>
        <w:pStyle w:val="ListParagraph"/>
      </w:pPr>
    </w:p>
    <w:p w:rsidR="008B68F8" w:rsidRPr="00075CAA" w:rsidRDefault="008B68F8" w:rsidP="00BA7E4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75CAA">
        <w:rPr>
          <w:b/>
          <w:sz w:val="20"/>
          <w:szCs w:val="20"/>
        </w:rPr>
        <w:t>Lucy ………..dancing.</w:t>
      </w:r>
    </w:p>
    <w:p w:rsidR="008B68F8" w:rsidRPr="00075CAA" w:rsidRDefault="008B68F8" w:rsidP="00BA7E43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 xml:space="preserve">a) like             </w:t>
      </w:r>
      <w:r>
        <w:rPr>
          <w:sz w:val="20"/>
          <w:szCs w:val="20"/>
        </w:rPr>
        <w:t xml:space="preserve">   </w:t>
      </w:r>
      <w:r w:rsidRPr="00075CAA">
        <w:rPr>
          <w:sz w:val="20"/>
          <w:szCs w:val="20"/>
        </w:rPr>
        <w:t xml:space="preserve"> b) loves</w:t>
      </w:r>
    </w:p>
    <w:p w:rsidR="008B68F8" w:rsidRPr="00075CAA" w:rsidRDefault="008B68F8" w:rsidP="00BA7E43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>c)  hate</w:t>
      </w:r>
      <w:r w:rsidRPr="00075CAA">
        <w:rPr>
          <w:sz w:val="20"/>
          <w:szCs w:val="20"/>
        </w:rPr>
        <w:tab/>
        <w:t xml:space="preserve">    d) doesn’t like</w:t>
      </w:r>
    </w:p>
    <w:p w:rsidR="008B68F8" w:rsidRPr="00075CAA" w:rsidRDefault="008B68F8" w:rsidP="00BA7E43">
      <w:pPr>
        <w:pStyle w:val="ListParagraph"/>
        <w:ind w:left="1080"/>
        <w:rPr>
          <w:b/>
          <w:sz w:val="20"/>
          <w:szCs w:val="20"/>
        </w:rPr>
      </w:pPr>
    </w:p>
    <w:p w:rsidR="008B68F8" w:rsidRPr="00075CAA" w:rsidRDefault="008B68F8" w:rsidP="00BA7E4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75CAA">
        <w:rPr>
          <w:b/>
          <w:sz w:val="20"/>
          <w:szCs w:val="20"/>
        </w:rPr>
        <w:t>John hates ……………. chess.</w:t>
      </w:r>
    </w:p>
    <w:p w:rsidR="008B68F8" w:rsidRPr="00075CAA" w:rsidRDefault="008B68F8" w:rsidP="00BA7E43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>a) plays             b) play</w:t>
      </w:r>
    </w:p>
    <w:p w:rsidR="008B68F8" w:rsidRPr="00075CAA" w:rsidRDefault="008B68F8" w:rsidP="00BA7E43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>c)  playing</w:t>
      </w:r>
      <w:r w:rsidRPr="00075CAA">
        <w:rPr>
          <w:sz w:val="20"/>
          <w:szCs w:val="20"/>
        </w:rPr>
        <w:tab/>
        <w:t xml:space="preserve">     d)  like</w:t>
      </w:r>
    </w:p>
    <w:p w:rsidR="008B68F8" w:rsidRPr="00075CAA" w:rsidRDefault="008B68F8" w:rsidP="00BA7E43">
      <w:pPr>
        <w:pStyle w:val="ListParagraph"/>
        <w:ind w:left="1080"/>
        <w:rPr>
          <w:sz w:val="20"/>
          <w:szCs w:val="20"/>
        </w:rPr>
      </w:pPr>
    </w:p>
    <w:p w:rsidR="008B68F8" w:rsidRPr="00075CAA" w:rsidRDefault="008B68F8" w:rsidP="00BA7E4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75CAA">
        <w:rPr>
          <w:b/>
          <w:sz w:val="20"/>
          <w:szCs w:val="20"/>
        </w:rPr>
        <w:t>Lucy …………………………………….</w:t>
      </w:r>
    </w:p>
    <w:p w:rsidR="008B68F8" w:rsidRPr="00075CAA" w:rsidRDefault="008B68F8" w:rsidP="00BA7E43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 xml:space="preserve">a) hates doing homework        </w:t>
      </w:r>
    </w:p>
    <w:p w:rsidR="008B68F8" w:rsidRPr="00075CAA" w:rsidRDefault="008B68F8" w:rsidP="00BA7E43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>b) likes reading</w:t>
      </w:r>
    </w:p>
    <w:p w:rsidR="008B68F8" w:rsidRPr="00075CAA" w:rsidRDefault="008B68F8" w:rsidP="00BA7E43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>c)  likes doing homework</w:t>
      </w:r>
      <w:r w:rsidRPr="00075CAA">
        <w:rPr>
          <w:sz w:val="20"/>
          <w:szCs w:val="20"/>
        </w:rPr>
        <w:tab/>
        <w:t xml:space="preserve">    </w:t>
      </w:r>
    </w:p>
    <w:p w:rsidR="008B68F8" w:rsidRPr="00075CAA" w:rsidRDefault="008B68F8" w:rsidP="00BA7E43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>d) doesn’t like dancing</w:t>
      </w:r>
    </w:p>
    <w:p w:rsidR="008B68F8" w:rsidRPr="00075CAA" w:rsidRDefault="008B68F8" w:rsidP="00BA7E43">
      <w:pPr>
        <w:pStyle w:val="ListParagraph"/>
        <w:ind w:left="1080"/>
        <w:rPr>
          <w:sz w:val="20"/>
          <w:szCs w:val="20"/>
        </w:rPr>
      </w:pPr>
    </w:p>
    <w:p w:rsidR="008B68F8" w:rsidRPr="00075CAA" w:rsidRDefault="008B68F8" w:rsidP="00075CAA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75CAA">
        <w:rPr>
          <w:b/>
          <w:sz w:val="20"/>
          <w:szCs w:val="20"/>
        </w:rPr>
        <w:t>John………………………………………</w:t>
      </w:r>
    </w:p>
    <w:p w:rsidR="008B68F8" w:rsidRPr="00075CAA" w:rsidRDefault="008B68F8" w:rsidP="00075CAA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075CAA">
        <w:rPr>
          <w:sz w:val="20"/>
          <w:szCs w:val="20"/>
        </w:rPr>
        <w:t>Hates reading a book.</w:t>
      </w:r>
    </w:p>
    <w:p w:rsidR="008B68F8" w:rsidRPr="00075CAA" w:rsidRDefault="008B68F8" w:rsidP="00075CAA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075CAA">
        <w:rPr>
          <w:sz w:val="20"/>
          <w:szCs w:val="20"/>
        </w:rPr>
        <w:t>Loves playing chess.</w:t>
      </w:r>
    </w:p>
    <w:p w:rsidR="008B68F8" w:rsidRPr="00075CAA" w:rsidRDefault="008B68F8" w:rsidP="00075CAA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075CAA">
        <w:rPr>
          <w:sz w:val="20"/>
          <w:szCs w:val="20"/>
        </w:rPr>
        <w:t>Doesn’t like doing homework.</w:t>
      </w:r>
    </w:p>
    <w:p w:rsidR="008B68F8" w:rsidRPr="00075CAA" w:rsidRDefault="008B68F8" w:rsidP="00075CAA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075CAA">
        <w:rPr>
          <w:sz w:val="20"/>
          <w:szCs w:val="20"/>
        </w:rPr>
        <w:t>Loves reading a book.</w:t>
      </w:r>
    </w:p>
    <w:p w:rsidR="008B68F8" w:rsidRDefault="008B68F8" w:rsidP="00075CAA">
      <w:pPr>
        <w:pStyle w:val="ListParagraph"/>
        <w:ind w:left="1440"/>
      </w:pPr>
    </w:p>
    <w:p w:rsidR="008B68F8" w:rsidRPr="00075CAA" w:rsidRDefault="008B68F8" w:rsidP="00075CAA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075CAA">
        <w:rPr>
          <w:sz w:val="20"/>
          <w:szCs w:val="20"/>
        </w:rPr>
        <w:t xml:space="preserve">   </w:t>
      </w:r>
      <w:r w:rsidRPr="00075CAA">
        <w:rPr>
          <w:b/>
          <w:sz w:val="20"/>
          <w:szCs w:val="20"/>
        </w:rPr>
        <w:t>Resime göre doğru şıkkı işaretleyiniz.</w:t>
      </w: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42" type="#_x0000_t75" style="position:absolute;left:0;text-align:left;margin-left:106.65pt;margin-top:3.75pt;width:73.5pt;height:96.75pt;z-index:251650048;visibility:visible">
            <v:imagedata r:id="rId5" o:title=""/>
          </v:shape>
        </w:pict>
      </w: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 xml:space="preserve">a) he gets dressed .     </w:t>
      </w:r>
      <w:r>
        <w:rPr>
          <w:sz w:val="20"/>
          <w:szCs w:val="20"/>
        </w:rPr>
        <w:t xml:space="preserve">   </w:t>
      </w:r>
      <w:r w:rsidRPr="00075CAA">
        <w:rPr>
          <w:sz w:val="20"/>
          <w:szCs w:val="20"/>
        </w:rPr>
        <w:t xml:space="preserve"> b) he goes to school.</w:t>
      </w: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>c)  he watches TV.</w:t>
      </w:r>
      <w:r w:rsidRPr="00075CAA">
        <w:rPr>
          <w:sz w:val="20"/>
          <w:szCs w:val="20"/>
        </w:rPr>
        <w:tab/>
        <w:t xml:space="preserve">     d)  he does homework</w:t>
      </w:r>
    </w:p>
    <w:p w:rsidR="008B68F8" w:rsidRDefault="008B68F8" w:rsidP="00075CAA">
      <w:pPr>
        <w:pStyle w:val="ListParagraph"/>
        <w:ind w:left="1080"/>
      </w:pPr>
    </w:p>
    <w:p w:rsidR="008B68F8" w:rsidRPr="00075CAA" w:rsidRDefault="008B68F8" w:rsidP="00075CAA">
      <w:pPr>
        <w:pStyle w:val="ListParagraph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w:pict>
          <v:shape id="Resim 7" o:spid="_x0000_s1043" type="#_x0000_t75" style="position:absolute;left:0;text-align:left;margin-left:56.4pt;margin-top:14.45pt;width:155.25pt;height:77.25pt;z-index:251651072;visibility:visible">
            <v:imagedata r:id="rId6" o:title=""/>
          </v:shape>
        </w:pict>
      </w:r>
      <w:r w:rsidRPr="00075CAA">
        <w:rPr>
          <w:b/>
          <w:sz w:val="20"/>
          <w:szCs w:val="20"/>
        </w:rPr>
        <w:t>Resime göre doğru şıkkı işaretleyiniz</w:t>
      </w:r>
    </w:p>
    <w:p w:rsidR="008B68F8" w:rsidRDefault="008B68F8" w:rsidP="00BA7E43">
      <w:pPr>
        <w:pStyle w:val="ListParagraph"/>
        <w:ind w:left="1080"/>
      </w:pPr>
    </w:p>
    <w:p w:rsidR="008B68F8" w:rsidRDefault="008B68F8" w:rsidP="00BA7E43">
      <w:pPr>
        <w:pStyle w:val="ListParagraph"/>
        <w:ind w:left="1080"/>
      </w:pPr>
    </w:p>
    <w:p w:rsidR="008B68F8" w:rsidRDefault="008B68F8" w:rsidP="00BA7E43">
      <w:pPr>
        <w:pStyle w:val="ListParagraph"/>
        <w:ind w:left="1080"/>
      </w:pPr>
    </w:p>
    <w:p w:rsidR="008B68F8" w:rsidRDefault="008B68F8" w:rsidP="00BA7E43">
      <w:pPr>
        <w:pStyle w:val="ListParagraph"/>
        <w:ind w:left="1080"/>
      </w:pPr>
    </w:p>
    <w:p w:rsidR="008B68F8" w:rsidRDefault="008B68F8" w:rsidP="00BA7E43">
      <w:pPr>
        <w:pStyle w:val="ListParagraph"/>
        <w:ind w:left="1080"/>
      </w:pPr>
    </w:p>
    <w:p w:rsidR="008B68F8" w:rsidRDefault="008B68F8" w:rsidP="00BA7E43">
      <w:pPr>
        <w:pStyle w:val="ListParagraph"/>
        <w:ind w:left="1080"/>
      </w:pPr>
      <w:r>
        <w:t>They ………….……………….to music.</w:t>
      </w: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>a)</w:t>
      </w:r>
      <w:r>
        <w:rPr>
          <w:sz w:val="20"/>
          <w:szCs w:val="20"/>
        </w:rPr>
        <w:t xml:space="preserve">  like </w:t>
      </w:r>
      <w:r w:rsidRPr="00075CAA">
        <w:rPr>
          <w:sz w:val="20"/>
          <w:szCs w:val="20"/>
        </w:rPr>
        <w:t xml:space="preserve"> </w:t>
      </w:r>
      <w:r>
        <w:rPr>
          <w:sz w:val="20"/>
          <w:szCs w:val="20"/>
        </w:rPr>
        <w:t>listen</w:t>
      </w:r>
      <w:r w:rsidRPr="00075CAA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</w:t>
      </w:r>
      <w:r w:rsidRPr="00075CA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</w:t>
      </w:r>
      <w:r w:rsidRPr="00075CAA">
        <w:rPr>
          <w:sz w:val="20"/>
          <w:szCs w:val="20"/>
        </w:rPr>
        <w:t>b)</w:t>
      </w:r>
      <w:r>
        <w:rPr>
          <w:sz w:val="20"/>
          <w:szCs w:val="20"/>
        </w:rPr>
        <w:t>hate</w:t>
      </w:r>
      <w:r w:rsidRPr="00075CAA">
        <w:rPr>
          <w:sz w:val="20"/>
          <w:szCs w:val="20"/>
        </w:rPr>
        <w:t xml:space="preserve"> </w:t>
      </w:r>
      <w:r>
        <w:rPr>
          <w:sz w:val="20"/>
          <w:szCs w:val="20"/>
        </w:rPr>
        <w:t>playing</w:t>
      </w:r>
      <w:r w:rsidRPr="00075CAA">
        <w:rPr>
          <w:sz w:val="20"/>
          <w:szCs w:val="20"/>
        </w:rPr>
        <w:t>.</w:t>
      </w:r>
    </w:p>
    <w:p w:rsidR="008B68F8" w:rsidRPr="00075CAA" w:rsidRDefault="008B68F8" w:rsidP="00075CAA">
      <w:pPr>
        <w:pStyle w:val="ListParagraph"/>
        <w:ind w:left="1080"/>
        <w:rPr>
          <w:sz w:val="20"/>
          <w:szCs w:val="20"/>
        </w:rPr>
      </w:pPr>
      <w:r w:rsidRPr="00075CAA">
        <w:rPr>
          <w:sz w:val="20"/>
          <w:szCs w:val="20"/>
        </w:rPr>
        <w:t xml:space="preserve">c)  </w:t>
      </w:r>
      <w:r>
        <w:rPr>
          <w:sz w:val="20"/>
          <w:szCs w:val="20"/>
        </w:rPr>
        <w:t>like listening</w:t>
      </w:r>
      <w:r w:rsidRPr="00075CAA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</w:t>
      </w:r>
      <w:r w:rsidRPr="00075CAA">
        <w:rPr>
          <w:sz w:val="20"/>
          <w:szCs w:val="20"/>
        </w:rPr>
        <w:t xml:space="preserve">d) </w:t>
      </w:r>
      <w:r>
        <w:rPr>
          <w:sz w:val="20"/>
          <w:szCs w:val="20"/>
        </w:rPr>
        <w:t>do</w:t>
      </w:r>
      <w:r w:rsidRPr="00075CAA">
        <w:rPr>
          <w:sz w:val="20"/>
          <w:szCs w:val="20"/>
        </w:rPr>
        <w:t xml:space="preserve"> </w:t>
      </w:r>
      <w:r>
        <w:rPr>
          <w:sz w:val="20"/>
          <w:szCs w:val="20"/>
        </w:rPr>
        <w:t>not like</w:t>
      </w:r>
    </w:p>
    <w:p w:rsidR="008B68F8" w:rsidRDefault="008B68F8" w:rsidP="00BA7E43">
      <w:pPr>
        <w:pStyle w:val="ListParagraph"/>
        <w:ind w:left="1080"/>
      </w:pPr>
      <w:r>
        <w:rPr>
          <w:noProof/>
          <w:lang w:eastAsia="tr-TR"/>
        </w:rPr>
        <w:pict>
          <v:shape id="Resim 8" o:spid="_x0000_s1044" type="#_x0000_t75" alt="http://t0.gstatic.com/images?q=tbn:ANd9GcQnkK0QuPMWnKJQmyd2SXpsahMXhm2B3HaoPY0Z-M5-_70lFb1j" href="http://www.google.com.tr/url?sa=i&amp;source=images&amp;cd=&amp;cad=rja&amp;docid=Fuqz_wOaUVX22M&amp;tbnid=VaKQfs-F0rfZ7M:&amp;ved=0CAgQjRwwAA&amp;url=http://www.stockphotos.ro/cartoon-fireman-image16841691.html&amp;ei=umKfUqTvIMWKyQPq9YGIDQ&amp;psig=AFQjCNHFlBmJRMyfai4h_sqi3HMD08SloQ&amp;ust=13862636105918" style="position:absolute;left:0;text-align:left;margin-left:149.05pt;margin-top:6.9pt;width:69.75pt;height:91.5pt;z-index:251652096;visibility:visible" o:button="t">
            <v:fill o:detectmouseclick="t"/>
            <v:imagedata r:id="rId7" o:title=""/>
          </v:shape>
        </w:pict>
      </w:r>
    </w:p>
    <w:p w:rsidR="008B68F8" w:rsidRPr="00D80A22" w:rsidRDefault="008B68F8" w:rsidP="00454E8F">
      <w:pPr>
        <w:pStyle w:val="ListParagraph"/>
        <w:numPr>
          <w:ilvl w:val="0"/>
          <w:numId w:val="2"/>
        </w:numPr>
        <w:ind w:left="426" w:hanging="284"/>
        <w:rPr>
          <w:b/>
          <w:sz w:val="20"/>
          <w:szCs w:val="20"/>
        </w:rPr>
      </w:pPr>
      <w:r w:rsidRPr="00D80A22">
        <w:rPr>
          <w:sz w:val="20"/>
          <w:szCs w:val="20"/>
        </w:rPr>
        <w:t xml:space="preserve">   </w:t>
      </w:r>
      <w:r w:rsidRPr="00D80A22">
        <w:rPr>
          <w:b/>
          <w:sz w:val="20"/>
          <w:szCs w:val="20"/>
        </w:rPr>
        <w:t xml:space="preserve">What is his job?   </w:t>
      </w:r>
    </w:p>
    <w:p w:rsidR="008B68F8" w:rsidRPr="00D80A22" w:rsidRDefault="008B68F8" w:rsidP="00454E8F">
      <w:pPr>
        <w:rPr>
          <w:sz w:val="20"/>
          <w:szCs w:val="20"/>
          <w:lang w:eastAsia="tr-TR"/>
        </w:rPr>
      </w:pPr>
      <w:r w:rsidRPr="00D80A22">
        <w:rPr>
          <w:sz w:val="20"/>
          <w:szCs w:val="20"/>
        </w:rPr>
        <w:t xml:space="preserve">a) Fisherman        b) Postman </w:t>
      </w:r>
    </w:p>
    <w:p w:rsidR="008B68F8" w:rsidRPr="00D80A22" w:rsidRDefault="008B68F8" w:rsidP="00454E8F">
      <w:pPr>
        <w:spacing w:line="360" w:lineRule="auto"/>
        <w:rPr>
          <w:sz w:val="20"/>
          <w:szCs w:val="20"/>
        </w:rPr>
      </w:pPr>
    </w:p>
    <w:p w:rsidR="008B68F8" w:rsidRPr="00D80A22" w:rsidRDefault="008B68F8" w:rsidP="00454E8F">
      <w:pPr>
        <w:spacing w:line="360" w:lineRule="auto"/>
        <w:rPr>
          <w:sz w:val="20"/>
          <w:szCs w:val="20"/>
        </w:rPr>
      </w:pPr>
      <w:r w:rsidRPr="00D80A22">
        <w:rPr>
          <w:sz w:val="20"/>
          <w:szCs w:val="20"/>
        </w:rPr>
        <w:t>c) Policeman</w:t>
      </w:r>
      <w:r w:rsidRPr="00D80A22">
        <w:rPr>
          <w:sz w:val="20"/>
          <w:szCs w:val="20"/>
        </w:rPr>
        <w:tab/>
        <w:t xml:space="preserve">     </w:t>
      </w:r>
      <w:r w:rsidRPr="00D80A22">
        <w:rPr>
          <w:bCs/>
          <w:sz w:val="20"/>
          <w:szCs w:val="20"/>
        </w:rPr>
        <w:t xml:space="preserve">d) </w:t>
      </w:r>
      <w:r w:rsidRPr="00D80A22">
        <w:rPr>
          <w:sz w:val="20"/>
          <w:szCs w:val="20"/>
        </w:rPr>
        <w:t>Fireman</w:t>
      </w:r>
    </w:p>
    <w:p w:rsidR="008B68F8" w:rsidRPr="00D80A22" w:rsidRDefault="008B68F8" w:rsidP="00454E8F">
      <w:pPr>
        <w:pStyle w:val="ListParagraph"/>
        <w:ind w:left="284"/>
        <w:rPr>
          <w:sz w:val="20"/>
          <w:szCs w:val="20"/>
        </w:rPr>
      </w:pPr>
    </w:p>
    <w:p w:rsidR="008B68F8" w:rsidRPr="00D80A22" w:rsidRDefault="008B68F8" w:rsidP="00454E8F">
      <w:pPr>
        <w:pStyle w:val="ListParagraph"/>
        <w:numPr>
          <w:ilvl w:val="0"/>
          <w:numId w:val="2"/>
        </w:numPr>
        <w:ind w:left="426" w:hanging="284"/>
        <w:rPr>
          <w:b/>
          <w:sz w:val="20"/>
          <w:szCs w:val="20"/>
        </w:rPr>
      </w:pPr>
      <w:r w:rsidRPr="00D80A22">
        <w:rPr>
          <w:b/>
          <w:sz w:val="20"/>
          <w:szCs w:val="20"/>
        </w:rPr>
        <w:t>It is a place where you can buy ‘Harry Potter ‘serries.</w:t>
      </w:r>
    </w:p>
    <w:p w:rsidR="008B68F8" w:rsidRPr="00D80A22" w:rsidRDefault="008B68F8" w:rsidP="00454E8F">
      <w:pPr>
        <w:pStyle w:val="ListParagraph"/>
        <w:ind w:left="1080"/>
        <w:rPr>
          <w:sz w:val="20"/>
          <w:szCs w:val="20"/>
        </w:rPr>
      </w:pPr>
      <w:r w:rsidRPr="00D80A22">
        <w:rPr>
          <w:sz w:val="20"/>
          <w:szCs w:val="20"/>
        </w:rPr>
        <w:t>a) a shoe shop            b) a book shop</w:t>
      </w:r>
    </w:p>
    <w:p w:rsidR="008B68F8" w:rsidRPr="00D80A22" w:rsidRDefault="008B68F8" w:rsidP="00454E8F">
      <w:pPr>
        <w:pStyle w:val="ListParagraph"/>
        <w:ind w:left="1080"/>
        <w:rPr>
          <w:sz w:val="20"/>
          <w:szCs w:val="20"/>
        </w:rPr>
      </w:pPr>
      <w:r w:rsidRPr="00D80A22">
        <w:rPr>
          <w:sz w:val="20"/>
          <w:szCs w:val="20"/>
        </w:rPr>
        <w:t>c)  a post Office          d)  a supermarket</w:t>
      </w:r>
    </w:p>
    <w:p w:rsidR="008B68F8" w:rsidRPr="00D80A22" w:rsidRDefault="008B68F8" w:rsidP="00454E8F">
      <w:pPr>
        <w:pStyle w:val="ListParagraph"/>
        <w:ind w:left="1080"/>
        <w:rPr>
          <w:sz w:val="20"/>
          <w:szCs w:val="20"/>
        </w:rPr>
      </w:pPr>
    </w:p>
    <w:p w:rsidR="008B68F8" w:rsidRPr="00D80A22" w:rsidRDefault="008B68F8" w:rsidP="00454E8F">
      <w:pPr>
        <w:pStyle w:val="ListParagraph"/>
        <w:numPr>
          <w:ilvl w:val="0"/>
          <w:numId w:val="2"/>
        </w:numPr>
        <w:ind w:left="426" w:hanging="284"/>
        <w:rPr>
          <w:b/>
          <w:sz w:val="20"/>
          <w:szCs w:val="20"/>
        </w:rPr>
      </w:pPr>
      <w:r>
        <w:rPr>
          <w:noProof/>
          <w:lang w:eastAsia="tr-TR"/>
        </w:rPr>
        <w:pict>
          <v:shape id="Obraz 4" o:spid="_x0000_s1045" type="#_x0000_t75" alt="sd7_girl4" style="position:absolute;left:0;text-align:left;margin-left:195.75pt;margin-top:20.4pt;width:30pt;height:63pt;z-index:251654144;visibility:visible">
            <v:imagedata r:id="rId8" o:title=""/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6" type="#_x0000_t62" style="position:absolute;left:0;text-align:left;margin-left:45pt;margin-top:22.35pt;width:140.25pt;height:27pt;z-index:251655168" adj="-3550,19080" strokecolor="fuchsia" strokeweight="2pt">
            <v:textbox>
              <w:txbxContent>
                <w:p w:rsidR="008B68F8" w:rsidRDefault="008B68F8" w:rsidP="00454E8F">
                  <w:r>
                    <w:t>Where are you from?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5" o:spid="_x0000_s1047" type="#_x0000_t75" alt="21JE1CABLNHK3CA43UMUWCA02K189CARYKVVECAG32B2MCA991Z3TCADILDR3CA0VQ8R1CALQ0QDPCAPSAH69CAUGQL03CAQDAO71CAKM3R9MCAUB9PYDCAFCL893CAJWOGP5CANRA1XWCAKT3I39CAO598SE" style="position:absolute;left:0;text-align:left;margin-left:-9pt;margin-top:31.35pt;width:36pt;height:45pt;z-index:251653120;visibility:visible">
            <v:imagedata r:id="rId9" o:title=""/>
          </v:shape>
        </w:pict>
      </w:r>
      <w:r w:rsidRPr="00D80A22">
        <w:rPr>
          <w:b/>
          <w:sz w:val="20"/>
          <w:szCs w:val="20"/>
        </w:rPr>
        <w:t>Konuşmadaki boşluğa hangisi gelebilir?</w:t>
      </w:r>
    </w:p>
    <w:p w:rsidR="008B68F8" w:rsidRPr="00D80A22" w:rsidRDefault="008B68F8" w:rsidP="00454E8F">
      <w:pPr>
        <w:rPr>
          <w:sz w:val="20"/>
          <w:szCs w:val="20"/>
        </w:rPr>
      </w:pPr>
    </w:p>
    <w:p w:rsidR="008B68F8" w:rsidRPr="00D80A22" w:rsidRDefault="008B68F8" w:rsidP="00454E8F">
      <w:pPr>
        <w:rPr>
          <w:sz w:val="20"/>
          <w:szCs w:val="20"/>
        </w:rPr>
      </w:pPr>
      <w:r>
        <w:rPr>
          <w:noProof/>
          <w:lang w:eastAsia="tr-TR"/>
        </w:rPr>
        <w:pict>
          <v:shape id="_x0000_s1048" type="#_x0000_t62" style="position:absolute;margin-left:45pt;margin-top:7.45pt;width:132.75pt;height:27pt;z-index:251656192" adj="23585,-10920" strokecolor="fuchsia" strokeweight="2pt">
            <v:textbox>
              <w:txbxContent>
                <w:p w:rsidR="008B68F8" w:rsidRDefault="008B68F8" w:rsidP="00454E8F">
                  <w:r>
                    <w:t>__________________</w:t>
                  </w:r>
                </w:p>
              </w:txbxContent>
            </v:textbox>
          </v:shape>
        </w:pict>
      </w:r>
    </w:p>
    <w:p w:rsidR="008B68F8" w:rsidRPr="00D80A22" w:rsidRDefault="008B68F8" w:rsidP="00454E8F">
      <w:pPr>
        <w:rPr>
          <w:sz w:val="20"/>
          <w:szCs w:val="20"/>
        </w:rPr>
      </w:pPr>
    </w:p>
    <w:p w:rsidR="008B68F8" w:rsidRPr="00D80A22" w:rsidRDefault="008B68F8" w:rsidP="00454E8F">
      <w:pPr>
        <w:spacing w:after="0"/>
        <w:rPr>
          <w:sz w:val="20"/>
          <w:szCs w:val="20"/>
        </w:rPr>
      </w:pPr>
      <w:r w:rsidRPr="00D80A22">
        <w:rPr>
          <w:sz w:val="20"/>
          <w:szCs w:val="20"/>
        </w:rPr>
        <w:t>a)I’m Chinese           b) I’m fine,thanks</w:t>
      </w:r>
    </w:p>
    <w:p w:rsidR="008B68F8" w:rsidRPr="00D80A22" w:rsidRDefault="008B68F8" w:rsidP="00454E8F">
      <w:pPr>
        <w:spacing w:after="0"/>
        <w:rPr>
          <w:sz w:val="20"/>
          <w:szCs w:val="20"/>
        </w:rPr>
      </w:pPr>
      <w:r w:rsidRPr="00D80A22">
        <w:rPr>
          <w:sz w:val="20"/>
          <w:szCs w:val="20"/>
        </w:rPr>
        <w:t>c)I’m Turkish            d)  I’m from China</w:t>
      </w:r>
    </w:p>
    <w:p w:rsidR="008B68F8" w:rsidRPr="00D80A22" w:rsidRDefault="008B68F8" w:rsidP="00454E8F">
      <w:pPr>
        <w:pStyle w:val="ListParagraph"/>
        <w:spacing w:after="0"/>
        <w:ind w:left="426"/>
        <w:rPr>
          <w:b/>
          <w:sz w:val="20"/>
          <w:szCs w:val="20"/>
        </w:rPr>
      </w:pPr>
    </w:p>
    <w:p w:rsidR="008B68F8" w:rsidRPr="00D80A22" w:rsidRDefault="008B68F8" w:rsidP="00454E8F">
      <w:pPr>
        <w:pStyle w:val="ListParagraph"/>
        <w:numPr>
          <w:ilvl w:val="0"/>
          <w:numId w:val="2"/>
        </w:numPr>
        <w:spacing w:after="0"/>
        <w:ind w:left="426" w:hanging="284"/>
        <w:rPr>
          <w:b/>
          <w:sz w:val="20"/>
          <w:szCs w:val="20"/>
        </w:rPr>
      </w:pPr>
      <w:r w:rsidRPr="00D80A22">
        <w:rPr>
          <w:b/>
          <w:sz w:val="20"/>
          <w:szCs w:val="20"/>
        </w:rPr>
        <w:t xml:space="preserve">  Konuşmadaki boşluğa hangisi gelebilir?</w:t>
      </w:r>
    </w:p>
    <w:p w:rsidR="008B68F8" w:rsidRPr="00D80A22" w:rsidRDefault="008B68F8" w:rsidP="00454E8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noProof/>
          <w:lang w:eastAsia="tr-TR"/>
        </w:rPr>
        <w:pict>
          <v:shape id="Obraz 21" o:spid="_x0000_s1049" type="#_x0000_t75" alt="skkids1b" style="position:absolute;left:0;text-align:left;margin-left:183.75pt;margin-top:11.35pt;width:53.25pt;height:55.5pt;z-index:251660288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050" type="#_x0000_t62" style="position:absolute;left:0;text-align:left;margin-left:36pt;margin-top:1.4pt;width:155.25pt;height:27pt;z-index:251658240" adj="-3207,19080" strokecolor="#396" strokeweight="2pt">
            <v:textbox>
              <w:txbxContent>
                <w:p w:rsidR="008B68F8" w:rsidRDefault="008B68F8" w:rsidP="00454E8F">
                  <w:r>
                    <w:t>What nationality are you?</w:t>
                  </w:r>
                </w:p>
                <w:p w:rsidR="008B68F8" w:rsidRDefault="008B68F8" w:rsidP="00454E8F"/>
                <w:p w:rsidR="008B68F8" w:rsidRDefault="008B68F8" w:rsidP="00454E8F"/>
                <w:p w:rsidR="008B68F8" w:rsidRDefault="008B68F8" w:rsidP="00454E8F"/>
                <w:p w:rsidR="008B68F8" w:rsidRDefault="008B68F8" w:rsidP="00454E8F"/>
              </w:txbxContent>
            </v:textbox>
          </v:shape>
        </w:pict>
      </w:r>
      <w:r>
        <w:rPr>
          <w:noProof/>
          <w:lang w:eastAsia="tr-TR"/>
        </w:rPr>
        <w:pict>
          <v:shape id="Obraz 24" o:spid="_x0000_s1051" type="#_x0000_t75" alt="jl8_girl2" style="position:absolute;left:0;text-align:left;margin-left:-18pt;margin-top:1.4pt;width:45pt;height:54.75pt;z-index:251657216;visibility:visible">
            <v:imagedata r:id="rId11" o:title=""/>
          </v:shape>
        </w:pict>
      </w:r>
    </w:p>
    <w:p w:rsidR="008B68F8" w:rsidRPr="00D80A22" w:rsidRDefault="008B68F8" w:rsidP="00454E8F">
      <w:pPr>
        <w:pStyle w:val="ListParagraph"/>
        <w:numPr>
          <w:ilvl w:val="0"/>
          <w:numId w:val="2"/>
        </w:numPr>
        <w:rPr>
          <w:sz w:val="20"/>
          <w:szCs w:val="20"/>
        </w:rPr>
      </w:pPr>
    </w:p>
    <w:p w:rsidR="008B68F8" w:rsidRPr="00D80A22" w:rsidRDefault="008B68F8" w:rsidP="00454E8F">
      <w:pPr>
        <w:pStyle w:val="ListParagraph"/>
        <w:ind w:left="1080"/>
        <w:rPr>
          <w:sz w:val="20"/>
          <w:szCs w:val="20"/>
        </w:rPr>
      </w:pPr>
      <w:r>
        <w:rPr>
          <w:noProof/>
          <w:lang w:eastAsia="tr-TR"/>
        </w:rPr>
        <w:pict>
          <v:shape id="_x0000_s1052" type="#_x0000_t62" style="position:absolute;left:0;text-align:left;margin-left:36pt;margin-top:6.75pt;width:135.75pt;height:27pt;z-index:251659264" adj="24854,-13920" strokecolor="#396" strokeweight="2pt">
            <v:textbox>
              <w:txbxContent>
                <w:p w:rsidR="008B68F8" w:rsidRDefault="008B68F8" w:rsidP="00454E8F">
                  <w:r>
                    <w:t>__________________</w:t>
                  </w:r>
                </w:p>
              </w:txbxContent>
            </v:textbox>
          </v:shape>
        </w:pict>
      </w:r>
    </w:p>
    <w:p w:rsidR="008B68F8" w:rsidRPr="00D80A22" w:rsidRDefault="008B68F8" w:rsidP="00454E8F">
      <w:pPr>
        <w:pStyle w:val="ListParagraph"/>
        <w:numPr>
          <w:ilvl w:val="0"/>
          <w:numId w:val="2"/>
        </w:numPr>
        <w:rPr>
          <w:sz w:val="20"/>
          <w:szCs w:val="20"/>
        </w:rPr>
      </w:pPr>
    </w:p>
    <w:p w:rsidR="008B68F8" w:rsidRPr="00D80A22" w:rsidRDefault="008B68F8" w:rsidP="00454E8F">
      <w:pPr>
        <w:pStyle w:val="ListParagraph"/>
        <w:ind w:left="1080"/>
        <w:rPr>
          <w:sz w:val="20"/>
          <w:szCs w:val="20"/>
        </w:rPr>
      </w:pPr>
    </w:p>
    <w:p w:rsidR="008B68F8" w:rsidRPr="00D80A22" w:rsidRDefault="008B68F8" w:rsidP="00454E8F">
      <w:pPr>
        <w:rPr>
          <w:sz w:val="20"/>
          <w:szCs w:val="20"/>
        </w:rPr>
      </w:pPr>
      <w:r w:rsidRPr="00D80A22">
        <w:rPr>
          <w:sz w:val="20"/>
          <w:szCs w:val="20"/>
        </w:rPr>
        <w:t>a)we are German          b)we are from Germany</w:t>
      </w:r>
    </w:p>
    <w:p w:rsidR="008B68F8" w:rsidRPr="00D80A22" w:rsidRDefault="008B68F8" w:rsidP="00454E8F">
      <w:pPr>
        <w:rPr>
          <w:sz w:val="20"/>
          <w:szCs w:val="20"/>
        </w:rPr>
      </w:pPr>
      <w:r w:rsidRPr="00D80A22">
        <w:rPr>
          <w:sz w:val="20"/>
          <w:szCs w:val="20"/>
        </w:rPr>
        <w:t>c)we are in the class      d)we are ten years old</w:t>
      </w:r>
    </w:p>
    <w:p w:rsidR="008B68F8" w:rsidRPr="00D80A22" w:rsidRDefault="008B68F8" w:rsidP="00D80A22">
      <w:pPr>
        <w:rPr>
          <w:sz w:val="20"/>
          <w:szCs w:val="20"/>
        </w:rPr>
      </w:pPr>
      <w:r>
        <w:rPr>
          <w:noProof/>
          <w:lang w:eastAsia="tr-TR"/>
        </w:rPr>
        <w:pict>
          <v:shape id="_x0000_s1053" type="#_x0000_t75" alt="" href="http://www.google.com.tr/imgres?imgurl=http://comps.fotosearch.com/comp/SUE/SUE114/right-turn_~RSCL0474.jpg&amp;imgrefurl=http://www.fotosearch.com/SUE114/rscl0474/&amp;usg=__ymjEXD5O-22545b2St5T_Ycs_wA=&amp;h=319&amp;w=300&amp;sz=22&amp;hl=tr&amp;start=1&amp;zoom=1&amp;itbs=1&amp;tbnid=jKQFX6P-78nEzM:&amp;tbnh=118&amp;tbnw=111&amp;prev=/images%3Fq%3Dturn%2Bright%2Bclipart%26hl%3Dtr%26sa%3DG%26gbv%3D2%26tbs%3Disch" style="position:absolute;margin-left:-12pt;margin-top:21.9pt;width:62.25pt;height:54.5pt;z-index:251662336" o:button="t">
            <v:imagedata r:id="rId12" o:title=""/>
          </v:shape>
        </w:pict>
      </w:r>
      <w:r w:rsidRPr="00D80A22">
        <w:rPr>
          <w:b/>
          <w:sz w:val="20"/>
          <w:szCs w:val="20"/>
        </w:rPr>
        <w:t>11.  Resimde aşağıdakilerden hangisi anlatılmaktadır?</w:t>
      </w:r>
    </w:p>
    <w:p w:rsidR="008B68F8" w:rsidRPr="00D80A22" w:rsidRDefault="008B68F8" w:rsidP="00D80A22">
      <w:pPr>
        <w:rPr>
          <w:sz w:val="20"/>
          <w:szCs w:val="20"/>
        </w:rPr>
      </w:pPr>
      <w:r>
        <w:rPr>
          <w:noProof/>
          <w:lang w:eastAsia="tr-TR"/>
        </w:rPr>
        <w:pict>
          <v:shape id="Resim 33" o:spid="_x0000_s1054" type="#_x0000_t75" alt="http://t1.gstatic.com/images?q=tbn:jKQFX6P-78nEzM:" href="http://www.google.com.tr/imgres?imgurl=http://comps.fotosearch.com/comp/SUE/SUE114/right-turn_~RSCL0474.jpg&amp;imgrefurl=http://www.fotosearch.com/SUE114/rscl0474/&amp;usg=__ymjEXD5O-22545b2St5T_Ycs_wA=&amp;h=319&amp;w=300&amp;sz=22&amp;hl=tr&amp;start=1&amp;zoom=1&amp;itbs=1&amp;tbnid=jKQFX6P-78nEzM:&amp;tbnh=118&amp;tbnw=111&amp;prev=/images?q=turn+right+clipart&amp;hl=tr&amp;sa=G&amp;gbv=2&amp;tbs=isch" style="position:absolute;margin-left:306pt;margin-top:635.9pt;width:1in;height:63.05pt;z-index:251661312;visibility:visible" o:button="t">
            <v:fill o:detectmouseclick="t"/>
            <v:imagedata r:id="rId12" r:href="rId13"/>
          </v:shape>
        </w:pict>
      </w:r>
      <w:r w:rsidRPr="00D80A22">
        <w:rPr>
          <w:sz w:val="20"/>
          <w:szCs w:val="20"/>
        </w:rPr>
        <w:t xml:space="preserve">                       a)turn left         b)go ahead</w:t>
      </w:r>
    </w:p>
    <w:p w:rsidR="008B68F8" w:rsidRDefault="008B68F8" w:rsidP="00D80A22">
      <w:pPr>
        <w:rPr>
          <w:sz w:val="20"/>
          <w:szCs w:val="20"/>
        </w:rPr>
      </w:pPr>
      <w:r w:rsidRPr="00D80A22">
        <w:rPr>
          <w:sz w:val="20"/>
          <w:szCs w:val="20"/>
        </w:rPr>
        <w:t xml:space="preserve">                       c)turn right       d)stop </w:t>
      </w:r>
    </w:p>
    <w:p w:rsidR="008B68F8" w:rsidRPr="00D80A22" w:rsidRDefault="008B68F8" w:rsidP="00D80A22">
      <w:pPr>
        <w:rPr>
          <w:sz w:val="20"/>
          <w:szCs w:val="20"/>
        </w:rPr>
      </w:pPr>
    </w:p>
    <w:p w:rsidR="008B68F8" w:rsidRPr="00D80A22" w:rsidRDefault="008B68F8" w:rsidP="00D80A22">
      <w:pPr>
        <w:rPr>
          <w:b/>
          <w:sz w:val="20"/>
          <w:szCs w:val="20"/>
        </w:rPr>
      </w:pPr>
      <w:r>
        <w:rPr>
          <w:noProof/>
          <w:lang w:eastAsia="tr-TR"/>
        </w:rPr>
        <w:pict>
          <v:shape id="Picture 36" o:spid="_x0000_s1055" type="#_x0000_t75" alt="Copy of New Picture (1)" style="position:absolute;margin-left:-9pt;margin-top:20.45pt;width:58.5pt;height:63pt;z-index:-251653120;visibility:visible" wrapcoords="9415 1029 4154 2571 2492 3600 3600 9257 277 11571 -277 12343 -277 21086 16062 21086 16615 21086 20492 18000 20769 9000 13015 5143 13292 2057 12185 1029 9415 1029">
            <v:imagedata r:id="rId14" o:title=""/>
            <w10:wrap type="tight"/>
          </v:shape>
        </w:pict>
      </w:r>
      <w:r w:rsidRPr="00D80A22">
        <w:rPr>
          <w:b/>
          <w:sz w:val="20"/>
          <w:szCs w:val="20"/>
        </w:rPr>
        <w:t>12.  Resime göre cümleyi tamamlayın :</w:t>
      </w:r>
    </w:p>
    <w:p w:rsidR="008B68F8" w:rsidRPr="00D80A22" w:rsidRDefault="008B68F8" w:rsidP="00D80A22">
      <w:pPr>
        <w:rPr>
          <w:sz w:val="20"/>
          <w:szCs w:val="20"/>
        </w:rPr>
      </w:pPr>
      <w:r>
        <w:rPr>
          <w:noProof/>
          <w:lang w:eastAsia="tr-TR"/>
        </w:rPr>
        <w:pict>
          <v:rect id="_x0000_s1056" style="position:absolute;margin-left:5.45pt;margin-top:14.45pt;width:198pt;height:36pt;z-index:251664384" strokecolor="#f60" strokeweight="2pt">
            <v:textbox>
              <w:txbxContent>
                <w:p w:rsidR="008B68F8" w:rsidRDefault="008B68F8" w:rsidP="00D80A22">
                  <w:r>
                    <w:t>The dog is_________the box</w:t>
                  </w:r>
                </w:p>
              </w:txbxContent>
            </v:textbox>
          </v:rect>
        </w:pict>
      </w:r>
    </w:p>
    <w:p w:rsidR="008B68F8" w:rsidRPr="00D80A22" w:rsidRDefault="008B68F8" w:rsidP="00D80A22">
      <w:pPr>
        <w:rPr>
          <w:sz w:val="20"/>
          <w:szCs w:val="20"/>
        </w:rPr>
      </w:pPr>
    </w:p>
    <w:p w:rsidR="008B68F8" w:rsidRPr="00D80A22" w:rsidRDefault="008B68F8" w:rsidP="00D80A22">
      <w:pPr>
        <w:rPr>
          <w:sz w:val="20"/>
          <w:szCs w:val="20"/>
        </w:rPr>
      </w:pPr>
    </w:p>
    <w:p w:rsidR="008B68F8" w:rsidRPr="00D80A22" w:rsidRDefault="008B68F8" w:rsidP="00D80A22">
      <w:pPr>
        <w:rPr>
          <w:sz w:val="20"/>
          <w:szCs w:val="20"/>
        </w:rPr>
      </w:pPr>
      <w:r w:rsidRPr="00D80A22">
        <w:rPr>
          <w:sz w:val="20"/>
          <w:szCs w:val="20"/>
        </w:rPr>
        <w:t>a)next to       b)behind         c)under          d)on</w:t>
      </w:r>
    </w:p>
    <w:p w:rsidR="008B68F8" w:rsidRDefault="008B68F8" w:rsidP="00D80A22">
      <w:pPr>
        <w:rPr>
          <w:b/>
          <w:sz w:val="20"/>
          <w:szCs w:val="20"/>
        </w:rPr>
      </w:pPr>
    </w:p>
    <w:p w:rsidR="008B68F8" w:rsidRDefault="008B68F8" w:rsidP="00D80A22">
      <w:pPr>
        <w:rPr>
          <w:b/>
          <w:sz w:val="20"/>
          <w:szCs w:val="20"/>
        </w:rPr>
      </w:pPr>
    </w:p>
    <w:p w:rsidR="008B68F8" w:rsidRPr="00D80A22" w:rsidRDefault="008B68F8" w:rsidP="00D80A22">
      <w:pPr>
        <w:rPr>
          <w:b/>
          <w:sz w:val="20"/>
          <w:szCs w:val="20"/>
        </w:rPr>
      </w:pPr>
      <w:r>
        <w:rPr>
          <w:noProof/>
          <w:lang w:eastAsia="tr-TR"/>
        </w:rPr>
        <w:pict>
          <v:shape id="Resim 37" o:spid="_x0000_s1057" type="#_x0000_t75" alt="Adsız2" style="position:absolute;margin-left:-11.1pt;margin-top:17.3pt;width:54pt;height:45pt;z-index:251665408;visibility:visible">
            <v:imagedata r:id="rId15" o:title=""/>
          </v:shape>
        </w:pict>
      </w:r>
      <w:r w:rsidRPr="00D80A22">
        <w:rPr>
          <w:b/>
          <w:sz w:val="20"/>
          <w:szCs w:val="20"/>
        </w:rPr>
        <w:t>13. Resime göre cümleyi tamamlayın :</w:t>
      </w:r>
    </w:p>
    <w:p w:rsidR="008B68F8" w:rsidRPr="00D80A22" w:rsidRDefault="008B68F8" w:rsidP="00D80A22">
      <w:pPr>
        <w:rPr>
          <w:sz w:val="20"/>
          <w:szCs w:val="20"/>
        </w:rPr>
      </w:pPr>
      <w:r>
        <w:rPr>
          <w:noProof/>
          <w:lang w:eastAsia="tr-TR"/>
        </w:rPr>
        <w:pict>
          <v:rect id="_x0000_s1058" style="position:absolute;margin-left:49.35pt;margin-top:.75pt;width:198pt;height:36pt;z-index:251666432" strokecolor="blue" strokeweight="2pt">
            <v:textbox>
              <w:txbxContent>
                <w:p w:rsidR="008B68F8" w:rsidRDefault="008B68F8" w:rsidP="00D80A22">
                  <w:r>
                    <w:t>The frog is ___________the box</w:t>
                  </w:r>
                </w:p>
                <w:p w:rsidR="008B68F8" w:rsidRDefault="008B68F8" w:rsidP="00D80A22"/>
                <w:p w:rsidR="008B68F8" w:rsidRDefault="008B68F8" w:rsidP="00D80A22"/>
              </w:txbxContent>
            </v:textbox>
          </v:rect>
        </w:pict>
      </w:r>
      <w:r w:rsidRPr="00D80A22">
        <w:rPr>
          <w:sz w:val="20"/>
          <w:szCs w:val="20"/>
        </w:rPr>
        <w:t xml:space="preserve">      </w:t>
      </w:r>
    </w:p>
    <w:p w:rsidR="008B68F8" w:rsidRPr="00D80A22" w:rsidRDefault="008B68F8" w:rsidP="00D80A22">
      <w:pPr>
        <w:rPr>
          <w:sz w:val="20"/>
          <w:szCs w:val="20"/>
        </w:rPr>
      </w:pPr>
    </w:p>
    <w:p w:rsidR="008B68F8" w:rsidRDefault="008B68F8" w:rsidP="00D80A22">
      <w:pPr>
        <w:rPr>
          <w:sz w:val="20"/>
          <w:szCs w:val="20"/>
        </w:rPr>
      </w:pPr>
      <w:r w:rsidRPr="00D80A22">
        <w:rPr>
          <w:sz w:val="20"/>
          <w:szCs w:val="20"/>
        </w:rPr>
        <w:t xml:space="preserve">     a)near      b)behind    c)in front of      d)in </w:t>
      </w:r>
    </w:p>
    <w:p w:rsidR="008B68F8" w:rsidRPr="00D80A22" w:rsidRDefault="008B68F8" w:rsidP="00D80A22">
      <w:pPr>
        <w:rPr>
          <w:rFonts w:cs="Arial"/>
          <w:b/>
          <w:color w:val="000000"/>
          <w:sz w:val="20"/>
          <w:szCs w:val="20"/>
        </w:rPr>
      </w:pPr>
      <w:r>
        <w:rPr>
          <w:noProof/>
          <w:lang w:eastAsia="tr-TR"/>
        </w:rPr>
        <w:pict>
          <v:shape id="Resim 39" o:spid="_x0000_s1059" type="#_x0000_t75" alt="http://t2.gstatic.com/images?q=tbn:WjO-R_JO23XMTM:" href="http://www.google.com.tr/imgres?imgurl=http://www.clipartguide.com/_named_clipart_images/0060-0806-2416-3144_Boy_and_His_Grandpa_Playing_Chess_clipart_image.jpg&amp;imgrefurl=http://www.clipartguide.com/_pages/0060-0806-2416-3144.html&amp;usg=__vJTf1IXF01ixhdcy2CJV_MVL20o=&amp;h=350&amp;w=316&amp;sz=35&amp;hl=tr&amp;start=1&amp;zoom=1&amp;itbs=1&amp;tbnid=WjO-R_JO23XMTM:&amp;tbnh=120&amp;tbnw=108&amp;prev=/images?q=play+chess+clipart&amp;hl=tr&amp;gbv=2&amp;tbs=isch" style="position:absolute;margin-left:6.15pt;margin-top:22.4pt;width:81pt;height:90pt;z-index:251667456;visibility:visible" o:button="t" stroked="t" strokecolor="red" strokeweight="2pt">
            <v:fill o:detectmouseclick="t"/>
            <v:imagedata r:id="rId16" r:href="rId17"/>
          </v:shape>
        </w:pict>
      </w:r>
      <w:r w:rsidRPr="00D80A22">
        <w:rPr>
          <w:b/>
          <w:sz w:val="20"/>
          <w:szCs w:val="20"/>
        </w:rPr>
        <w:t xml:space="preserve">14. </w:t>
      </w:r>
      <w:r w:rsidRPr="00D80A22">
        <w:rPr>
          <w:rFonts w:cs="Arial"/>
          <w:b/>
          <w:color w:val="000000"/>
          <w:sz w:val="20"/>
          <w:szCs w:val="20"/>
        </w:rPr>
        <w:t>Resimdeki kişler hangi cümleyi söylemiştir?</w:t>
      </w:r>
    </w:p>
    <w:p w:rsidR="008B68F8" w:rsidRPr="00D80A22" w:rsidRDefault="008B68F8" w:rsidP="00D80A22">
      <w:pPr>
        <w:rPr>
          <w:rFonts w:cs="Arial"/>
          <w:b/>
          <w:color w:val="000000"/>
          <w:sz w:val="20"/>
          <w:szCs w:val="20"/>
        </w:rPr>
      </w:pPr>
      <w:r w:rsidRPr="00D80A22">
        <w:rPr>
          <w:rFonts w:cs="Arial"/>
          <w:b/>
          <w:color w:val="000000"/>
          <w:sz w:val="20"/>
          <w:szCs w:val="20"/>
        </w:rPr>
        <w:t xml:space="preserve">                                 </w:t>
      </w:r>
      <w:r>
        <w:rPr>
          <w:rFonts w:cs="Arial"/>
          <w:b/>
          <w:color w:val="000000"/>
          <w:sz w:val="20"/>
          <w:szCs w:val="20"/>
        </w:rPr>
        <w:t xml:space="preserve">           a)  </w:t>
      </w:r>
      <w:r w:rsidRPr="00D80A22">
        <w:rPr>
          <w:rFonts w:cs="Arial"/>
          <w:b/>
          <w:color w:val="000000"/>
          <w:sz w:val="20"/>
          <w:szCs w:val="20"/>
        </w:rPr>
        <w:t xml:space="preserve">we can play </w:t>
      </w:r>
      <w:r>
        <w:rPr>
          <w:rFonts w:cs="Arial"/>
          <w:b/>
          <w:color w:val="000000"/>
          <w:sz w:val="20"/>
          <w:szCs w:val="20"/>
        </w:rPr>
        <w:t>chess</w:t>
      </w:r>
    </w:p>
    <w:p w:rsidR="008B68F8" w:rsidRPr="00D80A22" w:rsidRDefault="008B68F8" w:rsidP="00D80A22">
      <w:pPr>
        <w:rPr>
          <w:rFonts w:cs="Arial"/>
          <w:b/>
          <w:color w:val="000000"/>
          <w:sz w:val="20"/>
          <w:szCs w:val="20"/>
        </w:rPr>
      </w:pPr>
      <w:r w:rsidRPr="00D80A22">
        <w:rPr>
          <w:rFonts w:cs="Arial"/>
          <w:b/>
          <w:color w:val="000000"/>
          <w:sz w:val="20"/>
          <w:szCs w:val="20"/>
        </w:rPr>
        <w:t xml:space="preserve">                             </w:t>
      </w:r>
      <w:r>
        <w:rPr>
          <w:rFonts w:cs="Arial"/>
          <w:b/>
          <w:color w:val="000000"/>
          <w:sz w:val="20"/>
          <w:szCs w:val="20"/>
        </w:rPr>
        <w:t xml:space="preserve">          </w:t>
      </w:r>
      <w:r w:rsidRPr="00D80A22">
        <w:rPr>
          <w:rFonts w:cs="Arial"/>
          <w:b/>
          <w:color w:val="000000"/>
          <w:sz w:val="20"/>
          <w:szCs w:val="20"/>
        </w:rPr>
        <w:t xml:space="preserve">     b)</w:t>
      </w:r>
      <w:r>
        <w:rPr>
          <w:rFonts w:cs="Arial"/>
          <w:b/>
          <w:color w:val="000000"/>
          <w:sz w:val="20"/>
          <w:szCs w:val="20"/>
        </w:rPr>
        <w:t xml:space="preserve">  </w:t>
      </w:r>
      <w:r w:rsidRPr="00D80A22">
        <w:rPr>
          <w:rFonts w:cs="Arial"/>
          <w:b/>
          <w:color w:val="000000"/>
          <w:sz w:val="20"/>
          <w:szCs w:val="20"/>
        </w:rPr>
        <w:t>we can do puzzle</w:t>
      </w:r>
    </w:p>
    <w:p w:rsidR="008B68F8" w:rsidRPr="00D80A22" w:rsidRDefault="008B68F8" w:rsidP="00D80A22">
      <w:pPr>
        <w:rPr>
          <w:rFonts w:cs="Arial"/>
          <w:b/>
          <w:color w:val="000000"/>
          <w:sz w:val="20"/>
          <w:szCs w:val="20"/>
        </w:rPr>
      </w:pPr>
      <w:r w:rsidRPr="00D80A22">
        <w:rPr>
          <w:rFonts w:cs="Arial"/>
          <w:b/>
          <w:color w:val="000000"/>
          <w:sz w:val="20"/>
          <w:szCs w:val="20"/>
        </w:rPr>
        <w:t xml:space="preserve">                                </w:t>
      </w:r>
      <w:r>
        <w:rPr>
          <w:rFonts w:cs="Arial"/>
          <w:b/>
          <w:color w:val="000000"/>
          <w:sz w:val="20"/>
          <w:szCs w:val="20"/>
        </w:rPr>
        <w:t xml:space="preserve">           </w:t>
      </w:r>
      <w:r w:rsidRPr="00D80A22">
        <w:rPr>
          <w:rFonts w:cs="Arial"/>
          <w:b/>
          <w:color w:val="000000"/>
          <w:sz w:val="20"/>
          <w:szCs w:val="20"/>
        </w:rPr>
        <w:t xml:space="preserve"> c)</w:t>
      </w:r>
      <w:r>
        <w:rPr>
          <w:rFonts w:cs="Arial"/>
          <w:b/>
          <w:color w:val="000000"/>
          <w:sz w:val="20"/>
          <w:szCs w:val="20"/>
        </w:rPr>
        <w:t xml:space="preserve">  </w:t>
      </w:r>
      <w:r w:rsidRPr="00D80A22">
        <w:rPr>
          <w:rFonts w:cs="Arial"/>
          <w:b/>
          <w:color w:val="000000"/>
          <w:sz w:val="20"/>
          <w:szCs w:val="20"/>
        </w:rPr>
        <w:t xml:space="preserve">we can play </w:t>
      </w:r>
      <w:r>
        <w:rPr>
          <w:rFonts w:cs="Arial"/>
          <w:b/>
          <w:color w:val="000000"/>
          <w:sz w:val="20"/>
          <w:szCs w:val="20"/>
        </w:rPr>
        <w:t>checkers</w:t>
      </w:r>
    </w:p>
    <w:p w:rsidR="008B68F8" w:rsidRPr="00D80A22" w:rsidRDefault="008B68F8" w:rsidP="00D80A22">
      <w:pPr>
        <w:rPr>
          <w:rFonts w:cs="Arial"/>
          <w:b/>
          <w:color w:val="000000"/>
          <w:sz w:val="20"/>
          <w:szCs w:val="20"/>
        </w:rPr>
      </w:pPr>
      <w:r w:rsidRPr="00D80A22">
        <w:rPr>
          <w:rFonts w:cs="Arial"/>
          <w:b/>
          <w:color w:val="000000"/>
          <w:sz w:val="20"/>
          <w:szCs w:val="20"/>
        </w:rPr>
        <w:t xml:space="preserve">                                </w:t>
      </w:r>
      <w:r>
        <w:rPr>
          <w:rFonts w:cs="Arial"/>
          <w:b/>
          <w:color w:val="000000"/>
          <w:sz w:val="20"/>
          <w:szCs w:val="20"/>
        </w:rPr>
        <w:t xml:space="preserve">           </w:t>
      </w:r>
      <w:r w:rsidRPr="00D80A22">
        <w:rPr>
          <w:rFonts w:cs="Arial"/>
          <w:b/>
          <w:color w:val="000000"/>
          <w:sz w:val="20"/>
          <w:szCs w:val="20"/>
        </w:rPr>
        <w:t xml:space="preserve"> d)</w:t>
      </w:r>
      <w:r>
        <w:rPr>
          <w:rFonts w:cs="Arial"/>
          <w:b/>
          <w:color w:val="000000"/>
          <w:sz w:val="20"/>
          <w:szCs w:val="20"/>
        </w:rPr>
        <w:t xml:space="preserve">   </w:t>
      </w:r>
      <w:r w:rsidRPr="00D80A22">
        <w:rPr>
          <w:rFonts w:cs="Arial"/>
          <w:b/>
          <w:color w:val="000000"/>
          <w:sz w:val="20"/>
          <w:szCs w:val="20"/>
        </w:rPr>
        <w:t>we can jump</w:t>
      </w:r>
    </w:p>
    <w:p w:rsidR="008B68F8" w:rsidRPr="00D80A22" w:rsidRDefault="008B68F8" w:rsidP="00D80A22">
      <w:pPr>
        <w:rPr>
          <w:rFonts w:cs="Arial"/>
          <w:b/>
          <w:color w:val="000000"/>
          <w:sz w:val="20"/>
          <w:szCs w:val="20"/>
        </w:rPr>
      </w:pPr>
      <w:r>
        <w:rPr>
          <w:noProof/>
          <w:lang w:eastAsia="tr-TR"/>
        </w:rPr>
        <w:pict>
          <v:rect id="_x0000_s1060" style="position:absolute;margin-left:9pt;margin-top:36.45pt;width:204.15pt;height:36pt;z-index:251668480" strokecolor="blue" strokeweight="2pt">
            <v:textbox style="mso-next-textbox:#_x0000_s1060">
              <w:txbxContent>
                <w:p w:rsidR="008B68F8" w:rsidRDefault="008B68F8" w:rsidP="00D80A22">
                  <w:r>
                    <w:t xml:space="preserve"> A dog can_______but it can’t________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41" o:spid="_x0000_s1061" type="#_x0000_t75" alt="http://t1.gstatic.com/images?q=tbn:s_CdihOLgSy93M:" href="http://www.google.com.tr/imgres?imgurl=http://www.free-clipart-pictures.net/free_clipart/dog_clipart/dog_clipart_puppy_bone.gif&amp;imgrefurl=http://www.free-clipart-pictures.net/dog_clipart.html&amp;usg=__YzGyoMgk1C5vhQs_mEob8iPBiw0=&amp;h=200&amp;w=157&amp;sz=9&amp;hl=tr&amp;start=2&amp;zoom=1&amp;itbs=1&amp;tbnid=s_CdihOLgSy93M:&amp;tbnh=104&amp;tbnw=82&amp;prev=/images?q=dog+clipart&amp;hl=tr&amp;sa=X&amp;gbv=2&amp;tbs=isch" style="position:absolute;margin-left:194.4pt;margin-top:36.45pt;width:61.5pt;height:78pt;z-index:251669504;visibility:visible" o:button="t">
            <v:fill o:detectmouseclick="t"/>
            <v:imagedata r:id="rId18" r:href="rId19"/>
          </v:shape>
        </w:pict>
      </w:r>
      <w:r w:rsidRPr="00D80A22">
        <w:rPr>
          <w:rFonts w:cs="Arial"/>
          <w:b/>
          <w:color w:val="000000"/>
          <w:sz w:val="20"/>
          <w:szCs w:val="20"/>
        </w:rPr>
        <w:t>15. Cümleyi en doğru şekilde tamamlayan            seçenek hangisidir?</w:t>
      </w:r>
    </w:p>
    <w:p w:rsidR="008B68F8" w:rsidRPr="00D80A22" w:rsidRDefault="008B68F8" w:rsidP="00D80A22">
      <w:pPr>
        <w:rPr>
          <w:rFonts w:cs="Arial"/>
          <w:b/>
          <w:color w:val="000000"/>
          <w:sz w:val="20"/>
          <w:szCs w:val="20"/>
        </w:rPr>
      </w:pPr>
      <w:r w:rsidRPr="00D80A22">
        <w:rPr>
          <w:rFonts w:cs="Arial"/>
          <w:b/>
          <w:color w:val="000000"/>
          <w:sz w:val="20"/>
          <w:szCs w:val="20"/>
        </w:rPr>
        <w:t xml:space="preserve">   </w:t>
      </w:r>
    </w:p>
    <w:p w:rsidR="008B68F8" w:rsidRPr="00D80A22" w:rsidRDefault="008B68F8" w:rsidP="00D80A22">
      <w:pPr>
        <w:rPr>
          <w:rFonts w:cs="Arial"/>
          <w:b/>
          <w:color w:val="000000"/>
          <w:sz w:val="20"/>
          <w:szCs w:val="20"/>
        </w:rPr>
      </w:pPr>
    </w:p>
    <w:p w:rsidR="008B68F8" w:rsidRPr="00D80A22" w:rsidRDefault="008B68F8" w:rsidP="00D80A22">
      <w:pPr>
        <w:spacing w:after="0"/>
        <w:rPr>
          <w:rFonts w:cs="Arial"/>
          <w:b/>
          <w:color w:val="000000"/>
          <w:sz w:val="20"/>
          <w:szCs w:val="20"/>
        </w:rPr>
      </w:pPr>
      <w:r w:rsidRPr="00D80A22">
        <w:rPr>
          <w:rFonts w:cs="Arial"/>
          <w:b/>
          <w:color w:val="000000"/>
          <w:sz w:val="20"/>
          <w:szCs w:val="20"/>
        </w:rPr>
        <w:t>a)</w:t>
      </w:r>
      <w:r>
        <w:rPr>
          <w:rFonts w:cs="Arial"/>
          <w:b/>
          <w:color w:val="000000"/>
          <w:sz w:val="20"/>
          <w:szCs w:val="20"/>
        </w:rPr>
        <w:t xml:space="preserve">  </w:t>
      </w:r>
      <w:r w:rsidRPr="00D80A22">
        <w:rPr>
          <w:rFonts w:cs="Arial"/>
          <w:b/>
          <w:color w:val="000000"/>
          <w:sz w:val="20"/>
          <w:szCs w:val="20"/>
        </w:rPr>
        <w:t>run</w:t>
      </w:r>
      <w:r>
        <w:rPr>
          <w:rFonts w:cs="Arial"/>
          <w:b/>
          <w:color w:val="000000"/>
          <w:sz w:val="20"/>
          <w:szCs w:val="20"/>
        </w:rPr>
        <w:t xml:space="preserve"> </w:t>
      </w:r>
      <w:r w:rsidRPr="00D80A22">
        <w:rPr>
          <w:rFonts w:cs="Arial"/>
          <w:b/>
          <w:color w:val="000000"/>
          <w:sz w:val="20"/>
          <w:szCs w:val="20"/>
        </w:rPr>
        <w:t>/</w:t>
      </w:r>
      <w:r>
        <w:rPr>
          <w:rFonts w:cs="Arial"/>
          <w:b/>
          <w:color w:val="000000"/>
          <w:sz w:val="20"/>
          <w:szCs w:val="20"/>
        </w:rPr>
        <w:t xml:space="preserve"> </w:t>
      </w:r>
      <w:r w:rsidRPr="00D80A22">
        <w:rPr>
          <w:rFonts w:cs="Arial"/>
          <w:b/>
          <w:color w:val="000000"/>
          <w:sz w:val="20"/>
          <w:szCs w:val="20"/>
        </w:rPr>
        <w:t xml:space="preserve">fly                </w:t>
      </w:r>
      <w:r>
        <w:rPr>
          <w:rFonts w:cs="Arial"/>
          <w:b/>
          <w:color w:val="000000"/>
          <w:sz w:val="20"/>
          <w:szCs w:val="20"/>
        </w:rPr>
        <w:t xml:space="preserve">  </w:t>
      </w:r>
      <w:r w:rsidRPr="00D80A22">
        <w:rPr>
          <w:rFonts w:cs="Arial"/>
          <w:b/>
          <w:color w:val="000000"/>
          <w:sz w:val="20"/>
          <w:szCs w:val="20"/>
        </w:rPr>
        <w:t xml:space="preserve">  b)</w:t>
      </w:r>
      <w:r>
        <w:rPr>
          <w:rFonts w:cs="Arial"/>
          <w:b/>
          <w:color w:val="000000"/>
          <w:sz w:val="20"/>
          <w:szCs w:val="20"/>
        </w:rPr>
        <w:t xml:space="preserve">  </w:t>
      </w:r>
      <w:r w:rsidRPr="00D80A22">
        <w:rPr>
          <w:rFonts w:cs="Arial"/>
          <w:b/>
          <w:color w:val="000000"/>
          <w:sz w:val="20"/>
          <w:szCs w:val="20"/>
        </w:rPr>
        <w:t>play chess</w:t>
      </w:r>
      <w:r>
        <w:rPr>
          <w:rFonts w:cs="Arial"/>
          <w:b/>
          <w:color w:val="000000"/>
          <w:sz w:val="20"/>
          <w:szCs w:val="20"/>
        </w:rPr>
        <w:t xml:space="preserve"> </w:t>
      </w:r>
      <w:r w:rsidRPr="00D80A22">
        <w:rPr>
          <w:rFonts w:cs="Arial"/>
          <w:b/>
          <w:color w:val="000000"/>
          <w:sz w:val="20"/>
          <w:szCs w:val="20"/>
        </w:rPr>
        <w:t>/</w:t>
      </w:r>
      <w:r>
        <w:rPr>
          <w:rFonts w:cs="Arial"/>
          <w:b/>
          <w:color w:val="000000"/>
          <w:sz w:val="20"/>
          <w:szCs w:val="20"/>
        </w:rPr>
        <w:t xml:space="preserve"> </w:t>
      </w:r>
      <w:r w:rsidRPr="00D80A22">
        <w:rPr>
          <w:rFonts w:cs="Arial"/>
          <w:b/>
          <w:color w:val="000000"/>
          <w:sz w:val="20"/>
          <w:szCs w:val="20"/>
        </w:rPr>
        <w:t>fly</w:t>
      </w:r>
    </w:p>
    <w:p w:rsidR="008B68F8" w:rsidRPr="00D80A22" w:rsidRDefault="008B68F8" w:rsidP="00D80A22">
      <w:pPr>
        <w:spacing w:after="0"/>
        <w:rPr>
          <w:rFonts w:cs="Arial"/>
          <w:b/>
          <w:color w:val="000000"/>
          <w:sz w:val="20"/>
          <w:szCs w:val="20"/>
        </w:rPr>
      </w:pPr>
      <w:r w:rsidRPr="00D80A22">
        <w:rPr>
          <w:rFonts w:cs="Arial"/>
          <w:b/>
          <w:color w:val="000000"/>
          <w:sz w:val="20"/>
          <w:szCs w:val="20"/>
        </w:rPr>
        <w:t>c)</w:t>
      </w:r>
      <w:r>
        <w:rPr>
          <w:rFonts w:cs="Arial"/>
          <w:b/>
          <w:color w:val="000000"/>
          <w:sz w:val="20"/>
          <w:szCs w:val="20"/>
        </w:rPr>
        <w:t xml:space="preserve">  read </w:t>
      </w:r>
      <w:r w:rsidRPr="00D80A22">
        <w:rPr>
          <w:rFonts w:cs="Arial"/>
          <w:b/>
          <w:color w:val="000000"/>
          <w:sz w:val="20"/>
          <w:szCs w:val="20"/>
        </w:rPr>
        <w:t>/</w:t>
      </w:r>
      <w:r>
        <w:rPr>
          <w:rFonts w:cs="Arial"/>
          <w:b/>
          <w:color w:val="000000"/>
          <w:sz w:val="20"/>
          <w:szCs w:val="20"/>
        </w:rPr>
        <w:t xml:space="preserve"> </w:t>
      </w:r>
      <w:r w:rsidRPr="00D80A22">
        <w:rPr>
          <w:rFonts w:cs="Arial"/>
          <w:b/>
          <w:color w:val="000000"/>
          <w:sz w:val="20"/>
          <w:szCs w:val="20"/>
        </w:rPr>
        <w:t>swim             d)</w:t>
      </w:r>
      <w:r>
        <w:rPr>
          <w:rFonts w:cs="Arial"/>
          <w:b/>
          <w:color w:val="000000"/>
          <w:sz w:val="20"/>
          <w:szCs w:val="20"/>
        </w:rPr>
        <w:t xml:space="preserve">  </w:t>
      </w:r>
      <w:r w:rsidRPr="00D80A22">
        <w:rPr>
          <w:rFonts w:cs="Arial"/>
          <w:b/>
          <w:color w:val="000000"/>
          <w:sz w:val="20"/>
          <w:szCs w:val="20"/>
        </w:rPr>
        <w:t>ride a bike</w:t>
      </w:r>
      <w:r>
        <w:rPr>
          <w:rFonts w:cs="Arial"/>
          <w:b/>
          <w:color w:val="000000"/>
          <w:sz w:val="20"/>
          <w:szCs w:val="20"/>
        </w:rPr>
        <w:t xml:space="preserve"> </w:t>
      </w:r>
      <w:r w:rsidRPr="00D80A22">
        <w:rPr>
          <w:rFonts w:cs="Arial"/>
          <w:b/>
          <w:color w:val="000000"/>
          <w:sz w:val="20"/>
          <w:szCs w:val="20"/>
        </w:rPr>
        <w:t>/</w:t>
      </w:r>
      <w:r>
        <w:rPr>
          <w:rFonts w:cs="Arial"/>
          <w:b/>
          <w:color w:val="000000"/>
          <w:sz w:val="20"/>
          <w:szCs w:val="20"/>
        </w:rPr>
        <w:t xml:space="preserve"> </w:t>
      </w:r>
      <w:r w:rsidRPr="00D80A22">
        <w:rPr>
          <w:rFonts w:cs="Arial"/>
          <w:b/>
          <w:color w:val="000000"/>
          <w:sz w:val="20"/>
          <w:szCs w:val="20"/>
        </w:rPr>
        <w:t>run</w:t>
      </w:r>
    </w:p>
    <w:p w:rsidR="008B68F8" w:rsidRDefault="008B68F8" w:rsidP="00D80A22">
      <w:pPr>
        <w:spacing w:after="0"/>
        <w:rPr>
          <w:rFonts w:cs="Arial"/>
          <w:color w:val="000000"/>
        </w:rPr>
      </w:pPr>
    </w:p>
    <w:p w:rsidR="008B68F8" w:rsidRPr="00ED34F6" w:rsidRDefault="008B68F8" w:rsidP="00ED34F6">
      <w:pPr>
        <w:rPr>
          <w:rFonts w:cs="Arial"/>
          <w:b/>
          <w:color w:val="000000"/>
          <w:sz w:val="20"/>
          <w:szCs w:val="20"/>
        </w:rPr>
      </w:pPr>
      <w:r>
        <w:rPr>
          <w:noProof/>
          <w:lang w:eastAsia="tr-TR"/>
        </w:rPr>
        <w:pict>
          <v:shape id="Resim 42" o:spid="_x0000_s1062" type="#_x0000_t75" alt="bb" style="position:absolute;margin-left:.15pt;margin-top:20.75pt;width:67.5pt;height:63.75pt;z-index:-251645952;visibility:visible">
            <v:imagedata r:id="rId20" o:title=""/>
          </v:shape>
        </w:pict>
      </w:r>
      <w:r>
        <w:rPr>
          <w:noProof/>
          <w:lang w:eastAsia="tr-TR"/>
        </w:rPr>
        <w:pict>
          <v:shape id="Resim 43" o:spid="_x0000_s1063" type="#_x0000_t75" alt="http://t0.gstatic.com/images?q=tbn:NfqgGo2NreW0iM:" href="http://www.google.com.tr/imgres?imgurl=http://www.nomeatathlete.com/wp-content/uploads/2010/04/i-love-cartoons.com-clipart-300x300.jpg&amp;imgrefurl=http://www.nomeatathlete.com/vegan-fruit-tart/&amp;usg=__pVq0A8sn8C6vIYA5v0DeXW_GKok=&amp;h=300&amp;w=300&amp;sz=25&amp;hl=tr&amp;start=7&amp;zoom=1&amp;itbs=1&amp;tbnid=NfqgGo2NreW0iM:&amp;tbnh=116&amp;tbnw=116&amp;prev=/images?q=can%27t+cook+cliaprt&amp;hl=tr&amp;gbv=2&amp;tbs=isch" style="position:absolute;margin-left:183.15pt;margin-top:8.75pt;width:87pt;height:87pt;z-index:251671552;visibility:visible" o:button="t">
            <v:fill o:detectmouseclick="t"/>
            <v:imagedata r:id="rId21" r:href="rId22"/>
          </v:shape>
        </w:pict>
      </w:r>
      <w:r>
        <w:rPr>
          <w:noProof/>
          <w:lang w:eastAsia="tr-TR"/>
        </w:rPr>
        <w:pict>
          <v:line id="_x0000_s1064" style="position:absolute;z-index:251673600" from="190.65pt,18.55pt" to="253.65pt,90.55pt"/>
        </w:pict>
      </w:r>
      <w:r>
        <w:rPr>
          <w:noProof/>
          <w:lang w:eastAsia="tr-TR"/>
        </w:rPr>
        <w:pict>
          <v:line id="_x0000_s1065" style="position:absolute;flip:x;z-index:251674624" from="200.4pt,16.6pt" to="263.4pt,97.6pt"/>
        </w:pict>
      </w:r>
      <w:r>
        <w:rPr>
          <w:noProof/>
          <w:lang w:eastAsia="tr-TR"/>
        </w:rPr>
        <w:pict>
          <v:shape id="_x0000_s1066" type="#_x0000_t62" style="position:absolute;margin-left:68.25pt;margin-top:18.55pt;width:105.15pt;height:27.85pt;z-index:-251640832" adj="-3194,27882" strokecolor="#f60" strokeweight="2pt">
            <v:textbox style="mso-next-textbox:#_x0000_s1066">
              <w:txbxContent>
                <w:p w:rsidR="008B68F8" w:rsidRDefault="008B68F8" w:rsidP="00ED34F6">
                  <w:r>
                    <w:t>Can you cook?</w:t>
                  </w:r>
                </w:p>
                <w:p w:rsidR="008B68F8" w:rsidRDefault="008B68F8" w:rsidP="00ED34F6"/>
              </w:txbxContent>
            </v:textbox>
          </v:shape>
        </w:pict>
      </w:r>
      <w:r w:rsidRPr="00ED34F6">
        <w:rPr>
          <w:rFonts w:cs="Arial"/>
          <w:b/>
          <w:color w:val="000000"/>
          <w:sz w:val="20"/>
          <w:szCs w:val="20"/>
        </w:rPr>
        <w:t>16. Konuşmadaki boşluğa hangisi gelebilir?</w:t>
      </w:r>
    </w:p>
    <w:p w:rsidR="008B68F8" w:rsidRPr="00ED34F6" w:rsidRDefault="008B68F8" w:rsidP="00ED34F6">
      <w:pPr>
        <w:rPr>
          <w:rFonts w:cs="Arial"/>
          <w:b/>
          <w:color w:val="000000"/>
          <w:sz w:val="20"/>
          <w:szCs w:val="20"/>
        </w:rPr>
      </w:pPr>
      <w:r w:rsidRPr="00ED34F6">
        <w:rPr>
          <w:rFonts w:cs="Arial"/>
          <w:b/>
          <w:color w:val="000000"/>
          <w:sz w:val="20"/>
          <w:szCs w:val="20"/>
        </w:rPr>
        <w:t xml:space="preserve">       </w:t>
      </w:r>
    </w:p>
    <w:p w:rsidR="008B68F8" w:rsidRPr="00ED34F6" w:rsidRDefault="008B68F8" w:rsidP="00ED34F6">
      <w:pPr>
        <w:rPr>
          <w:rFonts w:cs="Arial"/>
          <w:b/>
          <w:color w:val="000000"/>
          <w:sz w:val="20"/>
          <w:szCs w:val="20"/>
        </w:rPr>
      </w:pPr>
    </w:p>
    <w:p w:rsidR="008B68F8" w:rsidRPr="00ED34F6" w:rsidRDefault="008B68F8" w:rsidP="00ED34F6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noProof/>
          <w:lang w:eastAsia="tr-TR"/>
        </w:rPr>
        <w:pict>
          <v:shape id="_x0000_s1067" type="#_x0000_t62" style="position:absolute;margin-left:55.65pt;margin-top:4.9pt;width:161.25pt;height:29.95pt;z-index:251672576" adj="18894,-19905" strokecolor="#f90" strokeweight="2pt">
            <v:textbox style="mso-next-textbox:#_x0000_s1067">
              <w:txbxContent>
                <w:p w:rsidR="008B68F8" w:rsidRPr="00ED34F6" w:rsidRDefault="008B68F8" w:rsidP="00ED34F6">
                  <w:pPr>
                    <w:rPr>
                      <w:sz w:val="20"/>
                      <w:szCs w:val="20"/>
                    </w:rPr>
                  </w:pPr>
                  <w:r w:rsidRPr="00ED34F6">
                    <w:rPr>
                      <w:sz w:val="20"/>
                      <w:szCs w:val="20"/>
                    </w:rPr>
                    <w:t>No,__________________</w:t>
                  </w:r>
                </w:p>
                <w:p w:rsidR="008B68F8" w:rsidRDefault="008B68F8" w:rsidP="00ED34F6"/>
              </w:txbxContent>
            </v:textbox>
          </v:shape>
        </w:pict>
      </w:r>
    </w:p>
    <w:p w:rsidR="008B68F8" w:rsidRPr="00ED34F6" w:rsidRDefault="008B68F8" w:rsidP="00ED34F6">
      <w:pPr>
        <w:rPr>
          <w:rFonts w:ascii="Arial" w:hAnsi="Arial" w:cs="Arial"/>
          <w:b/>
          <w:color w:val="000000"/>
          <w:sz w:val="20"/>
          <w:szCs w:val="20"/>
        </w:rPr>
      </w:pPr>
      <w:r w:rsidRPr="00ED34F6">
        <w:rPr>
          <w:rFonts w:ascii="Arial" w:hAnsi="Arial" w:cs="Arial"/>
          <w:b/>
          <w:color w:val="000000"/>
          <w:sz w:val="20"/>
          <w:szCs w:val="20"/>
        </w:rPr>
        <w:t xml:space="preserve">                           </w:t>
      </w:r>
    </w:p>
    <w:p w:rsidR="008B68F8" w:rsidRPr="00ED34F6" w:rsidRDefault="008B68F8" w:rsidP="00ED34F6">
      <w:pPr>
        <w:rPr>
          <w:rFonts w:cs="Arial"/>
          <w:b/>
          <w:color w:val="000000"/>
          <w:sz w:val="20"/>
          <w:szCs w:val="20"/>
        </w:rPr>
      </w:pPr>
      <w:r w:rsidRPr="00ED34F6">
        <w:rPr>
          <w:rFonts w:cs="Arial"/>
          <w:b/>
          <w:color w:val="000000"/>
          <w:sz w:val="20"/>
          <w:szCs w:val="20"/>
        </w:rPr>
        <w:t>a)</w:t>
      </w:r>
      <w:r>
        <w:rPr>
          <w:rFonts w:cs="Arial"/>
          <w:b/>
          <w:color w:val="000000"/>
          <w:sz w:val="20"/>
          <w:szCs w:val="20"/>
        </w:rPr>
        <w:t xml:space="preserve">  </w:t>
      </w:r>
      <w:r w:rsidRPr="00ED34F6">
        <w:rPr>
          <w:rFonts w:cs="Arial"/>
          <w:b/>
          <w:color w:val="000000"/>
          <w:sz w:val="20"/>
          <w:szCs w:val="20"/>
        </w:rPr>
        <w:t>she can’t           b)</w:t>
      </w:r>
      <w:r>
        <w:rPr>
          <w:rFonts w:cs="Arial"/>
          <w:b/>
          <w:color w:val="000000"/>
          <w:sz w:val="20"/>
          <w:szCs w:val="20"/>
        </w:rPr>
        <w:t xml:space="preserve">  </w:t>
      </w:r>
      <w:r w:rsidRPr="00ED34F6">
        <w:rPr>
          <w:rFonts w:cs="Arial"/>
          <w:b/>
          <w:color w:val="000000"/>
          <w:sz w:val="20"/>
          <w:szCs w:val="20"/>
        </w:rPr>
        <w:t xml:space="preserve">I can’t </w:t>
      </w:r>
    </w:p>
    <w:p w:rsidR="008B68F8" w:rsidRPr="00ED34F6" w:rsidRDefault="008B68F8" w:rsidP="00ED34F6">
      <w:pPr>
        <w:rPr>
          <w:rFonts w:cs="Arial"/>
          <w:b/>
          <w:color w:val="000000"/>
          <w:sz w:val="20"/>
          <w:szCs w:val="20"/>
        </w:rPr>
      </w:pPr>
      <w:r w:rsidRPr="00ED34F6">
        <w:rPr>
          <w:rFonts w:cs="Arial"/>
          <w:b/>
          <w:color w:val="000000"/>
          <w:sz w:val="20"/>
          <w:szCs w:val="20"/>
        </w:rPr>
        <w:t>c)</w:t>
      </w:r>
      <w:r>
        <w:rPr>
          <w:rFonts w:cs="Arial"/>
          <w:b/>
          <w:color w:val="000000"/>
          <w:sz w:val="20"/>
          <w:szCs w:val="20"/>
        </w:rPr>
        <w:t xml:space="preserve">   </w:t>
      </w:r>
      <w:r w:rsidRPr="00ED34F6">
        <w:rPr>
          <w:rFonts w:cs="Arial"/>
          <w:b/>
          <w:color w:val="000000"/>
          <w:sz w:val="20"/>
          <w:szCs w:val="20"/>
        </w:rPr>
        <w:t xml:space="preserve">we can             </w:t>
      </w:r>
      <w:r>
        <w:rPr>
          <w:rFonts w:cs="Arial"/>
          <w:b/>
          <w:color w:val="000000"/>
          <w:sz w:val="20"/>
          <w:szCs w:val="20"/>
        </w:rPr>
        <w:t xml:space="preserve">  </w:t>
      </w:r>
      <w:r w:rsidRPr="00ED34F6">
        <w:rPr>
          <w:rFonts w:cs="Arial"/>
          <w:b/>
          <w:color w:val="000000"/>
          <w:sz w:val="20"/>
          <w:szCs w:val="20"/>
        </w:rPr>
        <w:t xml:space="preserve"> d)</w:t>
      </w:r>
      <w:r>
        <w:rPr>
          <w:rFonts w:cs="Arial"/>
          <w:b/>
          <w:color w:val="000000"/>
          <w:sz w:val="20"/>
          <w:szCs w:val="20"/>
        </w:rPr>
        <w:t xml:space="preserve">  </w:t>
      </w:r>
      <w:r w:rsidRPr="00ED34F6">
        <w:rPr>
          <w:rFonts w:cs="Arial"/>
          <w:b/>
          <w:color w:val="000000"/>
          <w:sz w:val="20"/>
          <w:szCs w:val="20"/>
        </w:rPr>
        <w:t>I can</w:t>
      </w:r>
    </w:p>
    <w:p w:rsidR="008B68F8" w:rsidRPr="00807D4D" w:rsidRDefault="008B68F8" w:rsidP="00807D4D">
      <w:pPr>
        <w:rPr>
          <w:b/>
          <w:sz w:val="20"/>
          <w:szCs w:val="20"/>
        </w:rPr>
      </w:pPr>
      <w:r w:rsidRPr="00807D4D">
        <w:rPr>
          <w:rFonts w:cs="Arial"/>
          <w:b/>
          <w:color w:val="000000"/>
        </w:rPr>
        <w:t xml:space="preserve">17. </w:t>
      </w:r>
      <w:r w:rsidRPr="00807D4D">
        <w:rPr>
          <w:b/>
          <w:sz w:val="20"/>
          <w:szCs w:val="20"/>
        </w:rPr>
        <w:t>Konuşmadaki boşluğa hangisi gelebilir?</w:t>
      </w:r>
    </w:p>
    <w:p w:rsidR="008B68F8" w:rsidRPr="00807D4D" w:rsidRDefault="008B68F8" w:rsidP="00807D4D">
      <w:pPr>
        <w:rPr>
          <w:sz w:val="20"/>
          <w:szCs w:val="20"/>
        </w:rPr>
      </w:pPr>
      <w:r>
        <w:rPr>
          <w:noProof/>
          <w:lang w:eastAsia="tr-TR"/>
        </w:rPr>
        <w:pict>
          <v:shape id="_x0000_s1068" type="#_x0000_t62" style="position:absolute;margin-left:60.9pt;margin-top:3.1pt;width:173.25pt;height:33.4pt;z-index:251677696" adj="-3248,9119" strokecolor="#396" strokeweight="2pt">
            <v:textbox>
              <w:txbxContent>
                <w:p w:rsidR="008B68F8" w:rsidRDefault="008B68F8" w:rsidP="00807D4D">
                  <w:r>
                    <w:t>________,where is the library?</w:t>
                  </w:r>
                </w:p>
                <w:p w:rsidR="008B68F8" w:rsidRDefault="008B68F8" w:rsidP="00807D4D"/>
                <w:p w:rsidR="008B68F8" w:rsidRDefault="008B68F8" w:rsidP="00807D4D"/>
                <w:p w:rsidR="008B68F8" w:rsidRDefault="008B68F8" w:rsidP="00807D4D"/>
              </w:txbxContent>
            </v:textbox>
          </v:shape>
        </w:pict>
      </w:r>
      <w:r>
        <w:rPr>
          <w:noProof/>
          <w:lang w:eastAsia="tr-TR"/>
        </w:rPr>
        <w:pict>
          <v:shape id="Resim 48" o:spid="_x0000_s1069" type="#_x0000_t75" alt="th_rdoe7bf87364501_myspace" style="position:absolute;margin-left:-9pt;margin-top:3.1pt;width:52.5pt;height:55.5pt;z-index:251676672;visibility:visible">
            <v:imagedata r:id="rId23" o:title=""/>
          </v:shape>
        </w:pict>
      </w:r>
    </w:p>
    <w:p w:rsidR="008B68F8" w:rsidRPr="00807D4D" w:rsidRDefault="008B68F8" w:rsidP="00807D4D">
      <w:pPr>
        <w:rPr>
          <w:sz w:val="20"/>
          <w:szCs w:val="20"/>
        </w:rPr>
      </w:pPr>
    </w:p>
    <w:p w:rsidR="008B68F8" w:rsidRPr="00807D4D" w:rsidRDefault="008B68F8" w:rsidP="00807D4D">
      <w:pPr>
        <w:spacing w:after="0"/>
        <w:rPr>
          <w:sz w:val="20"/>
          <w:szCs w:val="20"/>
        </w:rPr>
      </w:pPr>
      <w:r w:rsidRPr="00807D4D">
        <w:rPr>
          <w:sz w:val="20"/>
          <w:szCs w:val="20"/>
        </w:rPr>
        <w:t xml:space="preserve">                        a)</w:t>
      </w:r>
      <w:r>
        <w:rPr>
          <w:sz w:val="20"/>
          <w:szCs w:val="20"/>
        </w:rPr>
        <w:t xml:space="preserve"> </w:t>
      </w:r>
      <w:r w:rsidRPr="00807D4D">
        <w:rPr>
          <w:sz w:val="20"/>
          <w:szCs w:val="20"/>
        </w:rPr>
        <w:t xml:space="preserve">turn left         </w:t>
      </w:r>
      <w:r>
        <w:rPr>
          <w:sz w:val="20"/>
          <w:szCs w:val="20"/>
        </w:rPr>
        <w:t xml:space="preserve"> </w:t>
      </w:r>
      <w:r w:rsidRPr="00807D4D">
        <w:rPr>
          <w:sz w:val="20"/>
          <w:szCs w:val="20"/>
        </w:rPr>
        <w:t xml:space="preserve">  b)</w:t>
      </w:r>
      <w:r>
        <w:rPr>
          <w:sz w:val="20"/>
          <w:szCs w:val="20"/>
        </w:rPr>
        <w:t xml:space="preserve"> </w:t>
      </w:r>
      <w:r w:rsidRPr="00807D4D">
        <w:rPr>
          <w:sz w:val="20"/>
          <w:szCs w:val="20"/>
        </w:rPr>
        <w:t xml:space="preserve">turn right     </w:t>
      </w:r>
    </w:p>
    <w:p w:rsidR="008B68F8" w:rsidRPr="00807D4D" w:rsidRDefault="008B68F8" w:rsidP="00807D4D">
      <w:pPr>
        <w:spacing w:after="0"/>
        <w:rPr>
          <w:sz w:val="20"/>
          <w:szCs w:val="20"/>
        </w:rPr>
      </w:pPr>
      <w:r w:rsidRPr="00807D4D">
        <w:rPr>
          <w:sz w:val="20"/>
          <w:szCs w:val="20"/>
        </w:rPr>
        <w:t xml:space="preserve">                        c)</w:t>
      </w:r>
      <w:r>
        <w:rPr>
          <w:sz w:val="20"/>
          <w:szCs w:val="20"/>
        </w:rPr>
        <w:t xml:space="preserve"> </w:t>
      </w:r>
      <w:r w:rsidRPr="00807D4D">
        <w:rPr>
          <w:sz w:val="20"/>
          <w:szCs w:val="20"/>
        </w:rPr>
        <w:t>thank you         d)</w:t>
      </w:r>
      <w:r>
        <w:rPr>
          <w:sz w:val="20"/>
          <w:szCs w:val="20"/>
        </w:rPr>
        <w:t xml:space="preserve"> </w:t>
      </w:r>
      <w:r w:rsidRPr="00807D4D">
        <w:rPr>
          <w:sz w:val="20"/>
          <w:szCs w:val="20"/>
        </w:rPr>
        <w:t>excuse me</w:t>
      </w:r>
    </w:p>
    <w:p w:rsidR="008B68F8" w:rsidRDefault="008B68F8" w:rsidP="00807D4D">
      <w:pPr>
        <w:spacing w:after="0"/>
        <w:rPr>
          <w:rFonts w:cs="Arial"/>
          <w:color w:val="000000"/>
        </w:rPr>
      </w:pPr>
    </w:p>
    <w:p w:rsidR="008B68F8" w:rsidRPr="003559EE" w:rsidRDefault="008B68F8" w:rsidP="002125E0">
      <w:pPr>
        <w:rPr>
          <w:b/>
          <w:sz w:val="20"/>
          <w:szCs w:val="20"/>
        </w:rPr>
      </w:pPr>
      <w:r>
        <w:rPr>
          <w:noProof/>
          <w:lang w:eastAsia="tr-TR"/>
        </w:rPr>
        <w:pict>
          <v:rect id="_x0000_s1070" style="position:absolute;margin-left:-10.35pt;margin-top:20.65pt;width:253.35pt;height:27pt;z-index:251678720" strokecolor="fuchsia" strokeweight="2pt">
            <v:textbox>
              <w:txbxContent>
                <w:p w:rsidR="008B68F8" w:rsidRDefault="008B68F8" w:rsidP="002125E0">
                  <w:r>
                    <w:t xml:space="preserve">Samsun is in the ____________of Turkey </w:t>
                  </w:r>
                </w:p>
              </w:txbxContent>
            </v:textbox>
          </v:rect>
        </w:pict>
      </w:r>
      <w:r w:rsidRPr="003559EE">
        <w:rPr>
          <w:rFonts w:cs="Arial"/>
          <w:b/>
          <w:color w:val="000000"/>
          <w:sz w:val="20"/>
          <w:szCs w:val="20"/>
        </w:rPr>
        <w:t xml:space="preserve">18. </w:t>
      </w:r>
      <w:r w:rsidRPr="003559EE">
        <w:rPr>
          <w:b/>
          <w:sz w:val="20"/>
          <w:szCs w:val="20"/>
        </w:rPr>
        <w:t>Cümleyi tamamlayan seçenek hangisidir?</w:t>
      </w:r>
    </w:p>
    <w:p w:rsidR="008B68F8" w:rsidRPr="003559EE" w:rsidRDefault="008B68F8" w:rsidP="002125E0">
      <w:pPr>
        <w:rPr>
          <w:sz w:val="20"/>
          <w:szCs w:val="20"/>
        </w:rPr>
      </w:pPr>
    </w:p>
    <w:p w:rsidR="008B68F8" w:rsidRPr="003559EE" w:rsidRDefault="008B68F8" w:rsidP="002125E0">
      <w:pPr>
        <w:rPr>
          <w:sz w:val="20"/>
          <w:szCs w:val="20"/>
        </w:rPr>
      </w:pPr>
      <w:r w:rsidRPr="003559EE">
        <w:rPr>
          <w:sz w:val="20"/>
          <w:szCs w:val="20"/>
        </w:rPr>
        <w:t>a)north       b)south       c)west      d)east</w:t>
      </w:r>
    </w:p>
    <w:p w:rsidR="008B68F8" w:rsidRPr="009C0FE6" w:rsidRDefault="008B68F8" w:rsidP="009B4BA1">
      <w:pPr>
        <w:rPr>
          <w:rFonts w:cs="Arial"/>
          <w:color w:val="000000"/>
        </w:rPr>
      </w:pPr>
      <w:r>
        <w:t xml:space="preserve">19. </w:t>
      </w:r>
      <w:r w:rsidRPr="004D0EC8">
        <w:rPr>
          <w:rFonts w:ascii="Book Antiqua" w:hAnsi="Book Antiqua"/>
          <w:b/>
          <w:bCs/>
          <w:noProof/>
          <w:sz w:val="20"/>
          <w:szCs w:val="20"/>
        </w:rPr>
        <w:t xml:space="preserve"> A:__________________</w:t>
      </w:r>
      <w:r>
        <w:rPr>
          <w:rFonts w:ascii="Book Antiqua" w:hAnsi="Book Antiqua"/>
          <w:b/>
          <w:bCs/>
          <w:noProof/>
          <w:sz w:val="20"/>
          <w:szCs w:val="20"/>
        </w:rPr>
        <w:t xml:space="preserve">        </w:t>
      </w:r>
      <w:r>
        <w:rPr>
          <w:noProof/>
          <w:lang w:eastAsia="tr-TR"/>
        </w:rPr>
        <w:pict>
          <v:shape id="Resim 3" o:spid="_x0000_s1071" type="#_x0000_t75" alt="Açıklama: http://www.timtim.com/public/images/drawings/medium/002194_BusinessTalk.gif" style="position:absolute;margin-left:511.9pt;margin-top:727.65pt;width:64.4pt;height:1in;z-index:-251636736;visibility:visible;mso-position-horizontal-relative:text;mso-position-vertical-relative:text">
            <v:imagedata r:id="rId24" r:href="rId25"/>
          </v:shape>
        </w:pict>
      </w:r>
      <w:r w:rsidRPr="004D0EC8">
        <w:rPr>
          <w:rFonts w:ascii="Book Antiqua" w:hAnsi="Book Antiqua"/>
          <w:b/>
          <w:bCs/>
          <w:sz w:val="20"/>
          <w:szCs w:val="20"/>
        </w:rPr>
        <w:t>B: I am ten years old.</w:t>
      </w:r>
    </w:p>
    <w:p w:rsidR="008B68F8" w:rsidRPr="004D0EC8" w:rsidRDefault="008B68F8" w:rsidP="009B4BA1">
      <w:pPr>
        <w:spacing w:after="0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a) What is the day?</w:t>
      </w:r>
      <w:r>
        <w:rPr>
          <w:rFonts w:ascii="Book Antiqua" w:hAnsi="Book Antiqua"/>
          <w:sz w:val="20"/>
          <w:szCs w:val="20"/>
        </w:rPr>
        <w:tab/>
        <w:t>b</w:t>
      </w:r>
      <w:r w:rsidRPr="004D0EC8">
        <w:rPr>
          <w:rFonts w:ascii="Book Antiqua" w:hAnsi="Book Antiqua"/>
          <w:sz w:val="20"/>
          <w:szCs w:val="20"/>
        </w:rPr>
        <w:t>) What time is it?</w:t>
      </w:r>
    </w:p>
    <w:p w:rsidR="008B68F8" w:rsidRDefault="008B68F8" w:rsidP="009B4BA1">
      <w:pPr>
        <w:spacing w:after="0"/>
      </w:pPr>
      <w:r>
        <w:rPr>
          <w:rFonts w:ascii="Book Antiqua" w:hAnsi="Book Antiqua"/>
          <w:sz w:val="20"/>
          <w:szCs w:val="20"/>
        </w:rPr>
        <w:t>c</w:t>
      </w:r>
      <w:r w:rsidRPr="004D0EC8">
        <w:rPr>
          <w:rFonts w:ascii="Book Antiqua" w:hAnsi="Book Antiqua"/>
          <w:sz w:val="20"/>
          <w:szCs w:val="20"/>
        </w:rPr>
        <w:t>) How are you?</w:t>
      </w:r>
      <w:r w:rsidRPr="004D0EC8"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>d</w:t>
      </w:r>
      <w:r w:rsidRPr="004D0EC8">
        <w:rPr>
          <w:rFonts w:ascii="Book Antiqua" w:hAnsi="Book Antiqua"/>
          <w:sz w:val="20"/>
          <w:szCs w:val="20"/>
        </w:rPr>
        <w:t>) How old  are you</w:t>
      </w:r>
    </w:p>
    <w:p w:rsidR="008B68F8" w:rsidRDefault="008B68F8" w:rsidP="009B4BA1">
      <w:pPr>
        <w:rPr>
          <w:b/>
          <w:sz w:val="18"/>
          <w:szCs w:val="18"/>
        </w:rPr>
      </w:pPr>
    </w:p>
    <w:p w:rsidR="008B68F8" w:rsidRDefault="008B68F8" w:rsidP="009B4BA1">
      <w:pPr>
        <w:rPr>
          <w:b/>
          <w:sz w:val="18"/>
          <w:szCs w:val="18"/>
        </w:rPr>
      </w:pPr>
    </w:p>
    <w:p w:rsidR="008B68F8" w:rsidRDefault="008B68F8" w:rsidP="009B4BA1">
      <w:pPr>
        <w:rPr>
          <w:b/>
          <w:sz w:val="18"/>
          <w:szCs w:val="18"/>
        </w:rPr>
      </w:pPr>
    </w:p>
    <w:p w:rsidR="008B68F8" w:rsidRDefault="008B68F8" w:rsidP="008C1A8A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20-24 </w:t>
      </w:r>
      <w:r w:rsidRPr="009B4BA1">
        <w:rPr>
          <w:b/>
          <w:sz w:val="18"/>
          <w:szCs w:val="18"/>
        </w:rPr>
        <w:t>Arası Soruları Aşağıdaki Parçaya göre Cevaplayınız.</w:t>
      </w:r>
    </w:p>
    <w:p w:rsidR="008B68F8" w:rsidRPr="008C1A8A" w:rsidRDefault="008B68F8" w:rsidP="008C1A8A">
      <w:pPr>
        <w:spacing w:after="0"/>
        <w:rPr>
          <w:b/>
          <w:sz w:val="18"/>
          <w:szCs w:val="18"/>
        </w:rPr>
      </w:pPr>
      <w:r w:rsidRPr="009B4BA1">
        <w:rPr>
          <w:sz w:val="18"/>
          <w:szCs w:val="18"/>
        </w:rPr>
        <w:t xml:space="preserve">Dear Ted; </w:t>
      </w:r>
    </w:p>
    <w:p w:rsidR="008B68F8" w:rsidRPr="009B4BA1" w:rsidRDefault="008B68F8" w:rsidP="008C1A8A">
      <w:pPr>
        <w:spacing w:after="0"/>
        <w:ind w:firstLine="360"/>
        <w:rPr>
          <w:b/>
          <w:sz w:val="18"/>
          <w:szCs w:val="18"/>
        </w:rPr>
      </w:pPr>
      <w:r>
        <w:rPr>
          <w:sz w:val="18"/>
          <w:szCs w:val="18"/>
        </w:rPr>
        <w:t>M</w:t>
      </w:r>
      <w:r w:rsidRPr="009B4BA1">
        <w:rPr>
          <w:sz w:val="18"/>
          <w:szCs w:val="18"/>
        </w:rPr>
        <w:t xml:space="preserve">y name’s Oliver Brooks. I’m a student at Brighton Primary School. I’m 13 years old. I’ve got a big family. We’ve got a big house. Our house has got a big garden. </w:t>
      </w:r>
      <w:r>
        <w:rPr>
          <w:sz w:val="18"/>
          <w:szCs w:val="18"/>
        </w:rPr>
        <w:t>My father’s a doctor</w:t>
      </w:r>
      <w:r w:rsidRPr="009B4BA1">
        <w:rPr>
          <w:sz w:val="18"/>
          <w:szCs w:val="18"/>
        </w:rPr>
        <w:t>. He loves Maths. His name’s Roger. My mother’s a te</w:t>
      </w:r>
      <w:r>
        <w:rPr>
          <w:sz w:val="18"/>
          <w:szCs w:val="18"/>
        </w:rPr>
        <w:t xml:space="preserve">acher. She likes her job </w:t>
      </w:r>
      <w:r w:rsidRPr="009B4BA1">
        <w:rPr>
          <w:sz w:val="18"/>
          <w:szCs w:val="18"/>
        </w:rPr>
        <w:t>very much. She loves her students. Her name’s Mabel. I’ve got two brothers and two sisters. They are all students. They love their school. My uncle’s with us. H</w:t>
      </w:r>
      <w:r>
        <w:rPr>
          <w:sz w:val="18"/>
          <w:szCs w:val="18"/>
        </w:rPr>
        <w:t>is name’s Paul. He’s a fireman. He doesn’t like his job</w:t>
      </w:r>
      <w:r w:rsidRPr="009B4BA1">
        <w:rPr>
          <w:sz w:val="18"/>
          <w:szCs w:val="18"/>
        </w:rPr>
        <w:t xml:space="preserve">. He’s got a dog. Its name’s Lucky. </w:t>
      </w:r>
      <w:r w:rsidRPr="009B4BA1">
        <w:rPr>
          <w:sz w:val="18"/>
          <w:szCs w:val="18"/>
        </w:rPr>
        <w:tab/>
      </w:r>
      <w:r w:rsidRPr="009B4BA1">
        <w:rPr>
          <w:sz w:val="18"/>
          <w:szCs w:val="18"/>
        </w:rPr>
        <w:tab/>
      </w:r>
      <w:r w:rsidRPr="009B4BA1">
        <w:rPr>
          <w:sz w:val="18"/>
          <w:szCs w:val="18"/>
        </w:rPr>
        <w:tab/>
      </w:r>
      <w:r w:rsidRPr="009B4BA1">
        <w:rPr>
          <w:sz w:val="18"/>
          <w:szCs w:val="18"/>
        </w:rPr>
        <w:tab/>
      </w:r>
      <w:r w:rsidRPr="009B4BA1">
        <w:rPr>
          <w:sz w:val="18"/>
          <w:szCs w:val="18"/>
        </w:rPr>
        <w:tab/>
        <w:t>Love,  Oliver</w:t>
      </w:r>
    </w:p>
    <w:p w:rsidR="008B68F8" w:rsidRPr="00AA7B37" w:rsidRDefault="008B68F8" w:rsidP="00BB2FD5">
      <w:pPr>
        <w:pStyle w:val="ListParagraph"/>
        <w:numPr>
          <w:ilvl w:val="0"/>
          <w:numId w:val="13"/>
        </w:numPr>
        <w:ind w:left="567" w:hanging="567"/>
        <w:rPr>
          <w:b/>
          <w:sz w:val="18"/>
          <w:szCs w:val="18"/>
        </w:rPr>
      </w:pPr>
      <w:r w:rsidRPr="00AA7B37">
        <w:rPr>
          <w:b/>
          <w:sz w:val="18"/>
          <w:szCs w:val="18"/>
        </w:rPr>
        <w:t>How old is Oliver?</w:t>
      </w:r>
    </w:p>
    <w:p w:rsidR="008B68F8" w:rsidRPr="00AA7B37" w:rsidRDefault="008B68F8" w:rsidP="009B4BA1">
      <w:pPr>
        <w:pStyle w:val="ListParagraph"/>
        <w:numPr>
          <w:ilvl w:val="0"/>
          <w:numId w:val="8"/>
        </w:numPr>
        <w:rPr>
          <w:sz w:val="18"/>
          <w:szCs w:val="18"/>
        </w:rPr>
      </w:pPr>
      <w:r w:rsidRPr="00AA7B37">
        <w:rPr>
          <w:sz w:val="18"/>
          <w:szCs w:val="18"/>
        </w:rPr>
        <w:t>He is a student.</w:t>
      </w:r>
    </w:p>
    <w:p w:rsidR="008B68F8" w:rsidRPr="00AA7B37" w:rsidRDefault="008B68F8" w:rsidP="009B4BA1">
      <w:pPr>
        <w:pStyle w:val="ListParagraph"/>
        <w:numPr>
          <w:ilvl w:val="0"/>
          <w:numId w:val="8"/>
        </w:numPr>
        <w:rPr>
          <w:sz w:val="18"/>
          <w:szCs w:val="18"/>
        </w:rPr>
      </w:pPr>
      <w:r w:rsidRPr="00AA7B37">
        <w:rPr>
          <w:sz w:val="18"/>
          <w:szCs w:val="18"/>
        </w:rPr>
        <w:t>He is 15 years old.</w:t>
      </w:r>
    </w:p>
    <w:p w:rsidR="008B68F8" w:rsidRPr="00AA7B37" w:rsidRDefault="008B68F8" w:rsidP="009B4BA1">
      <w:pPr>
        <w:pStyle w:val="ListParagraph"/>
        <w:numPr>
          <w:ilvl w:val="0"/>
          <w:numId w:val="8"/>
        </w:numPr>
        <w:rPr>
          <w:sz w:val="18"/>
          <w:szCs w:val="18"/>
        </w:rPr>
      </w:pPr>
      <w:r w:rsidRPr="00AA7B37">
        <w:rPr>
          <w:sz w:val="18"/>
          <w:szCs w:val="18"/>
        </w:rPr>
        <w:t>He is 13 years old.</w:t>
      </w:r>
    </w:p>
    <w:p w:rsidR="008B68F8" w:rsidRPr="00AA7B37" w:rsidRDefault="008B68F8" w:rsidP="009B4BA1">
      <w:pPr>
        <w:pStyle w:val="ListParagraph"/>
        <w:numPr>
          <w:ilvl w:val="0"/>
          <w:numId w:val="8"/>
        </w:numPr>
        <w:rPr>
          <w:sz w:val="18"/>
          <w:szCs w:val="18"/>
        </w:rPr>
      </w:pPr>
      <w:r w:rsidRPr="00AA7B37">
        <w:rPr>
          <w:sz w:val="18"/>
          <w:szCs w:val="18"/>
        </w:rPr>
        <w:t>He is fine.</w:t>
      </w:r>
    </w:p>
    <w:p w:rsidR="008B68F8" w:rsidRPr="00BB2FD5" w:rsidRDefault="008B68F8" w:rsidP="00BB2FD5">
      <w:pPr>
        <w:pStyle w:val="ListParagraph"/>
        <w:numPr>
          <w:ilvl w:val="0"/>
          <w:numId w:val="13"/>
        </w:numPr>
        <w:ind w:left="567" w:hanging="567"/>
        <w:rPr>
          <w:b/>
          <w:sz w:val="18"/>
          <w:szCs w:val="18"/>
        </w:rPr>
      </w:pPr>
      <w:r w:rsidRPr="00BB2FD5">
        <w:rPr>
          <w:b/>
          <w:sz w:val="18"/>
          <w:szCs w:val="18"/>
        </w:rPr>
        <w:t xml:space="preserve">Is his father a fireman? </w:t>
      </w:r>
    </w:p>
    <w:p w:rsidR="008B68F8" w:rsidRPr="00AA7B37" w:rsidRDefault="008B68F8" w:rsidP="009B4BA1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A7B37">
        <w:rPr>
          <w:sz w:val="18"/>
          <w:szCs w:val="18"/>
        </w:rPr>
        <w:t>No, he isn’t.</w:t>
      </w:r>
      <w:r w:rsidRPr="00AA7B37">
        <w:rPr>
          <w:sz w:val="18"/>
          <w:szCs w:val="18"/>
        </w:rPr>
        <w:tab/>
        <w:t xml:space="preserve">               </w:t>
      </w:r>
      <w:r>
        <w:rPr>
          <w:sz w:val="18"/>
          <w:szCs w:val="18"/>
        </w:rPr>
        <w:t xml:space="preserve">  </w:t>
      </w:r>
      <w:r w:rsidRPr="00AA7B37">
        <w:rPr>
          <w:sz w:val="18"/>
          <w:szCs w:val="18"/>
        </w:rPr>
        <w:t xml:space="preserve"> B) Yes, he is.</w:t>
      </w:r>
    </w:p>
    <w:p w:rsidR="008B68F8" w:rsidRDefault="008B68F8" w:rsidP="008C1A8A">
      <w:pPr>
        <w:pStyle w:val="ListParagraph"/>
        <w:spacing w:after="0"/>
        <w:rPr>
          <w:sz w:val="18"/>
          <w:szCs w:val="18"/>
        </w:rPr>
      </w:pPr>
      <w:r w:rsidRPr="00AA7B37">
        <w:rPr>
          <w:sz w:val="18"/>
          <w:szCs w:val="18"/>
        </w:rPr>
        <w:t xml:space="preserve">C)   </w:t>
      </w:r>
      <w:r>
        <w:rPr>
          <w:sz w:val="18"/>
          <w:szCs w:val="18"/>
        </w:rPr>
        <w:t xml:space="preserve"> </w:t>
      </w:r>
      <w:r w:rsidRPr="00AA7B37">
        <w:rPr>
          <w:sz w:val="18"/>
          <w:szCs w:val="18"/>
        </w:rPr>
        <w:t xml:space="preserve"> Yes, she is.</w:t>
      </w:r>
      <w:r w:rsidRPr="00AA7B37">
        <w:rPr>
          <w:sz w:val="18"/>
          <w:szCs w:val="18"/>
        </w:rPr>
        <w:tab/>
      </w:r>
      <w:r w:rsidRPr="00AA7B37">
        <w:rPr>
          <w:sz w:val="18"/>
          <w:szCs w:val="18"/>
        </w:rPr>
        <w:tab/>
        <w:t>D) No, he is.</w:t>
      </w:r>
    </w:p>
    <w:p w:rsidR="008B68F8" w:rsidRPr="008C1A8A" w:rsidRDefault="008B68F8" w:rsidP="008C1A8A">
      <w:pPr>
        <w:spacing w:after="0"/>
        <w:rPr>
          <w:sz w:val="18"/>
          <w:szCs w:val="18"/>
        </w:rPr>
      </w:pPr>
      <w:r w:rsidRPr="008C1A8A">
        <w:rPr>
          <w:b/>
          <w:sz w:val="18"/>
          <w:szCs w:val="18"/>
        </w:rPr>
        <w:t>22.       Does his mother like her job?</w:t>
      </w:r>
    </w:p>
    <w:p w:rsidR="008B68F8" w:rsidRPr="00AA7B37" w:rsidRDefault="008B68F8" w:rsidP="008C1A8A">
      <w:pPr>
        <w:pStyle w:val="ListParagraph"/>
        <w:numPr>
          <w:ilvl w:val="0"/>
          <w:numId w:val="10"/>
        </w:numPr>
        <w:spacing w:after="0"/>
        <w:rPr>
          <w:sz w:val="18"/>
          <w:szCs w:val="18"/>
        </w:rPr>
      </w:pPr>
      <w:r w:rsidRPr="00AA7B37">
        <w:rPr>
          <w:sz w:val="18"/>
          <w:szCs w:val="18"/>
        </w:rPr>
        <w:t>Yes, he do.</w:t>
      </w:r>
      <w:r w:rsidRPr="00AA7B37">
        <w:rPr>
          <w:sz w:val="18"/>
          <w:szCs w:val="18"/>
        </w:rPr>
        <w:tab/>
      </w:r>
      <w:r w:rsidRPr="00AA7B37">
        <w:rPr>
          <w:sz w:val="18"/>
          <w:szCs w:val="18"/>
        </w:rPr>
        <w:tab/>
        <w:t>B) Yes, she does.</w:t>
      </w:r>
    </w:p>
    <w:p w:rsidR="008B68F8" w:rsidRPr="00AA7B37" w:rsidRDefault="008B68F8" w:rsidP="009B4BA1">
      <w:pPr>
        <w:pStyle w:val="ListParagraph"/>
        <w:rPr>
          <w:sz w:val="18"/>
          <w:szCs w:val="18"/>
        </w:rPr>
      </w:pPr>
      <w:r w:rsidRPr="00AA7B37">
        <w:rPr>
          <w:sz w:val="18"/>
          <w:szCs w:val="18"/>
        </w:rPr>
        <w:t xml:space="preserve">C)   </w:t>
      </w:r>
      <w:r>
        <w:rPr>
          <w:sz w:val="18"/>
          <w:szCs w:val="18"/>
        </w:rPr>
        <w:t xml:space="preserve">  </w:t>
      </w:r>
      <w:r w:rsidRPr="00AA7B37">
        <w:rPr>
          <w:sz w:val="18"/>
          <w:szCs w:val="18"/>
        </w:rPr>
        <w:t>No, she doesn’t.</w:t>
      </w:r>
      <w:r w:rsidRPr="00AA7B37">
        <w:rPr>
          <w:sz w:val="18"/>
          <w:szCs w:val="18"/>
        </w:rPr>
        <w:tab/>
        <w:t>D) No, she does.</w:t>
      </w:r>
    </w:p>
    <w:p w:rsidR="008B68F8" w:rsidRPr="00AA7B37" w:rsidRDefault="008B68F8" w:rsidP="009B4BA1">
      <w:pPr>
        <w:pStyle w:val="ListParagraph"/>
        <w:ind w:left="0"/>
        <w:rPr>
          <w:b/>
          <w:sz w:val="18"/>
          <w:szCs w:val="18"/>
        </w:rPr>
      </w:pPr>
      <w:r w:rsidRPr="003559EE">
        <w:rPr>
          <w:b/>
          <w:sz w:val="18"/>
          <w:szCs w:val="18"/>
        </w:rPr>
        <w:t>23.</w:t>
      </w:r>
      <w:r w:rsidRPr="00AA7B37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</w:t>
      </w:r>
      <w:r w:rsidRPr="00AA7B37">
        <w:rPr>
          <w:b/>
          <w:sz w:val="18"/>
          <w:szCs w:val="18"/>
        </w:rPr>
        <w:t>How many brothers and sisters has he got?</w:t>
      </w:r>
    </w:p>
    <w:p w:rsidR="008B68F8" w:rsidRPr="00AA7B37" w:rsidRDefault="008B68F8" w:rsidP="009B4BA1">
      <w:pPr>
        <w:pStyle w:val="ListParagraph"/>
        <w:ind w:left="0"/>
        <w:rPr>
          <w:sz w:val="18"/>
          <w:szCs w:val="18"/>
        </w:rPr>
      </w:pPr>
      <w:r w:rsidRPr="00AA7B37">
        <w:rPr>
          <w:sz w:val="18"/>
          <w:szCs w:val="18"/>
        </w:rPr>
        <w:tab/>
        <w:t>A) He has got two brothers.</w:t>
      </w:r>
    </w:p>
    <w:p w:rsidR="008B68F8" w:rsidRPr="00AA7B37" w:rsidRDefault="008B68F8" w:rsidP="009B4BA1">
      <w:pPr>
        <w:pStyle w:val="ListParagraph"/>
        <w:ind w:left="0"/>
        <w:rPr>
          <w:sz w:val="18"/>
          <w:szCs w:val="18"/>
        </w:rPr>
      </w:pPr>
      <w:r w:rsidRPr="00AA7B37">
        <w:rPr>
          <w:sz w:val="18"/>
          <w:szCs w:val="18"/>
        </w:rPr>
        <w:tab/>
        <w:t>B) He has got two brothers  and  two  sisters.</w:t>
      </w:r>
    </w:p>
    <w:p w:rsidR="008B68F8" w:rsidRPr="00AA7B37" w:rsidRDefault="008B68F8" w:rsidP="009B4BA1">
      <w:pPr>
        <w:pStyle w:val="ListParagraph"/>
        <w:ind w:left="0"/>
        <w:rPr>
          <w:sz w:val="18"/>
          <w:szCs w:val="18"/>
        </w:rPr>
      </w:pPr>
      <w:r w:rsidRPr="00AA7B37">
        <w:rPr>
          <w:sz w:val="18"/>
          <w:szCs w:val="18"/>
        </w:rPr>
        <w:tab/>
        <w:t>C) He has got one  brother  and  one sister.</w:t>
      </w:r>
    </w:p>
    <w:p w:rsidR="008B68F8" w:rsidRPr="00AA7B37" w:rsidRDefault="008B68F8" w:rsidP="009B4BA1">
      <w:pPr>
        <w:pStyle w:val="ListParagraph"/>
        <w:ind w:left="0"/>
        <w:rPr>
          <w:sz w:val="18"/>
          <w:szCs w:val="18"/>
        </w:rPr>
      </w:pPr>
      <w:r w:rsidRPr="00AA7B37">
        <w:rPr>
          <w:sz w:val="18"/>
          <w:szCs w:val="18"/>
        </w:rPr>
        <w:tab/>
        <w:t>D) He has got no brothers or sisters.</w:t>
      </w:r>
    </w:p>
    <w:p w:rsidR="008B68F8" w:rsidRPr="009B4BA1" w:rsidRDefault="008B68F8" w:rsidP="00BB2FD5">
      <w:pPr>
        <w:pStyle w:val="ListParagraph"/>
        <w:numPr>
          <w:ilvl w:val="0"/>
          <w:numId w:val="14"/>
        </w:numPr>
        <w:ind w:left="567" w:hanging="567"/>
        <w:rPr>
          <w:b/>
          <w:sz w:val="18"/>
          <w:szCs w:val="18"/>
        </w:rPr>
      </w:pPr>
      <w:r w:rsidRPr="009B4BA1">
        <w:rPr>
          <w:b/>
          <w:sz w:val="18"/>
          <w:szCs w:val="18"/>
        </w:rPr>
        <w:t>Who has got a dog?</w:t>
      </w:r>
    </w:p>
    <w:p w:rsidR="008B68F8" w:rsidRPr="00AA7B37" w:rsidRDefault="008B68F8" w:rsidP="009B4BA1">
      <w:pPr>
        <w:pStyle w:val="ListParagraph"/>
        <w:numPr>
          <w:ilvl w:val="0"/>
          <w:numId w:val="12"/>
        </w:numPr>
        <w:rPr>
          <w:sz w:val="18"/>
          <w:szCs w:val="18"/>
        </w:rPr>
      </w:pPr>
      <w:r w:rsidRPr="00AA7B37">
        <w:rPr>
          <w:sz w:val="18"/>
          <w:szCs w:val="18"/>
        </w:rPr>
        <w:t>His father has got a dog.</w:t>
      </w:r>
    </w:p>
    <w:p w:rsidR="008B68F8" w:rsidRPr="00AA7B37" w:rsidRDefault="008B68F8" w:rsidP="009B4BA1">
      <w:pPr>
        <w:pStyle w:val="ListParagraph"/>
        <w:numPr>
          <w:ilvl w:val="0"/>
          <w:numId w:val="12"/>
        </w:numPr>
        <w:rPr>
          <w:sz w:val="18"/>
          <w:szCs w:val="18"/>
        </w:rPr>
      </w:pPr>
      <w:r w:rsidRPr="00AA7B37">
        <w:rPr>
          <w:sz w:val="18"/>
          <w:szCs w:val="18"/>
        </w:rPr>
        <w:t>His mother has got a dog.</w:t>
      </w:r>
    </w:p>
    <w:p w:rsidR="008B68F8" w:rsidRPr="00AA7B37" w:rsidRDefault="008B68F8" w:rsidP="009B4BA1">
      <w:pPr>
        <w:pStyle w:val="ListParagraph"/>
        <w:numPr>
          <w:ilvl w:val="0"/>
          <w:numId w:val="12"/>
        </w:numPr>
        <w:rPr>
          <w:sz w:val="18"/>
          <w:szCs w:val="18"/>
        </w:rPr>
      </w:pPr>
      <w:r w:rsidRPr="00AA7B37">
        <w:rPr>
          <w:sz w:val="18"/>
          <w:szCs w:val="18"/>
        </w:rPr>
        <w:t>Oliver has got a dog.</w:t>
      </w:r>
    </w:p>
    <w:p w:rsidR="008B68F8" w:rsidRPr="00AA7B37" w:rsidRDefault="008B68F8" w:rsidP="009B4BA1">
      <w:pPr>
        <w:pStyle w:val="ListParagraph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Paul</w:t>
      </w:r>
      <w:r w:rsidRPr="00AA7B37">
        <w:rPr>
          <w:sz w:val="18"/>
          <w:szCs w:val="18"/>
        </w:rPr>
        <w:t xml:space="preserve"> has got a dog.</w:t>
      </w:r>
    </w:p>
    <w:p w:rsidR="008B68F8" w:rsidRPr="003559EE" w:rsidRDefault="008B68F8" w:rsidP="00BB2FD5">
      <w:pPr>
        <w:pStyle w:val="ListParagraph"/>
        <w:numPr>
          <w:ilvl w:val="0"/>
          <w:numId w:val="14"/>
        </w:numPr>
        <w:spacing w:after="0"/>
        <w:ind w:hanging="644"/>
        <w:rPr>
          <w:b/>
          <w:sz w:val="20"/>
          <w:szCs w:val="20"/>
        </w:rPr>
      </w:pPr>
      <w:r>
        <w:rPr>
          <w:noProof/>
          <w:lang w:eastAsia="tr-TR"/>
        </w:rPr>
        <w:pict>
          <v:shape id="Resim 53" o:spid="_x0000_s1072" type="#_x0000_t75" alt="..\..\..\Moje dokumenty\Moje obrazy\16.03.2009\write.PNG" style="position:absolute;left:0;text-align:left;margin-left:502.85pt;margin-top:300.75pt;width:83pt;height:60.45pt;z-index:251681792;visibility:visible">
            <v:imagedata r:id="rId26" o:title=""/>
          </v:shape>
        </w:pict>
      </w:r>
      <w:r>
        <w:rPr>
          <w:noProof/>
          <w:lang w:eastAsia="tr-TR"/>
        </w:rPr>
        <w:pict>
          <v:shape id="_x0000_s1073" type="#_x0000_t75" alt="Açıklama: http://www.timtim.com/public/images/drawings/medium/002194_BusinessTalk.gif" style="position:absolute;left:0;text-align:left;margin-left:511.9pt;margin-top:727.65pt;width:64.4pt;height:1in;z-index:-251635712;visibility:visible">
            <v:imagedata r:id="rId24" r:href="rId27"/>
          </v:shape>
        </w:pict>
      </w:r>
      <w:r w:rsidRPr="003559EE">
        <w:rPr>
          <w:b/>
          <w:sz w:val="20"/>
          <w:szCs w:val="20"/>
        </w:rPr>
        <w:t>A: Excuse me! How can I get to the post Office?</w:t>
      </w:r>
    </w:p>
    <w:p w:rsidR="008B68F8" w:rsidRPr="003559EE" w:rsidRDefault="008B68F8" w:rsidP="003559EE">
      <w:pPr>
        <w:pStyle w:val="ListParagraph"/>
        <w:spacing w:after="0"/>
        <w:ind w:left="644"/>
        <w:rPr>
          <w:b/>
          <w:sz w:val="20"/>
          <w:szCs w:val="20"/>
        </w:rPr>
      </w:pPr>
      <w:r w:rsidRPr="003559EE">
        <w:rPr>
          <w:b/>
          <w:sz w:val="20"/>
          <w:szCs w:val="20"/>
        </w:rPr>
        <w:t>B: ……………………….</w:t>
      </w:r>
    </w:p>
    <w:p w:rsidR="008B68F8" w:rsidRPr="003559EE" w:rsidRDefault="008B68F8" w:rsidP="003559EE">
      <w:pPr>
        <w:pStyle w:val="ListParagraph"/>
        <w:numPr>
          <w:ilvl w:val="0"/>
          <w:numId w:val="15"/>
        </w:numPr>
        <w:spacing w:after="0"/>
        <w:rPr>
          <w:sz w:val="20"/>
          <w:szCs w:val="20"/>
        </w:rPr>
      </w:pPr>
      <w:r w:rsidRPr="003559EE">
        <w:rPr>
          <w:sz w:val="20"/>
          <w:szCs w:val="20"/>
        </w:rPr>
        <w:t>I don’t like posting letters.</w:t>
      </w:r>
    </w:p>
    <w:p w:rsidR="008B68F8" w:rsidRPr="003559EE" w:rsidRDefault="008B68F8" w:rsidP="003559EE">
      <w:pPr>
        <w:pStyle w:val="ListParagraph"/>
        <w:numPr>
          <w:ilvl w:val="0"/>
          <w:numId w:val="15"/>
        </w:numPr>
        <w:spacing w:after="0"/>
        <w:rPr>
          <w:sz w:val="20"/>
          <w:szCs w:val="20"/>
        </w:rPr>
      </w:pPr>
      <w:r w:rsidRPr="003559EE">
        <w:rPr>
          <w:sz w:val="20"/>
          <w:szCs w:val="20"/>
        </w:rPr>
        <w:t>I can post letters.</w:t>
      </w:r>
    </w:p>
    <w:p w:rsidR="008B68F8" w:rsidRPr="003559EE" w:rsidRDefault="008B68F8" w:rsidP="003559EE">
      <w:pPr>
        <w:pStyle w:val="ListParagraph"/>
        <w:numPr>
          <w:ilvl w:val="0"/>
          <w:numId w:val="15"/>
        </w:numPr>
        <w:spacing w:after="0"/>
        <w:rPr>
          <w:sz w:val="20"/>
          <w:szCs w:val="20"/>
        </w:rPr>
      </w:pPr>
      <w:r w:rsidRPr="003559EE">
        <w:rPr>
          <w:sz w:val="20"/>
          <w:szCs w:val="20"/>
        </w:rPr>
        <w:t>Go straight ahead.Turn left. It is on your right.</w:t>
      </w:r>
    </w:p>
    <w:p w:rsidR="008B68F8" w:rsidRDefault="008B68F8" w:rsidP="003559EE">
      <w:pPr>
        <w:pStyle w:val="ListParagraph"/>
        <w:numPr>
          <w:ilvl w:val="0"/>
          <w:numId w:val="15"/>
        </w:numPr>
        <w:spacing w:after="0"/>
        <w:rPr>
          <w:sz w:val="20"/>
          <w:szCs w:val="20"/>
        </w:rPr>
      </w:pPr>
      <w:r w:rsidRPr="003559EE">
        <w:rPr>
          <w:sz w:val="20"/>
          <w:szCs w:val="20"/>
        </w:rPr>
        <w:t>I am a student.</w:t>
      </w:r>
      <w:r>
        <w:rPr>
          <w:sz w:val="20"/>
          <w:szCs w:val="20"/>
        </w:rPr>
        <w:t xml:space="preserve"> </w:t>
      </w:r>
      <w:hyperlink r:id="rId28" w:history="1">
        <w:r w:rsidRPr="00094F72">
          <w:rPr>
            <w:rStyle w:val="Hyperlink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8B68F8" w:rsidRDefault="008B68F8" w:rsidP="009C0FE6">
      <w:pPr>
        <w:pStyle w:val="ListParagraph"/>
        <w:spacing w:after="0"/>
        <w:ind w:left="502"/>
        <w:rPr>
          <w:sz w:val="20"/>
          <w:szCs w:val="20"/>
        </w:rPr>
      </w:pPr>
      <w:r>
        <w:rPr>
          <w:sz w:val="20"/>
          <w:szCs w:val="20"/>
        </w:rPr>
        <w:t>CEVAPLARI AŞAĞIYA İŞARETLEYİNİZ. İÇİ DOLSUN.</w:t>
      </w:r>
    </w:p>
    <w:tbl>
      <w:tblPr>
        <w:tblW w:w="0" w:type="auto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"/>
        <w:gridCol w:w="413"/>
        <w:gridCol w:w="414"/>
        <w:gridCol w:w="414"/>
        <w:gridCol w:w="414"/>
        <w:gridCol w:w="562"/>
        <w:gridCol w:w="425"/>
        <w:gridCol w:w="426"/>
        <w:gridCol w:w="425"/>
        <w:gridCol w:w="425"/>
      </w:tblGrid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562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16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562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17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562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18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562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19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562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20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562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21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562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22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</w:tr>
      <w:tr w:rsidR="008B68F8" w:rsidRPr="00041B95" w:rsidTr="000B392F">
        <w:trPr>
          <w:trHeight w:val="329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562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23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562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24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562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25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25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2263" w:type="dxa"/>
            <w:gridSpan w:val="5"/>
            <w:vMerge w:val="restart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28"/>
                <w:szCs w:val="28"/>
              </w:rPr>
              <w:t xml:space="preserve">GOODLUCK </w:t>
            </w:r>
            <w:r w:rsidRPr="00041B95">
              <w:rPr>
                <w:rFonts w:ascii="Cambria" w:hAnsi="Cambria"/>
                <w:b/>
                <w:sz w:val="28"/>
                <w:szCs w:val="28"/>
              </w:rPr>
              <w:sym w:font="Wingdings" w:char="F04A"/>
            </w: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12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2263" w:type="dxa"/>
            <w:gridSpan w:val="5"/>
            <w:vMerge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13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2263" w:type="dxa"/>
            <w:gridSpan w:val="5"/>
            <w:vMerge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8B68F8" w:rsidRPr="00041B95" w:rsidTr="000B392F">
        <w:trPr>
          <w:trHeight w:val="328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14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2263" w:type="dxa"/>
            <w:gridSpan w:val="5"/>
            <w:vMerge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8B68F8" w:rsidRPr="00041B95" w:rsidTr="000B392F">
        <w:trPr>
          <w:trHeight w:val="329"/>
          <w:jc w:val="center"/>
        </w:trPr>
        <w:tc>
          <w:tcPr>
            <w:tcW w:w="517" w:type="dxa"/>
            <w:shd w:val="pct25" w:color="auto" w:fill="auto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41B95">
              <w:rPr>
                <w:rFonts w:ascii="Cambria" w:hAnsi="Cambria"/>
                <w:b/>
                <w:sz w:val="18"/>
                <w:szCs w:val="18"/>
              </w:rPr>
              <w:t>15</w:t>
            </w:r>
          </w:p>
        </w:tc>
        <w:tc>
          <w:tcPr>
            <w:tcW w:w="413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b/>
                <w:sz w:val="18"/>
                <w:szCs w:val="18"/>
              </w:rPr>
            </w:pPr>
            <w:r w:rsidRPr="00041B95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2263" w:type="dxa"/>
            <w:gridSpan w:val="5"/>
            <w:vMerge/>
          </w:tcPr>
          <w:p w:rsidR="008B68F8" w:rsidRPr="00041B95" w:rsidRDefault="008B68F8" w:rsidP="003559EE">
            <w:pPr>
              <w:spacing w:after="0" w:line="36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:rsidR="008B68F8" w:rsidRPr="003559EE" w:rsidRDefault="008B68F8" w:rsidP="003559EE">
      <w:pPr>
        <w:pStyle w:val="ListParagraph"/>
        <w:spacing w:after="0"/>
        <w:ind w:left="502"/>
        <w:rPr>
          <w:sz w:val="20"/>
          <w:szCs w:val="20"/>
        </w:rPr>
      </w:pPr>
    </w:p>
    <w:sectPr w:rsidR="008B68F8" w:rsidRPr="003559EE" w:rsidSect="00D80A22">
      <w:type w:val="continuous"/>
      <w:pgSz w:w="11906" w:h="16838"/>
      <w:pgMar w:top="284" w:right="282" w:bottom="142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63F7"/>
    <w:multiLevelType w:val="hybridMultilevel"/>
    <w:tmpl w:val="C07C03E6"/>
    <w:lvl w:ilvl="0" w:tplc="433E218E">
      <w:start w:val="20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3082119"/>
    <w:multiLevelType w:val="hybridMultilevel"/>
    <w:tmpl w:val="09D21C7A"/>
    <w:lvl w:ilvl="0" w:tplc="7A0E01E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BCC66E6"/>
    <w:multiLevelType w:val="hybridMultilevel"/>
    <w:tmpl w:val="1318FD78"/>
    <w:lvl w:ilvl="0" w:tplc="39666C1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D23449E"/>
    <w:multiLevelType w:val="hybridMultilevel"/>
    <w:tmpl w:val="2C96DB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C57DC4"/>
    <w:multiLevelType w:val="hybridMultilevel"/>
    <w:tmpl w:val="B264274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16254C"/>
    <w:multiLevelType w:val="hybridMultilevel"/>
    <w:tmpl w:val="6AC20B9E"/>
    <w:lvl w:ilvl="0" w:tplc="2044372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05F7087"/>
    <w:multiLevelType w:val="hybridMultilevel"/>
    <w:tmpl w:val="D806F6A6"/>
    <w:lvl w:ilvl="0" w:tplc="6B4CBA3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246652"/>
    <w:multiLevelType w:val="multilevel"/>
    <w:tmpl w:val="6A0A94B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4CAD49A0"/>
    <w:multiLevelType w:val="hybridMultilevel"/>
    <w:tmpl w:val="861ECAEC"/>
    <w:lvl w:ilvl="0" w:tplc="0F8AA708">
      <w:start w:val="2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56E31428"/>
    <w:multiLevelType w:val="hybridMultilevel"/>
    <w:tmpl w:val="712E7AEC"/>
    <w:lvl w:ilvl="0" w:tplc="16C621C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5BD3E3C"/>
    <w:multiLevelType w:val="hybridMultilevel"/>
    <w:tmpl w:val="06428AD4"/>
    <w:lvl w:ilvl="0" w:tplc="5D3407AE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8FE2E4F"/>
    <w:multiLevelType w:val="hybridMultilevel"/>
    <w:tmpl w:val="30EE812E"/>
    <w:lvl w:ilvl="0" w:tplc="A66AE05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A370969"/>
    <w:multiLevelType w:val="hybridMultilevel"/>
    <w:tmpl w:val="BD840BFC"/>
    <w:lvl w:ilvl="0" w:tplc="F4A4F822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781B78D3"/>
    <w:multiLevelType w:val="hybridMultilevel"/>
    <w:tmpl w:val="5EAEB276"/>
    <w:lvl w:ilvl="0" w:tplc="4478290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B606D6A"/>
    <w:multiLevelType w:val="hybridMultilevel"/>
    <w:tmpl w:val="2B34BFFA"/>
    <w:lvl w:ilvl="0" w:tplc="041F000F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1"/>
  </w:num>
  <w:num w:numId="11">
    <w:abstractNumId w:val="14"/>
  </w:num>
  <w:num w:numId="12">
    <w:abstractNumId w:val="5"/>
  </w:num>
  <w:num w:numId="13">
    <w:abstractNumId w:val="0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3AA"/>
    <w:rsid w:val="00041B95"/>
    <w:rsid w:val="00075CAA"/>
    <w:rsid w:val="00094F72"/>
    <w:rsid w:val="000B392F"/>
    <w:rsid w:val="0014117D"/>
    <w:rsid w:val="002125E0"/>
    <w:rsid w:val="00244BDC"/>
    <w:rsid w:val="003559EE"/>
    <w:rsid w:val="00364442"/>
    <w:rsid w:val="00454E8F"/>
    <w:rsid w:val="004D0EC8"/>
    <w:rsid w:val="006A6636"/>
    <w:rsid w:val="00807D4D"/>
    <w:rsid w:val="00855D32"/>
    <w:rsid w:val="008B68F8"/>
    <w:rsid w:val="008C1A8A"/>
    <w:rsid w:val="009B4BA1"/>
    <w:rsid w:val="009C0FE6"/>
    <w:rsid w:val="009C53AA"/>
    <w:rsid w:val="00AA7B37"/>
    <w:rsid w:val="00BA7E43"/>
    <w:rsid w:val="00BB2FD5"/>
    <w:rsid w:val="00BC373F"/>
    <w:rsid w:val="00CE5B89"/>
    <w:rsid w:val="00D80A22"/>
    <w:rsid w:val="00D93401"/>
    <w:rsid w:val="00E82AC8"/>
    <w:rsid w:val="00ED3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1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C53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C5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3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C53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9B4BA1"/>
  </w:style>
  <w:style w:type="character" w:styleId="Hyperlink">
    <w:name w:val="Hyperlink"/>
    <w:basedOn w:val="DefaultParagraphFont"/>
    <w:uiPriority w:val="99"/>
    <w:rsid w:val="006A66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50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5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0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50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50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50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50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504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http://t1.gstatic.com/images?q=tbn:jKQFX6P-78nEzM:" TargetMode="External"/><Relationship Id="rId18" Type="http://schemas.openxmlformats.org/officeDocument/2006/relationships/image" Target="media/image12.jpe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http://t2.gstatic.com/images?q=tbn:WjO-R_JO23XMTM:" TargetMode="External"/><Relationship Id="rId25" Type="http://schemas.openxmlformats.org/officeDocument/2006/relationships/image" Target="http://www.timtim.com/public/images/drawings/medium/002194_BusinessTalk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6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media/image15.gif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http://t1.gstatic.com/images?q=tbn:s_CdihOLgSy93M: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image" Target="http://t0.gstatic.com/images?q=tbn:NfqgGo2NreW0iM:" TargetMode="External"/><Relationship Id="rId27" Type="http://schemas.openxmlformats.org/officeDocument/2006/relationships/image" Target="http://www.timtim.com/public/images/drawings/medium/002194_BusinessTalk.gi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2</Pages>
  <Words>708</Words>
  <Characters>4037</Characters>
  <Application>Microsoft Office Outlook</Application>
  <DocSecurity>0</DocSecurity>
  <Lines>0</Lines>
  <Paragraphs>0</Paragraphs>
  <ScaleCrop>false</ScaleCrop>
  <Company>-==-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 karaduman</dc:creator>
  <cp:keywords/>
  <dc:description/>
  <cp:lastModifiedBy>edanur</cp:lastModifiedBy>
  <cp:revision>13</cp:revision>
  <cp:lastPrinted>2013-12-04T18:25:00Z</cp:lastPrinted>
  <dcterms:created xsi:type="dcterms:W3CDTF">2013-12-04T16:33:00Z</dcterms:created>
  <dcterms:modified xsi:type="dcterms:W3CDTF">2013-12-12T10:37:00Z</dcterms:modified>
</cp:coreProperties>
</file>