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835"/>
        <w:gridCol w:w="1417"/>
        <w:gridCol w:w="1559"/>
        <w:gridCol w:w="2694"/>
      </w:tblGrid>
      <w:tr w:rsidR="008E7095" w:rsidRPr="00C85E5F" w:rsidTr="00C85E5F">
        <w:tc>
          <w:tcPr>
            <w:tcW w:w="10740" w:type="dxa"/>
            <w:gridSpan w:val="5"/>
          </w:tcPr>
          <w:p w:rsidR="008E7095" w:rsidRPr="00C85E5F" w:rsidRDefault="008E7095" w:rsidP="00C85E5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 xml:space="preserve">RİZE İMAM-HATİP ORTAOKULU 2013-2014 EĞİTİM-ÖĞRETİM YILI </w:t>
            </w:r>
          </w:p>
          <w:p w:rsidR="008E7095" w:rsidRPr="00C85E5F" w:rsidRDefault="008E7095" w:rsidP="00C85E5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HAZRETİ MUHAMMED'İN HAYATI DERSİ 5.SINIFLAR 1.DÖNEM 2.YAZILI</w:t>
            </w:r>
          </w:p>
        </w:tc>
      </w:tr>
      <w:tr w:rsidR="008E7095" w:rsidRPr="00C85E5F" w:rsidTr="00C85E5F">
        <w:tc>
          <w:tcPr>
            <w:tcW w:w="2235" w:type="dxa"/>
          </w:tcPr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Adı:</w:t>
            </w:r>
          </w:p>
        </w:tc>
        <w:tc>
          <w:tcPr>
            <w:tcW w:w="2835" w:type="dxa"/>
          </w:tcPr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Soyadı:</w:t>
            </w:r>
          </w:p>
        </w:tc>
        <w:tc>
          <w:tcPr>
            <w:tcW w:w="1417" w:type="dxa"/>
          </w:tcPr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Sınıfı:</w:t>
            </w:r>
          </w:p>
        </w:tc>
        <w:tc>
          <w:tcPr>
            <w:tcW w:w="1559" w:type="dxa"/>
          </w:tcPr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2694" w:type="dxa"/>
          </w:tcPr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8E7095" w:rsidRPr="00C85E5F" w:rsidRDefault="008E7095" w:rsidP="00C85E5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  <w:lang w:eastAsia="tr-TR"/>
              </w:rPr>
              <w:t>Not:</w:t>
            </w:r>
          </w:p>
        </w:tc>
      </w:tr>
    </w:tbl>
    <w:p w:rsidR="008E7095" w:rsidRPr="00E23281" w:rsidRDefault="008E7095" w:rsidP="00DC2671">
      <w:pPr>
        <w:tabs>
          <w:tab w:val="left" w:pos="4440"/>
        </w:tabs>
        <w:rPr>
          <w:b/>
        </w:rPr>
      </w:pPr>
      <w:r>
        <w:tab/>
      </w:r>
      <w:r w:rsidRPr="00E23281">
        <w:rPr>
          <w:rFonts w:ascii="Cambria" w:hAnsi="Cambria"/>
          <w:b/>
        </w:rPr>
        <w:t>SORULAR</w:t>
      </w:r>
    </w:p>
    <w:p w:rsidR="008E7095" w:rsidRDefault="008E7095" w:rsidP="00DC2671">
      <w:pPr>
        <w:sectPr w:rsidR="008E7095" w:rsidSect="00BF6B13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8E7095" w:rsidRPr="00DC2671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1.</w:t>
      </w:r>
      <w:r w:rsidRPr="00DC2671">
        <w:rPr>
          <w:rFonts w:ascii="Cambria" w:hAnsi="Cambria"/>
          <w:sz w:val="20"/>
          <w:szCs w:val="20"/>
        </w:rPr>
        <w:t>Mekke’den Medine’ye hicret eden Müslümanlara ………………….,onlara yardım eden Medineli Müslümanlara …………..denir.</w:t>
      </w:r>
    </w:p>
    <w:p w:rsidR="008E7095" w:rsidRPr="00E23281" w:rsidRDefault="008E7095" w:rsidP="002056F8">
      <w:pPr>
        <w:spacing w:after="0" w:line="240" w:lineRule="auto"/>
        <w:ind w:firstLine="708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Yukarıdaki boşluklara aşağıdaki şıklardan hangisi gelmelidir?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a)Ensar-suffa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b)Muhacir-ensar</w:t>
      </w:r>
      <w:r>
        <w:rPr>
          <w:rFonts w:ascii="Cambria" w:hAnsi="Cambria"/>
          <w:sz w:val="20"/>
          <w:szCs w:val="20"/>
        </w:rPr>
        <w:tab/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d)Ensar-muhacir</w:t>
      </w:r>
      <w:r>
        <w:rPr>
          <w:rFonts w:ascii="Cambria" w:hAnsi="Cambria"/>
          <w:sz w:val="20"/>
          <w:szCs w:val="20"/>
        </w:rPr>
        <w:tab/>
        <w:t>e)Muhacir-ensar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2.İslam tarihinde yapılan ilk mescid hangisidir?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a)Mescid-i Aksa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b)Kuba Mescidi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c)Mescid-i Haram</w:t>
      </w:r>
      <w:r>
        <w:rPr>
          <w:rFonts w:ascii="Cambria" w:hAnsi="Cambria"/>
          <w:sz w:val="20"/>
          <w:szCs w:val="20"/>
        </w:rPr>
        <w:tab/>
        <w:t>d)Mescid-i Nebevi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3.Peygamberimiz’e gelen ilk vahiy hangisidir?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a)Fatiha</w:t>
      </w:r>
      <w:r>
        <w:rPr>
          <w:rFonts w:ascii="Cambria" w:hAnsi="Cambria"/>
          <w:sz w:val="20"/>
          <w:szCs w:val="20"/>
        </w:rPr>
        <w:tab/>
        <w:t>b)Müddesir</w:t>
      </w:r>
      <w:r>
        <w:rPr>
          <w:rFonts w:ascii="Cambria" w:hAnsi="Cambria"/>
          <w:sz w:val="20"/>
          <w:szCs w:val="20"/>
        </w:rPr>
        <w:tab/>
        <w:t>c)Şuara</w:t>
      </w:r>
      <w:r>
        <w:rPr>
          <w:rFonts w:ascii="Cambria" w:hAnsi="Cambria"/>
          <w:sz w:val="20"/>
          <w:szCs w:val="20"/>
        </w:rPr>
        <w:tab/>
        <w:t xml:space="preserve">          d)Alak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4.Aşağıdakilerden hangisi ilk Müslümanlardan değildir?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a)Hz.Ömer</w:t>
      </w:r>
      <w:r>
        <w:rPr>
          <w:rFonts w:ascii="Cambria" w:hAnsi="Cambria"/>
          <w:sz w:val="20"/>
          <w:szCs w:val="20"/>
        </w:rPr>
        <w:tab/>
        <w:t>b)Hz.Ali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c)Hz.Hatice</w:t>
      </w:r>
      <w:r>
        <w:rPr>
          <w:rFonts w:ascii="Cambria" w:hAnsi="Cambria"/>
          <w:sz w:val="20"/>
          <w:szCs w:val="20"/>
        </w:rPr>
        <w:tab/>
        <w:t>d)Hz.Zeyd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5.Peygamberimizin doğum ve vefat yeri aşağıdakilerden hangisinde doğru verilmiştir?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a)Medine-Taif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b)Mekke-Medine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c)Mekke-Mekke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d)Medine-Medine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6.Mescid-i Nebi’nin içerisinde yer alan okulun adı nedir?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a)Suffa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b)Ensar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c)Gazve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d)Sahabe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7.Peygamberimizin gençlik yıllarında Erdemliler Birliği’ne katılması neye önem verdiğini gösterir?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a)Eğitime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b)Adalete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c)Kardeşliğe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d)Sevgi ve saygıya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8.Müslümanların Mekkeli müşriklerle yapmış olduğu ilk savaş hangisidir?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a)Uhud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b)Hendek</w:t>
      </w:r>
      <w:r>
        <w:rPr>
          <w:rFonts w:ascii="Cambria" w:hAnsi="Cambria"/>
          <w:sz w:val="20"/>
          <w:szCs w:val="20"/>
        </w:rPr>
        <w:tab/>
        <w:t>c)Mute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d)Bedir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9.Veda hutbesi ne zaman ve nerede gerçekleşmiştir?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a)Medine-632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b)Medine-630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c)Mekke-632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</w:t>
      </w:r>
      <w:r w:rsidRPr="00E01392">
        <w:rPr>
          <w:rFonts w:ascii="Cambria" w:hAnsi="Cambria"/>
          <w:sz w:val="20"/>
          <w:szCs w:val="20"/>
        </w:rPr>
        <w:t xml:space="preserve"> Mekke-571</w:t>
      </w:r>
      <w:r w:rsidRPr="00E01392">
        <w:rPr>
          <w:rFonts w:ascii="Cambria" w:hAnsi="Cambria"/>
          <w:sz w:val="20"/>
          <w:szCs w:val="20"/>
        </w:rPr>
        <w:tab/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10.Veda hutbesinde aşağıdaki konulardan hangisine değinilmemiştir?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a)İnsanların eşit olduğuna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b)Zekat vermeye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c)Kadın haklarına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d)Can ve mal güvenliğine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11.Peygamberimizin bakımını üstlenen amcası ve dedesi hangi şıkta doğru verilmiştir?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a)Ebu Talip-Abdulmuttalip</w:t>
      </w:r>
      <w:r>
        <w:rPr>
          <w:rFonts w:ascii="Cambria" w:hAnsi="Cambria"/>
          <w:sz w:val="20"/>
          <w:szCs w:val="20"/>
        </w:rPr>
        <w:tab/>
        <w:t>b)Ebu Leheb-Ebu Talip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c)Abbas-Abdulmuttalip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d)Ebu Talip-Vehb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12.Aşağıdakilerden hangisi peygamberimizin çocuklarından değildir?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a)Zeynep</w:t>
      </w:r>
      <w:r>
        <w:rPr>
          <w:rFonts w:ascii="Cambria" w:hAnsi="Cambria"/>
          <w:sz w:val="20"/>
          <w:szCs w:val="20"/>
        </w:rPr>
        <w:tab/>
        <w:t>b)Kasım</w:t>
      </w:r>
      <w:r>
        <w:rPr>
          <w:rFonts w:ascii="Cambria" w:hAnsi="Cambria"/>
          <w:sz w:val="20"/>
          <w:szCs w:val="20"/>
        </w:rPr>
        <w:tab/>
        <w:t>c)Ali</w:t>
      </w:r>
      <w:r>
        <w:rPr>
          <w:rFonts w:ascii="Cambria" w:hAnsi="Cambria"/>
          <w:sz w:val="20"/>
          <w:szCs w:val="20"/>
        </w:rPr>
        <w:tab/>
        <w:t>d)Fatma</w:t>
      </w:r>
    </w:p>
    <w:p w:rsidR="008E7095" w:rsidRPr="00BF6B13" w:rsidRDefault="008E7095" w:rsidP="00BF6B13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13</w:t>
      </w:r>
      <w:r w:rsidRPr="00BF6B13">
        <w:rPr>
          <w:rFonts w:ascii="Cambria" w:hAnsi="Cambria"/>
          <w:b/>
          <w:sz w:val="20"/>
          <w:szCs w:val="20"/>
        </w:rPr>
        <w:t>.Hüzün yılı kimlerin vefat ettiği yıldır?</w:t>
      </w:r>
    </w:p>
    <w:p w:rsidR="008E7095" w:rsidRPr="00BF6B13" w:rsidRDefault="008E7095" w:rsidP="00BF6B13">
      <w:pPr>
        <w:spacing w:after="0" w:line="240" w:lineRule="auto"/>
        <w:rPr>
          <w:rFonts w:ascii="Cambria" w:hAnsi="Cambria"/>
          <w:sz w:val="20"/>
          <w:szCs w:val="20"/>
        </w:rPr>
      </w:pPr>
      <w:r w:rsidRPr="00BF6B13">
        <w:rPr>
          <w:rFonts w:ascii="Cambria" w:hAnsi="Cambria"/>
          <w:sz w:val="20"/>
          <w:szCs w:val="20"/>
        </w:rPr>
        <w:t>a)Hz.Ebubekir-Hz.Hatice</w:t>
      </w:r>
      <w:r w:rsidRPr="00BF6B13">
        <w:rPr>
          <w:rFonts w:ascii="Cambria" w:hAnsi="Cambria"/>
          <w:sz w:val="20"/>
          <w:szCs w:val="20"/>
        </w:rPr>
        <w:tab/>
        <w:t xml:space="preserve">      b)Ebu Talip-Hz.Hatice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BF6B13">
        <w:rPr>
          <w:rFonts w:ascii="Cambria" w:hAnsi="Cambria"/>
          <w:sz w:val="20"/>
          <w:szCs w:val="20"/>
        </w:rPr>
        <w:t>c)Abdulmuttalip-Ebu Talip  d)Ebu Talip-Hz.Ömer</w:t>
      </w: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14</w:t>
      </w:r>
      <w:r w:rsidRPr="00E23281">
        <w:rPr>
          <w:rFonts w:ascii="Cambria" w:hAnsi="Cambria"/>
          <w:b/>
          <w:sz w:val="20"/>
          <w:szCs w:val="20"/>
        </w:rPr>
        <w:t>.Peygamberimizin doğduğu çevreyle ilgili hangisi söylenemez?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a)Haksızlıklar çok yaygındı.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b)İnsanların çoğu putperestti.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c)Kabileler halinde yaşarlardı.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d)Kadınlara çok değer verilirdi.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 xml:space="preserve">15.Müslümanların Medine’de </w:t>
      </w:r>
      <w:r>
        <w:rPr>
          <w:rFonts w:ascii="Cambria" w:hAnsi="Cambria"/>
          <w:b/>
          <w:sz w:val="20"/>
          <w:szCs w:val="20"/>
        </w:rPr>
        <w:t xml:space="preserve">barışı sağlamak için </w:t>
      </w:r>
      <w:r w:rsidRPr="00E23281">
        <w:rPr>
          <w:rFonts w:ascii="Cambria" w:hAnsi="Cambria"/>
          <w:b/>
          <w:sz w:val="20"/>
          <w:szCs w:val="20"/>
        </w:rPr>
        <w:t>Yahudilerle yaptığı sözleşme aşağıdakilerden hangisidir?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 Sözleşmesi</w:t>
      </w:r>
      <w:r>
        <w:rPr>
          <w:rFonts w:ascii="Cambria" w:hAnsi="Cambria"/>
          <w:sz w:val="20"/>
          <w:szCs w:val="20"/>
        </w:rPr>
        <w:tab/>
        <w:t>b)Hudeybiye Anlaşması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c)Sevik Anlaşması</w:t>
      </w:r>
      <w:r>
        <w:rPr>
          <w:rFonts w:ascii="Cambria" w:hAnsi="Cambria"/>
          <w:sz w:val="20"/>
          <w:szCs w:val="20"/>
        </w:rPr>
        <w:tab/>
        <w:t>d)Bedir Sözleşmesi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16.”</w:t>
      </w:r>
      <w:r>
        <w:rPr>
          <w:rFonts w:ascii="Cambria" w:hAnsi="Cambria"/>
          <w:sz w:val="20"/>
          <w:szCs w:val="20"/>
        </w:rPr>
        <w:t>Yemeğin bereketi yemekten önce………..,yemekten sonra da elleri ve …….. yıkamaktadır?”</w:t>
      </w:r>
    </w:p>
    <w:p w:rsidR="008E7095" w:rsidRPr="00E23281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E23281">
        <w:rPr>
          <w:rFonts w:ascii="Cambria" w:hAnsi="Cambria"/>
          <w:b/>
          <w:sz w:val="20"/>
          <w:szCs w:val="20"/>
        </w:rPr>
        <w:t>Yukarıdaki hadiste boş bırakılan yerlere hangi şık gelmelidir?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a)ağzı-yüzü  b)elleri-kolları   c)elleri-ağzı</w:t>
      </w:r>
      <w:r>
        <w:rPr>
          <w:rFonts w:ascii="Cambria" w:hAnsi="Cambria"/>
          <w:sz w:val="20"/>
          <w:szCs w:val="20"/>
        </w:rPr>
        <w:tab/>
        <w:t xml:space="preserve">  d)ağzı-kolları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D86276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17.</w:t>
      </w:r>
      <w:r>
        <w:rPr>
          <w:rFonts w:ascii="Cambria" w:hAnsi="Cambria"/>
          <w:b/>
          <w:sz w:val="20"/>
          <w:szCs w:val="20"/>
        </w:rPr>
        <w:t>Aşağıdakilerden hangisi peygamberimizin çevre temizliğine verdiği önemi gösterir?</w:t>
      </w:r>
    </w:p>
    <w:p w:rsidR="008E7095" w:rsidRPr="001C27A1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 w:rsidRPr="001C27A1">
        <w:rPr>
          <w:rFonts w:ascii="Cambria" w:hAnsi="Cambria"/>
          <w:sz w:val="20"/>
          <w:szCs w:val="20"/>
        </w:rPr>
        <w:t>a)</w:t>
      </w:r>
      <w:r>
        <w:rPr>
          <w:rFonts w:ascii="Cambria" w:hAnsi="Cambria"/>
          <w:sz w:val="20"/>
          <w:szCs w:val="20"/>
        </w:rPr>
        <w:t>”</w:t>
      </w:r>
      <w:r w:rsidRPr="001C27A1">
        <w:rPr>
          <w:rFonts w:ascii="Cambria" w:hAnsi="Cambria"/>
          <w:sz w:val="20"/>
          <w:szCs w:val="20"/>
        </w:rPr>
        <w:t>Her Müslümanın 7 günde bir bedenini yıkama vazifesi vardır.</w:t>
      </w:r>
      <w:r>
        <w:rPr>
          <w:rFonts w:ascii="Cambria" w:hAnsi="Cambria"/>
          <w:sz w:val="20"/>
          <w:szCs w:val="20"/>
        </w:rPr>
        <w:t>”</w:t>
      </w:r>
    </w:p>
    <w:p w:rsidR="008E7095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 w:rsidRPr="001C27A1">
        <w:rPr>
          <w:rFonts w:ascii="Cambria" w:hAnsi="Cambria"/>
          <w:sz w:val="20"/>
          <w:szCs w:val="20"/>
        </w:rPr>
        <w:t>b)</w:t>
      </w:r>
      <w:r>
        <w:rPr>
          <w:rFonts w:ascii="Cambria" w:hAnsi="Cambria"/>
          <w:sz w:val="20"/>
          <w:szCs w:val="20"/>
        </w:rPr>
        <w:t>”Kıyamet kopacağını bilseniz bile elinizdeki fidanı dikin.”</w:t>
      </w:r>
    </w:p>
    <w:p w:rsidR="008E7095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c)”Misvak kullanın.Çünkü misvak ağzı temizler.”</w:t>
      </w:r>
    </w:p>
    <w:p w:rsidR="008E7095" w:rsidRPr="001C27A1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d)”Kıyafetlerinizi düzeltin.Allah çirkinliği sevmez.”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D86276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18.</w:t>
      </w:r>
      <w:r>
        <w:rPr>
          <w:rFonts w:ascii="Cambria" w:hAnsi="Cambria"/>
          <w:b/>
          <w:sz w:val="20"/>
          <w:szCs w:val="20"/>
        </w:rPr>
        <w:t xml:space="preserve"> “3 yere abdest bozmaktan sakının…….”hadisinde aşağıdakilerden hangisi yoktur?</w:t>
      </w:r>
    </w:p>
    <w:p w:rsidR="008E7095" w:rsidRPr="00367BF6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 w:rsidRPr="00367BF6">
        <w:rPr>
          <w:rFonts w:ascii="Cambria" w:hAnsi="Cambria"/>
          <w:sz w:val="20"/>
          <w:szCs w:val="20"/>
        </w:rPr>
        <w:t>a)Su kaynaklarına</w:t>
      </w:r>
      <w:r w:rsidRPr="00367BF6">
        <w:rPr>
          <w:rFonts w:ascii="Cambria" w:hAnsi="Cambria"/>
          <w:sz w:val="20"/>
          <w:szCs w:val="20"/>
        </w:rPr>
        <w:tab/>
        <w:t>b)Gölgelik yerlere</w:t>
      </w:r>
    </w:p>
    <w:p w:rsidR="008E7095" w:rsidRPr="00367BF6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 w:rsidRPr="00367BF6">
        <w:rPr>
          <w:rFonts w:ascii="Cambria" w:hAnsi="Cambria"/>
          <w:sz w:val="20"/>
          <w:szCs w:val="20"/>
        </w:rPr>
        <w:t>c)Yol ortasına</w:t>
      </w:r>
      <w:r w:rsidRPr="00367BF6">
        <w:rPr>
          <w:rFonts w:ascii="Cambria" w:hAnsi="Cambria"/>
          <w:sz w:val="20"/>
          <w:szCs w:val="20"/>
        </w:rPr>
        <w:tab/>
      </w:r>
      <w:r w:rsidRPr="00367BF6">
        <w:rPr>
          <w:rFonts w:ascii="Cambria" w:hAnsi="Cambria"/>
          <w:sz w:val="20"/>
          <w:szCs w:val="20"/>
        </w:rPr>
        <w:tab/>
        <w:t>d)</w:t>
      </w:r>
      <w:r>
        <w:rPr>
          <w:rFonts w:ascii="Cambria" w:hAnsi="Cambria"/>
          <w:sz w:val="20"/>
          <w:szCs w:val="20"/>
        </w:rPr>
        <w:t>Denize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:rsidR="008E7095" w:rsidRDefault="008E7095" w:rsidP="00D86276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19.</w:t>
      </w:r>
      <w:r>
        <w:rPr>
          <w:rFonts w:ascii="Cambria" w:hAnsi="Cambria"/>
          <w:b/>
          <w:sz w:val="20"/>
          <w:szCs w:val="20"/>
        </w:rPr>
        <w:t>Peygamberliğinden önce Hz.Muhammed Efendimize güvenilirliğinden dolayı verilen lakap aşağıdakilerden hangisidir?</w:t>
      </w:r>
    </w:p>
    <w:p w:rsidR="008E7095" w:rsidRPr="00D34BAA" w:rsidRDefault="008E7095" w:rsidP="00D86276">
      <w:pPr>
        <w:spacing w:after="0" w:line="240" w:lineRule="auto"/>
        <w:rPr>
          <w:rFonts w:ascii="Cambria" w:hAnsi="Cambria"/>
          <w:sz w:val="20"/>
          <w:szCs w:val="20"/>
        </w:rPr>
      </w:pPr>
      <w:r w:rsidRPr="00D34BAA">
        <w:rPr>
          <w:rFonts w:ascii="Cambria" w:hAnsi="Cambria"/>
          <w:sz w:val="20"/>
          <w:szCs w:val="20"/>
        </w:rPr>
        <w:t>a)Muhammed’ül Emin</w:t>
      </w:r>
      <w:r w:rsidRPr="00D34BAA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D34BAA">
        <w:rPr>
          <w:rFonts w:ascii="Cambria" w:hAnsi="Cambria"/>
          <w:sz w:val="20"/>
          <w:szCs w:val="20"/>
        </w:rPr>
        <w:t>b)Hakem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D34BAA">
        <w:rPr>
          <w:rFonts w:ascii="Cambria" w:hAnsi="Cambria"/>
          <w:sz w:val="20"/>
          <w:szCs w:val="20"/>
        </w:rPr>
        <w:t>c)Hılful Fudül</w:t>
      </w:r>
      <w:r w:rsidRPr="00D34BAA">
        <w:rPr>
          <w:rFonts w:ascii="Cambria" w:hAnsi="Cambria"/>
          <w:sz w:val="20"/>
          <w:szCs w:val="20"/>
        </w:rPr>
        <w:tab/>
      </w:r>
      <w:r w:rsidRPr="00D34BAA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D34BAA">
        <w:rPr>
          <w:rFonts w:ascii="Cambria" w:hAnsi="Cambria"/>
          <w:sz w:val="20"/>
          <w:szCs w:val="20"/>
        </w:rPr>
        <w:t>d)</w:t>
      </w:r>
      <w:r>
        <w:rPr>
          <w:rFonts w:ascii="Cambria" w:hAnsi="Cambria"/>
          <w:sz w:val="20"/>
          <w:szCs w:val="20"/>
        </w:rPr>
        <w:t>Ebu’l Kasım</w:t>
      </w:r>
      <w:bookmarkStart w:id="0" w:name="_GoBack"/>
      <w:bookmarkEnd w:id="0"/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3E16BD">
        <w:rPr>
          <w:rFonts w:ascii="Cambria" w:hAnsi="Cambria"/>
          <w:b/>
          <w:sz w:val="20"/>
          <w:szCs w:val="20"/>
        </w:rPr>
        <w:t>20.</w:t>
      </w:r>
      <w:r w:rsidRPr="003A71CA">
        <w:rPr>
          <w:rFonts w:ascii="Cambria" w:hAnsi="Cambria"/>
          <w:sz w:val="20"/>
          <w:szCs w:val="20"/>
        </w:rPr>
        <w:t>Hz.Ayşe’ye peygamberimizin ahlakı sorulduğunda “O</w:t>
      </w:r>
      <w:r>
        <w:rPr>
          <w:rFonts w:ascii="Cambria" w:hAnsi="Cambria"/>
          <w:sz w:val="20"/>
          <w:szCs w:val="20"/>
        </w:rPr>
        <w:t>’</w:t>
      </w:r>
      <w:r w:rsidRPr="003A71CA">
        <w:rPr>
          <w:rFonts w:ascii="Cambria" w:hAnsi="Cambria"/>
          <w:sz w:val="20"/>
          <w:szCs w:val="20"/>
        </w:rPr>
        <w:t>nun ahlakı ……</w:t>
      </w:r>
      <w:r>
        <w:rPr>
          <w:rFonts w:ascii="Cambria" w:hAnsi="Cambria"/>
          <w:sz w:val="20"/>
          <w:szCs w:val="20"/>
        </w:rPr>
        <w:t>……….</w:t>
      </w:r>
      <w:r w:rsidRPr="003A71CA">
        <w:rPr>
          <w:rFonts w:ascii="Cambria" w:hAnsi="Cambria"/>
          <w:sz w:val="20"/>
          <w:szCs w:val="20"/>
        </w:rPr>
        <w:t>.”demiştir.</w:t>
      </w:r>
    </w:p>
    <w:p w:rsidR="008E7095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3A71CA">
        <w:rPr>
          <w:rFonts w:ascii="Cambria" w:hAnsi="Cambria"/>
          <w:b/>
          <w:sz w:val="20"/>
          <w:szCs w:val="20"/>
        </w:rPr>
        <w:t>Yukarıdaki boşluğa aşağıdaki şıklardan hangisi gelmelidir?</w:t>
      </w:r>
    </w:p>
    <w:p w:rsidR="008E7095" w:rsidRPr="00D34BAA" w:rsidRDefault="008E7095" w:rsidP="00D34BAA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a)Güzeldir.</w:t>
      </w:r>
      <w:r>
        <w:rPr>
          <w:rFonts w:ascii="Cambria" w:hAnsi="Cambria"/>
          <w:sz w:val="20"/>
          <w:szCs w:val="20"/>
        </w:rPr>
        <w:tab/>
        <w:t>b)Kur’an’dır.</w:t>
      </w:r>
      <w:r>
        <w:rPr>
          <w:rFonts w:ascii="Cambria" w:hAnsi="Cambria"/>
          <w:sz w:val="20"/>
          <w:szCs w:val="20"/>
        </w:rPr>
        <w:tab/>
        <w:t>c)Yücedir.       d)Üstündür</w:t>
      </w:r>
    </w:p>
    <w:p w:rsidR="008E7095" w:rsidRDefault="008E7095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8E7095" w:rsidRDefault="008E7095" w:rsidP="002414A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CEVAP ANAHTARI</w:t>
      </w: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page" w:tblpX="6523" w:tblpY="-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97"/>
        <w:gridCol w:w="397"/>
        <w:gridCol w:w="397"/>
        <w:gridCol w:w="397"/>
        <w:gridCol w:w="453"/>
        <w:gridCol w:w="397"/>
        <w:gridCol w:w="397"/>
        <w:gridCol w:w="397"/>
        <w:gridCol w:w="397"/>
      </w:tblGrid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13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17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18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19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8E7095" w:rsidRPr="00C85E5F" w:rsidTr="00FA3525">
        <w:tc>
          <w:tcPr>
            <w:tcW w:w="456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85E5F"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8E7095" w:rsidRPr="00C85E5F" w:rsidRDefault="008E7095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85E5F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</w:tbl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Default="008E7095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8E7095" w:rsidRPr="00955783" w:rsidRDefault="008E7095" w:rsidP="00613008">
      <w:pPr>
        <w:spacing w:after="0" w:line="240" w:lineRule="auto"/>
        <w:jc w:val="center"/>
        <w:rPr>
          <w:rFonts w:ascii="Cambria" w:hAnsi="Cambria"/>
        </w:rPr>
      </w:pPr>
      <w:hyperlink r:id="rId5" w:history="1">
        <w:r w:rsidRPr="000C5C06">
          <w:rPr>
            <w:rStyle w:val="Hyperlink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p w:rsidR="008E7095" w:rsidRPr="00DC2671" w:rsidRDefault="008E7095" w:rsidP="00613008">
      <w:pPr>
        <w:spacing w:after="0" w:line="240" w:lineRule="auto"/>
        <w:jc w:val="center"/>
      </w:pPr>
    </w:p>
    <w:sectPr w:rsidR="008E7095" w:rsidRPr="00DC2671" w:rsidSect="00BF6B13">
      <w:type w:val="continuous"/>
      <w:pgSz w:w="11906" w:h="16838"/>
      <w:pgMar w:top="284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76E"/>
    <w:multiLevelType w:val="hybridMultilevel"/>
    <w:tmpl w:val="36362D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57AB0"/>
    <w:multiLevelType w:val="hybridMultilevel"/>
    <w:tmpl w:val="A37664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779"/>
    <w:rsid w:val="00007408"/>
    <w:rsid w:val="00077E64"/>
    <w:rsid w:val="0008089F"/>
    <w:rsid w:val="000C5C06"/>
    <w:rsid w:val="00135DD8"/>
    <w:rsid w:val="00142BC0"/>
    <w:rsid w:val="001C27A1"/>
    <w:rsid w:val="001C7E61"/>
    <w:rsid w:val="002056F8"/>
    <w:rsid w:val="002414A8"/>
    <w:rsid w:val="0025010A"/>
    <w:rsid w:val="002B3F76"/>
    <w:rsid w:val="00367BF6"/>
    <w:rsid w:val="003A71CA"/>
    <w:rsid w:val="003A7658"/>
    <w:rsid w:val="003E16BD"/>
    <w:rsid w:val="004422ED"/>
    <w:rsid w:val="005F2927"/>
    <w:rsid w:val="006066DD"/>
    <w:rsid w:val="00613008"/>
    <w:rsid w:val="00616BB4"/>
    <w:rsid w:val="0065469A"/>
    <w:rsid w:val="00681106"/>
    <w:rsid w:val="00684A08"/>
    <w:rsid w:val="006F59C2"/>
    <w:rsid w:val="007166BA"/>
    <w:rsid w:val="00765343"/>
    <w:rsid w:val="007D542E"/>
    <w:rsid w:val="007F31CD"/>
    <w:rsid w:val="007F67E1"/>
    <w:rsid w:val="00813AD0"/>
    <w:rsid w:val="008C55B0"/>
    <w:rsid w:val="008E7095"/>
    <w:rsid w:val="008F08E3"/>
    <w:rsid w:val="008F64E5"/>
    <w:rsid w:val="00941FA0"/>
    <w:rsid w:val="00955783"/>
    <w:rsid w:val="00A1002C"/>
    <w:rsid w:val="00A50779"/>
    <w:rsid w:val="00A50DB1"/>
    <w:rsid w:val="00AC2CC7"/>
    <w:rsid w:val="00BF6B13"/>
    <w:rsid w:val="00C47C6D"/>
    <w:rsid w:val="00C85E5F"/>
    <w:rsid w:val="00CD70AA"/>
    <w:rsid w:val="00D34BAA"/>
    <w:rsid w:val="00D86276"/>
    <w:rsid w:val="00D90C9E"/>
    <w:rsid w:val="00DA7BAB"/>
    <w:rsid w:val="00DB71AF"/>
    <w:rsid w:val="00DC2671"/>
    <w:rsid w:val="00E01392"/>
    <w:rsid w:val="00E23281"/>
    <w:rsid w:val="00E23B82"/>
    <w:rsid w:val="00E703E6"/>
    <w:rsid w:val="00F22231"/>
    <w:rsid w:val="00FA3525"/>
    <w:rsid w:val="00FC3361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E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1F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34BA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130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0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1</Pages>
  <Words>544</Words>
  <Characters>3101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48</cp:revision>
  <dcterms:created xsi:type="dcterms:W3CDTF">2013-12-21T13:19:00Z</dcterms:created>
  <dcterms:modified xsi:type="dcterms:W3CDTF">2013-12-31T13:27:00Z</dcterms:modified>
  <cp:category>www.sorubak.com</cp:category>
</cp:coreProperties>
</file>