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66" w:rsidRPr="002D71E5" w:rsidRDefault="003C1166" w:rsidP="0062482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BİLAL YAŞAR</w:t>
      </w:r>
      <w:r w:rsidRPr="002D71E5">
        <w:rPr>
          <w:b/>
          <w:sz w:val="24"/>
          <w:szCs w:val="24"/>
        </w:rPr>
        <w:t xml:space="preserve"> ORTAOKULU</w:t>
      </w:r>
    </w:p>
    <w:p w:rsidR="003C1166" w:rsidRPr="002D71E5" w:rsidRDefault="003C1166" w:rsidP="00624827">
      <w:pPr>
        <w:pStyle w:val="NoSpacing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3C1166" w:rsidRPr="002D71E5" w:rsidRDefault="003C1166" w:rsidP="00624827">
      <w:pPr>
        <w:pStyle w:val="NoSpacing"/>
        <w:spacing w:after="240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2013-2014 ÖĞRETİM YILI 5.SINIF 1. DÖNEM 2. SINAVI</w:t>
      </w:r>
      <w:r>
        <w:rPr>
          <w:b/>
          <w:sz w:val="24"/>
          <w:szCs w:val="24"/>
        </w:rPr>
        <w:t xml:space="preserve"> </w:t>
      </w:r>
      <w:r w:rsidRPr="002D71E5">
        <w:rPr>
          <w:b/>
          <w:sz w:val="24"/>
          <w:szCs w:val="24"/>
        </w:rPr>
        <w:t xml:space="preserve"> </w:t>
      </w:r>
    </w:p>
    <w:p w:rsidR="003C1166" w:rsidRPr="002D71E5" w:rsidRDefault="003C1166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                 Sınıfı / No:</w:t>
      </w:r>
    </w:p>
    <w:p w:rsidR="003C1166" w:rsidRPr="002D71E5" w:rsidRDefault="003C1166" w:rsidP="00624827">
      <w:pPr>
        <w:rPr>
          <w:b/>
          <w:sz w:val="24"/>
          <w:szCs w:val="24"/>
        </w:rPr>
        <w:sectPr w:rsidR="003C1166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3C1166" w:rsidRPr="002D71E5" w:rsidRDefault="003C1166" w:rsidP="00A65455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 eşleştirmelerden hangisi </w:t>
      </w:r>
      <w:r w:rsidRPr="002D71E5">
        <w:rPr>
          <w:b/>
          <w:color w:val="0D0D0D"/>
          <w:sz w:val="24"/>
          <w:szCs w:val="24"/>
          <w:u w:val="single"/>
        </w:rPr>
        <w:t>yanlıştır</w:t>
      </w:r>
      <w:r w:rsidRPr="002D71E5">
        <w:rPr>
          <w:b/>
          <w:color w:val="0D0D0D"/>
          <w:sz w:val="24"/>
          <w:szCs w:val="24"/>
        </w:rPr>
        <w:t>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Kaydet- (Ctrl + S)</w:t>
      </w:r>
    </w:p>
    <w:p w:rsidR="003C1166" w:rsidRPr="002D71E5" w:rsidRDefault="003C1166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Kes – (Ctrl + Z)</w:t>
      </w:r>
    </w:p>
    <w:p w:rsidR="003C1166" w:rsidRPr="002D71E5" w:rsidRDefault="003C1166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Yapıştır – (Ctrl + V)</w:t>
      </w:r>
    </w:p>
    <w:p w:rsidR="003C1166" w:rsidRPr="002D71E5" w:rsidRDefault="003C1166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Kopyala – (Ctrl + C)</w:t>
      </w:r>
    </w:p>
    <w:p w:rsidR="003C1166" w:rsidRPr="002D71E5" w:rsidRDefault="003C1166" w:rsidP="00A65455">
      <w:pPr>
        <w:pStyle w:val="ListParagraph"/>
        <w:spacing w:after="0" w:line="240" w:lineRule="auto"/>
        <w:ind w:left="993"/>
        <w:jc w:val="both"/>
        <w:rPr>
          <w:color w:val="0D0D0D"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Bilgisayarımı kapatırken hangi yöntemi kullanmalıyım.? (5 Puan)</w:t>
      </w:r>
    </w:p>
    <w:p w:rsidR="003C1166" w:rsidRPr="002D71E5" w:rsidRDefault="003C1166" w:rsidP="00A65455">
      <w:pPr>
        <w:pStyle w:val="ListParagraph"/>
        <w:spacing w:after="0" w:line="240" w:lineRule="auto"/>
        <w:rPr>
          <w:b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Direk olarak  kasa üzerinde bulunan açma kapama düğmesine basılmalıdır.</w:t>
      </w:r>
    </w:p>
    <w:p w:rsidR="003C1166" w:rsidRPr="002D71E5" w:rsidRDefault="003C1166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3C1166" w:rsidRPr="002D71E5" w:rsidRDefault="003C1166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3C1166" w:rsidRPr="002D71E5" w:rsidRDefault="003C1166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Hiçbiri.</w:t>
      </w:r>
    </w:p>
    <w:p w:rsidR="003C1166" w:rsidRPr="002D71E5" w:rsidRDefault="003C1166" w:rsidP="00A65455">
      <w:pPr>
        <w:spacing w:after="0" w:line="240" w:lineRule="auto"/>
        <w:ind w:hanging="284"/>
        <w:rPr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 boşluklara uygun cevabı yazınız.</w:t>
      </w:r>
    </w:p>
    <w:p w:rsidR="003C1166" w:rsidRPr="002D71E5" w:rsidRDefault="003C1166" w:rsidP="00C31C3B">
      <w:pPr>
        <w:pStyle w:val="ListParagraph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( Yerel alan – Anında Mesajlaşma Yazılımı – İnternet Tarayıcı – Nisan 1993 – E-posta )</w:t>
      </w:r>
    </w:p>
    <w:p w:rsidR="003C1166" w:rsidRPr="002D71E5" w:rsidRDefault="003C1166" w:rsidP="00C31C3B">
      <w:pPr>
        <w:pStyle w:val="ListParagraph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(20 Puan)</w:t>
      </w:r>
    </w:p>
    <w:p w:rsidR="003C1166" w:rsidRPr="002D71E5" w:rsidRDefault="003C1166" w:rsidP="00C31C3B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İnternet ülkemizde ilk olarak: ODTÜ’de; ………………….. tarihinde kullanılmaya başlanmıştır. </w:t>
      </w:r>
    </w:p>
    <w:p w:rsidR="003C1166" w:rsidRPr="002D71E5" w:rsidRDefault="003C1166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Birbirine yakın mesafedeki bilgisayarların bir kablo ve ethernet kartı aracılığıyla bağlanmasından oluşan bilgisayar ağlarına ……………….ağı   denir.</w:t>
      </w:r>
    </w:p>
    <w:p w:rsidR="003C1166" w:rsidRPr="002D71E5" w:rsidRDefault="003C1166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İnternet sitelerinde gezinti yapabilmeniz için bilgisayarınızda yüklü bir …………………………. programı bulunması gereklidir. </w:t>
      </w:r>
    </w:p>
    <w:p w:rsidR="003C1166" w:rsidRPr="002D71E5" w:rsidRDefault="003C1166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……………………; günlük yaşamdaki mektubun elektronik ortamdaki karşılığıdır.</w:t>
      </w:r>
    </w:p>
    <w:p w:rsidR="003C1166" w:rsidRPr="002D71E5" w:rsidRDefault="003C1166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…………………………….; aynı anda çevrimiçi (online) olan kişiler arasında eş zamanlı iletişim sağlayan, ses,dosya ve görüntü aktarımına olanak veren yazılımlardır. </w:t>
      </w:r>
    </w:p>
    <w:p w:rsidR="003C1166" w:rsidRPr="002D71E5" w:rsidRDefault="003C1166" w:rsidP="009B2488">
      <w:pPr>
        <w:jc w:val="both"/>
        <w:rPr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Aşağıdakilerden hangisi </w:t>
      </w:r>
      <w:r w:rsidRPr="005426F9">
        <w:rPr>
          <w:b/>
          <w:color w:val="0D0D0D"/>
          <w:sz w:val="24"/>
          <w:szCs w:val="24"/>
          <w:u w:val="single"/>
        </w:rPr>
        <w:t>devlet dairelerinin</w:t>
      </w:r>
      <w:r w:rsidRPr="002D71E5">
        <w:rPr>
          <w:b/>
          <w:color w:val="0D0D0D"/>
          <w:sz w:val="24"/>
          <w:szCs w:val="24"/>
        </w:rPr>
        <w:t xml:space="preserve"> internet siteleri için kullanılan uzantıdır?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edu</w:t>
      </w:r>
    </w:p>
    <w:p w:rsidR="003C1166" w:rsidRPr="002D71E5" w:rsidRDefault="003C1166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org</w:t>
      </w:r>
    </w:p>
    <w:p w:rsidR="003C1166" w:rsidRPr="002D71E5" w:rsidRDefault="003C1166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net</w:t>
      </w:r>
    </w:p>
    <w:p w:rsidR="003C1166" w:rsidRPr="002D71E5" w:rsidRDefault="003C1166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gov</w:t>
      </w: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İnternete bağlanmak için neler gereklidir?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internet tarayıcı programıdır?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Google Chrome</w:t>
      </w:r>
    </w:p>
    <w:p w:rsidR="003C1166" w:rsidRPr="002D71E5" w:rsidRDefault="003C1166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Windows 8</w:t>
      </w:r>
    </w:p>
    <w:p w:rsidR="003C1166" w:rsidRPr="002D71E5" w:rsidRDefault="003C1166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Mac OS</w:t>
      </w:r>
    </w:p>
    <w:p w:rsidR="003C1166" w:rsidRPr="002D71E5" w:rsidRDefault="003C1166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Linux</w:t>
      </w:r>
    </w:p>
    <w:p w:rsidR="003C1166" w:rsidRPr="002D71E5" w:rsidRDefault="003C1166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e-posta kullanıcı adı olabilir?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ebruyiğit1984</w:t>
      </w:r>
    </w:p>
    <w:p w:rsidR="003C1166" w:rsidRPr="002D71E5" w:rsidRDefault="003C1166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ebruyiğit</w:t>
      </w:r>
    </w:p>
    <w:p w:rsidR="003C1166" w:rsidRPr="002D71E5" w:rsidRDefault="003C1166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ebru_yigit</w:t>
      </w:r>
    </w:p>
    <w:p w:rsidR="003C1166" w:rsidRPr="002D71E5" w:rsidRDefault="003C1166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06ebruyiğit</w:t>
      </w:r>
    </w:p>
    <w:p w:rsidR="003C1166" w:rsidRPr="002D71E5" w:rsidRDefault="003C1166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anında mesajlaşma yazılımına örnek değildir?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Skype</w:t>
      </w:r>
    </w:p>
    <w:p w:rsidR="003C1166" w:rsidRPr="002D71E5" w:rsidRDefault="003C1166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Yahoo Messenger</w:t>
      </w:r>
    </w:p>
    <w:p w:rsidR="003C1166" w:rsidRPr="002D71E5" w:rsidRDefault="003C1166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GTalk</w:t>
      </w:r>
    </w:p>
    <w:p w:rsidR="003C1166" w:rsidRPr="002D71E5" w:rsidRDefault="003C1166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Paint</w:t>
      </w:r>
    </w:p>
    <w:p w:rsidR="003C1166" w:rsidRPr="002D71E5" w:rsidRDefault="003C1166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Bilgisayarda bilgilerin geçici olarak saklandığı birim hangisidir?</w:t>
      </w:r>
      <w:r w:rsidRPr="002D71E5">
        <w:rPr>
          <w:b/>
          <w:sz w:val="24"/>
          <w:szCs w:val="24"/>
        </w:rPr>
        <w:t xml:space="preserve"> (5 Puan)</w:t>
      </w:r>
    </w:p>
    <w:p w:rsidR="003C1166" w:rsidRPr="002D71E5" w:rsidRDefault="003C1166" w:rsidP="002911DB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Ram</w:t>
      </w:r>
    </w:p>
    <w:p w:rsidR="003C1166" w:rsidRPr="002D71E5" w:rsidRDefault="003C1166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Anakart</w:t>
      </w:r>
    </w:p>
    <w:p w:rsidR="003C1166" w:rsidRPr="002D71E5" w:rsidRDefault="003C1166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Ekran Kartı</w:t>
      </w:r>
    </w:p>
    <w:p w:rsidR="003C1166" w:rsidRPr="002D71E5" w:rsidRDefault="003C1166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Sabit Disk</w:t>
      </w:r>
    </w:p>
    <w:p w:rsidR="003C1166" w:rsidRPr="002D71E5" w:rsidRDefault="003C1166" w:rsidP="00E72377">
      <w:pPr>
        <w:pStyle w:val="ListParagraph"/>
        <w:jc w:val="both"/>
        <w:rPr>
          <w:color w:val="0D0D0D"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>Aşağıdaki cümleleri dikkatlice okuyunuz. Eğer cümlenin  DOĞRU olduğunu düşünüyorsanız, noktalı kısma D;   YANLIŞ olduğunu düşünüyorsanız, noktalı kısma Y yazınız.(20 puan)</w:t>
      </w:r>
    </w:p>
    <w:p w:rsidR="003C1166" w:rsidRPr="002D71E5" w:rsidRDefault="003C1166" w:rsidP="002911DB">
      <w:pPr>
        <w:pStyle w:val="ListParagraph"/>
        <w:ind w:left="284"/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292.2pt;margin-top:3.95pt;width:81.75pt;height:65.75pt;z-index:-251659776;visibility:visible" wrapcoords="-198 0 -198 21355 21600 21355 21600 0 -198 0">
            <v:imagedata r:id="rId7" o:title=""/>
            <w10:wrap type="tight"/>
          </v:shape>
        </w:pict>
      </w:r>
    </w:p>
    <w:p w:rsidR="003C1166" w:rsidRPr="002D71E5" w:rsidRDefault="003C1166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>
        <w:rPr>
          <w:noProof/>
          <w:lang w:eastAsia="tr-TR"/>
        </w:rPr>
        <w:pict>
          <v:shape id="Resim 4" o:spid="_x0000_s1027" type="#_x0000_t75" style="position:absolute;left:0;text-align:left;margin-left:295.2pt;margin-top:41.35pt;width:82.15pt;height:72.75pt;z-index:-251658752;visibility:visible" wrapcoords="-196 0 -196 21377 21600 21377 21600 0 -196 0">
            <v:imagedata r:id="rId8" o:title=""/>
            <w10:wrap type="tight"/>
          </v:shape>
        </w:pict>
      </w:r>
      <w:r w:rsidRPr="002D71E5">
        <w:rPr>
          <w:sz w:val="24"/>
          <w:szCs w:val="24"/>
        </w:rPr>
        <w:t>Bilişim Teknolojileri,insanoğlunun tasarlayarak ürettiği ya da uygulamaya koyduğu faydalı, faydasız veya zararlı her türlü aletler ve araçlardır..(…..)</w:t>
      </w:r>
    </w:p>
    <w:p w:rsidR="003C1166" w:rsidRPr="002D71E5" w:rsidRDefault="003C1166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 w:rsidRPr="002D71E5">
        <w:rPr>
          <w:sz w:val="24"/>
          <w:szCs w:val="24"/>
        </w:rPr>
        <w:t>Bilgi teknolojisinin amaçlarından biri hızlı haberleşmeyi sağlamamaktır.(….)</w:t>
      </w:r>
    </w:p>
    <w:p w:rsidR="003C1166" w:rsidRPr="002D71E5" w:rsidRDefault="003C1166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>
        <w:rPr>
          <w:noProof/>
          <w:lang w:eastAsia="tr-TR"/>
        </w:rPr>
        <w:pict>
          <v:shape id="Resim 1" o:spid="_x0000_s1028" type="#_x0000_t75" style="position:absolute;left:0;text-align:left;margin-left:295.2pt;margin-top:11.75pt;width:82.15pt;height:69pt;z-index:-251660800;visibility:visible" wrapcoords="-196 0 -196 21365 21600 21365 21600 0 -196 0">
            <v:imagedata r:id="rId9" o:title=""/>
            <w10:wrap type="tight"/>
          </v:shape>
        </w:pict>
      </w:r>
      <w:r w:rsidRPr="002D71E5">
        <w:rPr>
          <w:sz w:val="24"/>
          <w:szCs w:val="24"/>
        </w:rPr>
        <w:t>Bilgisayar kullanırken, ışık monitöre dik açıyla gelmelidir.(….)</w:t>
      </w:r>
    </w:p>
    <w:p w:rsidR="003C1166" w:rsidRPr="002D71E5" w:rsidRDefault="003C1166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 w:rsidRPr="002D71E5">
        <w:rPr>
          <w:sz w:val="24"/>
          <w:szCs w:val="24"/>
        </w:rPr>
        <w:t>Bilgisayar kullanırken, fare ve klavye masanın üzerinde aynı seviyede olmalıdır.(….)</w:t>
      </w:r>
    </w:p>
    <w:p w:rsidR="003C1166" w:rsidRPr="002D71E5" w:rsidRDefault="003C1166" w:rsidP="00A24920">
      <w:pPr>
        <w:pStyle w:val="ListParagraph"/>
        <w:numPr>
          <w:ilvl w:val="0"/>
          <w:numId w:val="8"/>
        </w:numPr>
        <w:ind w:left="567" w:hanging="283"/>
        <w:rPr>
          <w:noProof/>
          <w:sz w:val="24"/>
          <w:szCs w:val="24"/>
        </w:rPr>
      </w:pPr>
      <w:r>
        <w:rPr>
          <w:noProof/>
          <w:lang w:eastAsia="tr-TR"/>
        </w:rPr>
        <w:pict>
          <v:shape id="Resim 2" o:spid="_x0000_s1029" type="#_x0000_t75" style="position:absolute;left:0;text-align:left;margin-left:297.45pt;margin-top:8.35pt;width:76.5pt;height:69.75pt;z-index:-251657728;visibility:visible" wrapcoords="-212 0 -212 21368 21600 21368 21600 0 -212 0">
            <v:imagedata r:id="rId10" o:title=""/>
            <w10:wrap type="tight"/>
          </v:shape>
        </w:pict>
      </w:r>
      <w:r w:rsidRPr="002D71E5">
        <w:rPr>
          <w:noProof/>
          <w:sz w:val="24"/>
          <w:szCs w:val="24"/>
        </w:rPr>
        <w:t>IOS Apple’ın kendi ürettiği tablet ve telefonlar için çıkardığı işletim sistemidir. (…..)</w:t>
      </w:r>
    </w:p>
    <w:p w:rsidR="003C1166" w:rsidRPr="002D71E5" w:rsidRDefault="003C1166" w:rsidP="009B2D91">
      <w:pPr>
        <w:pStyle w:val="ListParagraph"/>
        <w:ind w:left="567"/>
        <w:rPr>
          <w:noProof/>
          <w:sz w:val="24"/>
          <w:szCs w:val="24"/>
        </w:rPr>
      </w:pPr>
    </w:p>
    <w:p w:rsidR="003C1166" w:rsidRPr="002D71E5" w:rsidRDefault="003C1166" w:rsidP="00A24920">
      <w:pPr>
        <w:pStyle w:val="ListParagraph"/>
        <w:numPr>
          <w:ilvl w:val="0"/>
          <w:numId w:val="1"/>
        </w:numPr>
        <w:jc w:val="both"/>
        <w:rPr>
          <w:color w:val="0D0D0D"/>
          <w:sz w:val="24"/>
          <w:szCs w:val="24"/>
        </w:rPr>
      </w:pPr>
      <w:r>
        <w:rPr>
          <w:noProof/>
          <w:lang w:eastAsia="tr-TR"/>
        </w:rPr>
        <w:pict>
          <v:shape id="Resim 6" o:spid="_x0000_s1030" type="#_x0000_t75" style="position:absolute;left:0;text-align:left;margin-left:286.6pt;margin-top:26.95pt;width:90.75pt;height:69pt;z-index:-251656704;visibility:visible" wrapcoords="-179 0 -179 21365 21600 21365 21600 0 -179 0">
            <v:imagedata r:id="rId11" o:title=""/>
            <w10:wrap type="tight"/>
          </v:shape>
        </w:pict>
      </w:r>
      <w:r w:rsidRPr="002D71E5">
        <w:rPr>
          <w:color w:val="0D0D0D"/>
          <w:sz w:val="24"/>
          <w:szCs w:val="24"/>
        </w:rPr>
        <w:t xml:space="preserve">Mete ve İsmet bir proje ödevi için grup arkadaşı olmuşlardır. İkisinin de evinde bilgisayarları ve internetleri vardır. </w:t>
      </w:r>
    </w:p>
    <w:p w:rsidR="003C1166" w:rsidRPr="002D71E5" w:rsidRDefault="003C1166" w:rsidP="00425503">
      <w:pPr>
        <w:pStyle w:val="ListParagraph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Beraber İsmet’in bilgisayarında çalışmaktadırlar. Ödeve son değişiklikleri Mete verecektir ama karasızdır. Eve gittiğinde annesinden fikir almak istiyordur. Ancak Mete fark eder ki flaş belleği yanında yoktur.</w:t>
      </w:r>
    </w:p>
    <w:p w:rsidR="003C1166" w:rsidRPr="002D71E5" w:rsidRDefault="003C1166" w:rsidP="00425503">
      <w:pPr>
        <w:pStyle w:val="ListParagraph"/>
        <w:jc w:val="both"/>
        <w:rPr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Mete hangi yöntemi kullanarak ödevin son haline evindeki bilgisayardan ulaşabilir?</w:t>
      </w:r>
      <w:r w:rsidRPr="002D71E5">
        <w:rPr>
          <w:b/>
          <w:sz w:val="24"/>
          <w:szCs w:val="24"/>
        </w:rPr>
        <w:t xml:space="preserve"> </w:t>
      </w:r>
      <w:r w:rsidRPr="00E72377">
        <w:rPr>
          <w:b/>
          <w:sz w:val="24"/>
          <w:szCs w:val="24"/>
        </w:rPr>
        <w:t>(5 Puan)</w:t>
      </w: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Aşağıdakilerden hangisi bir şifre belirlerken dikkat edilecek hususlardan değildir? (5 Puan)</w:t>
      </w:r>
    </w:p>
    <w:p w:rsidR="003C1166" w:rsidRPr="002D71E5" w:rsidRDefault="003C1166" w:rsidP="00BF320B">
      <w:pPr>
        <w:pStyle w:val="ListParagraph"/>
        <w:ind w:left="284"/>
        <w:jc w:val="both"/>
        <w:rPr>
          <w:b/>
          <w:sz w:val="24"/>
          <w:szCs w:val="24"/>
        </w:rPr>
      </w:pPr>
    </w:p>
    <w:p w:rsidR="003C1166" w:rsidRPr="002D71E5" w:rsidRDefault="003C1166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unutmamalıyız</w:t>
      </w:r>
    </w:p>
    <w:p w:rsidR="003C1166" w:rsidRPr="002D71E5" w:rsidRDefault="003C1166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kimseye söylememeliyiz</w:t>
      </w:r>
    </w:p>
    <w:p w:rsidR="003C1166" w:rsidRPr="002D71E5" w:rsidRDefault="003C1166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günlük hayatta kullandığımız özel numaralardan oluşturmamalıyız</w:t>
      </w:r>
    </w:p>
    <w:p w:rsidR="003C1166" w:rsidRPr="002D71E5" w:rsidRDefault="003C1166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doğum tarihimiz olarak belirlemeliyiz</w:t>
      </w:r>
    </w:p>
    <w:p w:rsidR="003C1166" w:rsidRPr="002D71E5" w:rsidRDefault="003C1166" w:rsidP="00BF320B">
      <w:pPr>
        <w:pStyle w:val="ListParagraph"/>
        <w:ind w:left="284"/>
        <w:rPr>
          <w:sz w:val="24"/>
          <w:szCs w:val="24"/>
        </w:rPr>
      </w:pPr>
    </w:p>
    <w:p w:rsidR="003C1166" w:rsidRPr="002D71E5" w:rsidRDefault="003C1166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>Aşağıdaki internet tarayıcılarının resimleri verilmiştir.  Yanlarına isimlerini yazınız.</w:t>
      </w:r>
      <w:r w:rsidRPr="00BF320B">
        <w:rPr>
          <w:b/>
          <w:sz w:val="24"/>
          <w:szCs w:val="24"/>
        </w:rPr>
        <w:t xml:space="preserve"> </w:t>
      </w:r>
      <w:r w:rsidRPr="00E72377">
        <w:rPr>
          <w:b/>
          <w:sz w:val="24"/>
          <w:szCs w:val="24"/>
        </w:rPr>
        <w:t>(5 Puan)</w:t>
      </w: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3C1166" w:rsidRPr="002D71E5" w:rsidRDefault="003C1166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 xml:space="preserve">Bir bilgisayardan bir diğerine yayılan ve bilgisayara zarar veren programlara ne denir? </w:t>
      </w:r>
      <w:r w:rsidRPr="00E72377">
        <w:rPr>
          <w:b/>
          <w:sz w:val="24"/>
          <w:szCs w:val="24"/>
        </w:rPr>
        <w:t>(5 Puan)</w:t>
      </w:r>
    </w:p>
    <w:p w:rsidR="003C1166" w:rsidRPr="002D71E5" w:rsidRDefault="003C1166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Yazılım</w:t>
      </w:r>
    </w:p>
    <w:p w:rsidR="003C1166" w:rsidRPr="002D71E5" w:rsidRDefault="003C1166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Güvenlik duvarı</w:t>
      </w:r>
    </w:p>
    <w:p w:rsidR="003C1166" w:rsidRPr="002D71E5" w:rsidRDefault="003C1166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Antivirüs</w:t>
      </w:r>
    </w:p>
    <w:p w:rsidR="003C1166" w:rsidRDefault="003C1166" w:rsidP="00AA14F8">
      <w:pPr>
        <w:pStyle w:val="ListParagraph"/>
        <w:numPr>
          <w:ilvl w:val="0"/>
          <w:numId w:val="12"/>
        </w:numPr>
        <w:ind w:left="284"/>
        <w:rPr>
          <w:b/>
          <w:sz w:val="24"/>
          <w:szCs w:val="24"/>
        </w:rPr>
      </w:pPr>
      <w:r w:rsidRPr="002D71E5">
        <w:rPr>
          <w:sz w:val="24"/>
          <w:szCs w:val="24"/>
        </w:rPr>
        <w:t>Virüs</w:t>
      </w:r>
    </w:p>
    <w:p w:rsidR="003C1166" w:rsidRPr="002D71E5" w:rsidRDefault="003C1166" w:rsidP="005426EE">
      <w:pPr>
        <w:pStyle w:val="ListParagraph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Başarılar Dilerim</w:t>
      </w:r>
    </w:p>
    <w:p w:rsidR="003C1166" w:rsidRPr="002D71E5" w:rsidRDefault="003C1166" w:rsidP="00A26757">
      <w:pPr>
        <w:pStyle w:val="ListParagraph"/>
        <w:jc w:val="center"/>
        <w:rPr>
          <w:sz w:val="24"/>
          <w:szCs w:val="24"/>
        </w:rPr>
      </w:pPr>
      <w:r w:rsidRPr="002D71E5">
        <w:rPr>
          <w:sz w:val="24"/>
          <w:szCs w:val="24"/>
        </w:rPr>
        <w:t>Ebru YİĞİT</w:t>
      </w:r>
    </w:p>
    <w:p w:rsidR="003C1166" w:rsidRDefault="003C1166" w:rsidP="00D562CC">
      <w:pPr>
        <w:pStyle w:val="ListParagraph"/>
        <w:jc w:val="center"/>
        <w:rPr>
          <w:sz w:val="24"/>
          <w:szCs w:val="24"/>
        </w:rPr>
      </w:pPr>
      <w:r w:rsidRPr="002D71E5">
        <w:rPr>
          <w:sz w:val="24"/>
          <w:szCs w:val="24"/>
        </w:rPr>
        <w:t>Bilişim Teknolojileri ve Yazılım Dersi Öğretmeni</w:t>
      </w:r>
    </w:p>
    <w:p w:rsidR="003C1166" w:rsidRPr="002D71E5" w:rsidRDefault="003C1166" w:rsidP="00D562CC">
      <w:pPr>
        <w:pStyle w:val="ListParagraph"/>
        <w:jc w:val="center"/>
        <w:rPr>
          <w:sz w:val="24"/>
          <w:szCs w:val="24"/>
        </w:rPr>
      </w:pPr>
      <w:hyperlink r:id="rId12" w:history="1">
        <w:r w:rsidRPr="000E7B2D">
          <w:rPr>
            <w:rStyle w:val="Hyperlink"/>
            <w:b/>
            <w:sz w:val="20"/>
            <w:szCs w:val="20"/>
          </w:rPr>
          <w:t>www.sorubak.com</w:t>
        </w:r>
      </w:hyperlink>
    </w:p>
    <w:sectPr w:rsidR="003C1166" w:rsidRPr="002D71E5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166" w:rsidRDefault="003C1166" w:rsidP="00F50529">
      <w:pPr>
        <w:spacing w:after="0" w:line="240" w:lineRule="auto"/>
      </w:pPr>
      <w:r>
        <w:separator/>
      </w:r>
    </w:p>
  </w:endnote>
  <w:endnote w:type="continuationSeparator" w:id="0">
    <w:p w:rsidR="003C1166" w:rsidRDefault="003C1166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166" w:rsidRDefault="003C1166" w:rsidP="00F50529">
      <w:pPr>
        <w:spacing w:after="0" w:line="240" w:lineRule="auto"/>
      </w:pPr>
      <w:r>
        <w:separator/>
      </w:r>
    </w:p>
  </w:footnote>
  <w:footnote w:type="continuationSeparator" w:id="0">
    <w:p w:rsidR="003C1166" w:rsidRDefault="003C1166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529"/>
    <w:rsid w:val="00002562"/>
    <w:rsid w:val="00012840"/>
    <w:rsid w:val="0005166B"/>
    <w:rsid w:val="00076FEC"/>
    <w:rsid w:val="0007790C"/>
    <w:rsid w:val="00080210"/>
    <w:rsid w:val="000A01B6"/>
    <w:rsid w:val="000E6B20"/>
    <w:rsid w:val="000E7B2D"/>
    <w:rsid w:val="00130BD1"/>
    <w:rsid w:val="00134C80"/>
    <w:rsid w:val="00136437"/>
    <w:rsid w:val="001B388B"/>
    <w:rsid w:val="001B592C"/>
    <w:rsid w:val="001C16A5"/>
    <w:rsid w:val="002002FB"/>
    <w:rsid w:val="00217051"/>
    <w:rsid w:val="00224DD7"/>
    <w:rsid w:val="002723C0"/>
    <w:rsid w:val="00274AB7"/>
    <w:rsid w:val="002911DB"/>
    <w:rsid w:val="002D71E5"/>
    <w:rsid w:val="00341179"/>
    <w:rsid w:val="003676DD"/>
    <w:rsid w:val="0037289A"/>
    <w:rsid w:val="0037395B"/>
    <w:rsid w:val="003C1166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4C6B80"/>
    <w:rsid w:val="0054045B"/>
    <w:rsid w:val="005426EE"/>
    <w:rsid w:val="005426F9"/>
    <w:rsid w:val="00546EBE"/>
    <w:rsid w:val="00555C8C"/>
    <w:rsid w:val="005C2D25"/>
    <w:rsid w:val="005D581C"/>
    <w:rsid w:val="005E14FF"/>
    <w:rsid w:val="00623034"/>
    <w:rsid w:val="00624827"/>
    <w:rsid w:val="0062615C"/>
    <w:rsid w:val="006548E1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47584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5455"/>
    <w:rsid w:val="00AA14F8"/>
    <w:rsid w:val="00AD1AB0"/>
    <w:rsid w:val="00AD56D0"/>
    <w:rsid w:val="00B043F6"/>
    <w:rsid w:val="00B20562"/>
    <w:rsid w:val="00B21D05"/>
    <w:rsid w:val="00B3372B"/>
    <w:rsid w:val="00B36F7A"/>
    <w:rsid w:val="00B437FE"/>
    <w:rsid w:val="00B66593"/>
    <w:rsid w:val="00B678D1"/>
    <w:rsid w:val="00B7633A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F0855"/>
    <w:rsid w:val="00DF0F07"/>
    <w:rsid w:val="00E17202"/>
    <w:rsid w:val="00E241D9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052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052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52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24827"/>
    <w:rPr>
      <w:lang w:eastAsia="en-US"/>
    </w:rPr>
  </w:style>
  <w:style w:type="paragraph" w:styleId="ListParagraph">
    <w:name w:val="List Paragraph"/>
    <w:basedOn w:val="Normal"/>
    <w:uiPriority w:val="99"/>
    <w:qFormat/>
    <w:rsid w:val="00624827"/>
    <w:pPr>
      <w:ind w:left="720"/>
      <w:contextualSpacing/>
    </w:pPr>
  </w:style>
  <w:style w:type="table" w:styleId="TableGrid">
    <w:name w:val="Table Grid"/>
    <w:basedOn w:val="TableNormal"/>
    <w:uiPriority w:val="99"/>
    <w:rsid w:val="0062482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24827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4827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224D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0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8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6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503</TotalTime>
  <Pages>2</Pages>
  <Words>531</Words>
  <Characters>3029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cp:lastPrinted>2013-11-07T13:21:00Z</cp:lastPrinted>
  <dcterms:created xsi:type="dcterms:W3CDTF">2013-10-26T13:55:00Z</dcterms:created>
  <dcterms:modified xsi:type="dcterms:W3CDTF">2014-01-02T15:43:00Z</dcterms:modified>
  <cp:category>www.sorubak.com</cp:category>
</cp:coreProperties>
</file>