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0F2" w:rsidRPr="002D71E5" w:rsidRDefault="00A020F2" w:rsidP="00624827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MELİHA-RIFAT GÖBEL</w:t>
      </w:r>
      <w:r w:rsidRPr="002D71E5">
        <w:rPr>
          <w:b/>
          <w:sz w:val="24"/>
          <w:szCs w:val="24"/>
        </w:rPr>
        <w:t xml:space="preserve"> ORTAOKULU</w:t>
      </w:r>
    </w:p>
    <w:p w:rsidR="00A020F2" w:rsidRPr="002D71E5" w:rsidRDefault="00A020F2" w:rsidP="00624827">
      <w:pPr>
        <w:pStyle w:val="NoSpacing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BİLİŞİM TEKNOLOJİLERİ VE YAZILIM DERSİ</w:t>
      </w:r>
    </w:p>
    <w:p w:rsidR="00A020F2" w:rsidRPr="002D71E5" w:rsidRDefault="00A020F2" w:rsidP="00624827">
      <w:pPr>
        <w:pStyle w:val="NoSpacing"/>
        <w:spacing w:after="240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2013-2014 ÖĞRETİM YILI 5</w:t>
      </w:r>
      <w:r>
        <w:rPr>
          <w:b/>
          <w:sz w:val="24"/>
          <w:szCs w:val="24"/>
        </w:rPr>
        <w:t xml:space="preserve">/A </w:t>
      </w:r>
      <w:r w:rsidRPr="002D71E5">
        <w:rPr>
          <w:b/>
          <w:sz w:val="24"/>
          <w:szCs w:val="24"/>
        </w:rPr>
        <w:t>SINIF</w:t>
      </w:r>
      <w:r>
        <w:rPr>
          <w:b/>
          <w:sz w:val="24"/>
          <w:szCs w:val="24"/>
        </w:rPr>
        <w:t>I</w:t>
      </w:r>
      <w:bookmarkStart w:id="0" w:name="_GoBack"/>
      <w:bookmarkEnd w:id="0"/>
      <w:r w:rsidRPr="002D71E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 w:rsidRPr="002D71E5">
        <w:rPr>
          <w:b/>
          <w:sz w:val="24"/>
          <w:szCs w:val="24"/>
        </w:rPr>
        <w:t xml:space="preserve">. DÖNEM </w:t>
      </w:r>
      <w:r>
        <w:rPr>
          <w:b/>
          <w:sz w:val="24"/>
          <w:szCs w:val="24"/>
        </w:rPr>
        <w:t>1</w:t>
      </w:r>
      <w:r w:rsidRPr="002D71E5">
        <w:rPr>
          <w:b/>
          <w:sz w:val="24"/>
          <w:szCs w:val="24"/>
        </w:rPr>
        <w:t>. SINAVI</w:t>
      </w:r>
      <w:r>
        <w:rPr>
          <w:b/>
          <w:sz w:val="24"/>
          <w:szCs w:val="24"/>
        </w:rPr>
        <w:t xml:space="preserve"> </w:t>
      </w:r>
      <w:r w:rsidRPr="002D71E5">
        <w:rPr>
          <w:b/>
          <w:sz w:val="24"/>
          <w:szCs w:val="24"/>
        </w:rPr>
        <w:t xml:space="preserve"> </w:t>
      </w:r>
    </w:p>
    <w:p w:rsidR="00A020F2" w:rsidRPr="002D71E5" w:rsidRDefault="00A020F2" w:rsidP="00624827">
      <w:pPr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Adı Soyadı:</w:t>
      </w:r>
      <w:r w:rsidRPr="002D71E5">
        <w:rPr>
          <w:b/>
          <w:sz w:val="24"/>
          <w:szCs w:val="24"/>
        </w:rPr>
        <w:tab/>
      </w:r>
      <w:r w:rsidRPr="002D71E5">
        <w:rPr>
          <w:b/>
          <w:sz w:val="24"/>
          <w:szCs w:val="24"/>
        </w:rPr>
        <w:tab/>
        <w:t xml:space="preserve">                 </w:t>
      </w:r>
      <w:r>
        <w:rPr>
          <w:b/>
          <w:sz w:val="24"/>
          <w:szCs w:val="24"/>
        </w:rPr>
        <w:t xml:space="preserve">                                                                        </w:t>
      </w:r>
      <w:r w:rsidRPr="002D71E5">
        <w:rPr>
          <w:b/>
          <w:sz w:val="24"/>
          <w:szCs w:val="24"/>
        </w:rPr>
        <w:t xml:space="preserve">   Sınıfı / No:</w:t>
      </w:r>
    </w:p>
    <w:p w:rsidR="00A020F2" w:rsidRPr="002D71E5" w:rsidRDefault="00A020F2" w:rsidP="00624827">
      <w:pPr>
        <w:rPr>
          <w:b/>
          <w:sz w:val="24"/>
          <w:szCs w:val="24"/>
        </w:rPr>
        <w:sectPr w:rsidR="00A020F2" w:rsidRPr="002D71E5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A020F2" w:rsidRPr="002D71E5" w:rsidRDefault="00A020F2" w:rsidP="00A65455">
      <w:pPr>
        <w:pStyle w:val="ListParagraph"/>
        <w:numPr>
          <w:ilvl w:val="0"/>
          <w:numId w:val="1"/>
        </w:numPr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 xml:space="preserve">Aşağıdaki eşleştirmelerden hangisi </w:t>
      </w:r>
      <w:r w:rsidRPr="002D71E5">
        <w:rPr>
          <w:b/>
          <w:color w:val="0D0D0D"/>
          <w:sz w:val="24"/>
          <w:szCs w:val="24"/>
          <w:u w:val="single"/>
        </w:rPr>
        <w:t>yanlıştır</w:t>
      </w:r>
      <w:r w:rsidRPr="002D71E5">
        <w:rPr>
          <w:b/>
          <w:color w:val="0D0D0D"/>
          <w:sz w:val="24"/>
          <w:szCs w:val="24"/>
        </w:rPr>
        <w:t>?</w:t>
      </w:r>
      <w:r w:rsidRPr="002D71E5">
        <w:rPr>
          <w:b/>
          <w:sz w:val="24"/>
          <w:szCs w:val="24"/>
        </w:rPr>
        <w:t xml:space="preserve"> (5 Puan)</w:t>
      </w:r>
    </w:p>
    <w:p w:rsidR="00A020F2" w:rsidRPr="002D71E5" w:rsidRDefault="00A020F2" w:rsidP="00A24920">
      <w:pPr>
        <w:pStyle w:val="ListParagraph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Kaydet- (Ctrl + S)</w:t>
      </w:r>
    </w:p>
    <w:p w:rsidR="00A020F2" w:rsidRPr="002D71E5" w:rsidRDefault="00A020F2" w:rsidP="00A24920">
      <w:pPr>
        <w:pStyle w:val="ListParagraph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Kes – (Ctrl + Z)</w:t>
      </w:r>
    </w:p>
    <w:p w:rsidR="00A020F2" w:rsidRPr="002D71E5" w:rsidRDefault="00A020F2" w:rsidP="00A24920">
      <w:pPr>
        <w:pStyle w:val="ListParagraph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Yapıştır – (Ctrl + V)</w:t>
      </w:r>
    </w:p>
    <w:p w:rsidR="00A020F2" w:rsidRPr="002D71E5" w:rsidRDefault="00A020F2" w:rsidP="00A24920">
      <w:pPr>
        <w:pStyle w:val="ListParagraph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Kopyala – (Ctrl + C)</w:t>
      </w:r>
    </w:p>
    <w:p w:rsidR="00A020F2" w:rsidRPr="002D71E5" w:rsidRDefault="00A020F2" w:rsidP="00A24920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 xml:space="preserve">Bilgisayarımı kapatırken hangi </w:t>
      </w:r>
      <w:r>
        <w:rPr>
          <w:b/>
          <w:sz w:val="24"/>
          <w:szCs w:val="24"/>
        </w:rPr>
        <w:t>yöntemi kullanmalıyım.? (10</w:t>
      </w:r>
      <w:r w:rsidRPr="002D71E5">
        <w:rPr>
          <w:b/>
          <w:sz w:val="24"/>
          <w:szCs w:val="24"/>
        </w:rPr>
        <w:t xml:space="preserve"> Puan)</w:t>
      </w:r>
    </w:p>
    <w:p w:rsidR="00A020F2" w:rsidRPr="002D71E5" w:rsidRDefault="00A020F2" w:rsidP="00A24920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Direk olarak  kasa üzerinde bulunan açma kapama düğmesine basılmalıdır.</w:t>
      </w:r>
    </w:p>
    <w:p w:rsidR="00A020F2" w:rsidRPr="002D71E5" w:rsidRDefault="00A020F2" w:rsidP="00A24920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Fişi Çekmeliyim</w:t>
      </w:r>
    </w:p>
    <w:p w:rsidR="00A020F2" w:rsidRPr="002D71E5" w:rsidRDefault="00A020F2" w:rsidP="00A24920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Başlat-Bilgisayarı Kapat-Kapat</w:t>
      </w:r>
    </w:p>
    <w:p w:rsidR="00A020F2" w:rsidRPr="00A63BCE" w:rsidRDefault="00A020F2" w:rsidP="00A65455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A63BCE">
        <w:rPr>
          <w:sz w:val="24"/>
          <w:szCs w:val="24"/>
        </w:rPr>
        <w:t>Hiçbiri.</w:t>
      </w:r>
    </w:p>
    <w:p w:rsidR="00A020F2" w:rsidRPr="002D71E5" w:rsidRDefault="00A020F2" w:rsidP="002D71E5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 xml:space="preserve">Aşağıdakilerden hangisi </w:t>
      </w:r>
      <w:r w:rsidRPr="005426F9">
        <w:rPr>
          <w:b/>
          <w:color w:val="0D0D0D"/>
          <w:sz w:val="24"/>
          <w:szCs w:val="24"/>
          <w:u w:val="single"/>
        </w:rPr>
        <w:t>devlet dairelerinin</w:t>
      </w:r>
      <w:r w:rsidRPr="002D71E5">
        <w:rPr>
          <w:b/>
          <w:color w:val="0D0D0D"/>
          <w:sz w:val="24"/>
          <w:szCs w:val="24"/>
        </w:rPr>
        <w:t xml:space="preserve"> internet siteleri için kullanılan uzantıdır?</w:t>
      </w:r>
      <w:r w:rsidRPr="002D71E5">
        <w:rPr>
          <w:b/>
          <w:sz w:val="24"/>
          <w:szCs w:val="24"/>
        </w:rPr>
        <w:t xml:space="preserve"> (5 Puan)</w:t>
      </w:r>
    </w:p>
    <w:p w:rsidR="00A020F2" w:rsidRPr="002D71E5" w:rsidRDefault="00A020F2" w:rsidP="002D71E5">
      <w:pPr>
        <w:pStyle w:val="ListParagraph"/>
        <w:numPr>
          <w:ilvl w:val="0"/>
          <w:numId w:val="5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edu</w:t>
      </w:r>
    </w:p>
    <w:p w:rsidR="00A020F2" w:rsidRPr="002D71E5" w:rsidRDefault="00A020F2" w:rsidP="002D71E5">
      <w:pPr>
        <w:pStyle w:val="ListParagraph"/>
        <w:numPr>
          <w:ilvl w:val="0"/>
          <w:numId w:val="5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org</w:t>
      </w:r>
    </w:p>
    <w:p w:rsidR="00A020F2" w:rsidRPr="002D71E5" w:rsidRDefault="00A020F2" w:rsidP="002D71E5">
      <w:pPr>
        <w:pStyle w:val="ListParagraph"/>
        <w:numPr>
          <w:ilvl w:val="0"/>
          <w:numId w:val="5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net</w:t>
      </w:r>
    </w:p>
    <w:p w:rsidR="00A020F2" w:rsidRPr="00A63BCE" w:rsidRDefault="00A020F2" w:rsidP="00A63BCE">
      <w:pPr>
        <w:pStyle w:val="ListParagraph"/>
        <w:numPr>
          <w:ilvl w:val="0"/>
          <w:numId w:val="5"/>
        </w:numPr>
        <w:ind w:left="426"/>
        <w:jc w:val="both"/>
        <w:rPr>
          <w:b/>
          <w:color w:val="0D0D0D"/>
          <w:sz w:val="24"/>
          <w:szCs w:val="24"/>
        </w:rPr>
      </w:pPr>
      <w:r w:rsidRPr="00B41DC9">
        <w:rPr>
          <w:color w:val="0D0D0D"/>
          <w:sz w:val="24"/>
          <w:szCs w:val="24"/>
        </w:rPr>
        <w:t>gov</w:t>
      </w:r>
    </w:p>
    <w:p w:rsidR="00A020F2" w:rsidRPr="00A63BCE" w:rsidRDefault="00A020F2" w:rsidP="00A63BCE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Aşağıdakilerden hangi</w:t>
      </w:r>
      <w:r>
        <w:rPr>
          <w:b/>
          <w:color w:val="0D0D0D"/>
          <w:sz w:val="24"/>
          <w:szCs w:val="24"/>
        </w:rPr>
        <w:t>si internet tarayıcı programı değildir</w:t>
      </w:r>
      <w:r w:rsidRPr="002D71E5">
        <w:rPr>
          <w:b/>
          <w:color w:val="0D0D0D"/>
          <w:sz w:val="24"/>
          <w:szCs w:val="24"/>
        </w:rPr>
        <w:t>?</w:t>
      </w:r>
      <w:r>
        <w:rPr>
          <w:b/>
          <w:sz w:val="24"/>
          <w:szCs w:val="24"/>
        </w:rPr>
        <w:t xml:space="preserve"> (10</w:t>
      </w:r>
      <w:r w:rsidRPr="002D71E5">
        <w:rPr>
          <w:b/>
          <w:sz w:val="24"/>
          <w:szCs w:val="24"/>
        </w:rPr>
        <w:t xml:space="preserve"> Puan)</w:t>
      </w:r>
    </w:p>
    <w:p w:rsidR="00A020F2" w:rsidRPr="002D71E5" w:rsidRDefault="00A020F2" w:rsidP="002D71E5">
      <w:pPr>
        <w:pStyle w:val="ListParagraph"/>
        <w:numPr>
          <w:ilvl w:val="0"/>
          <w:numId w:val="6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Google Chrome</w:t>
      </w:r>
    </w:p>
    <w:p w:rsidR="00A020F2" w:rsidRPr="002D71E5" w:rsidRDefault="00A020F2" w:rsidP="002D71E5">
      <w:pPr>
        <w:pStyle w:val="ListParagraph"/>
        <w:numPr>
          <w:ilvl w:val="0"/>
          <w:numId w:val="6"/>
        </w:numPr>
        <w:ind w:left="426"/>
        <w:jc w:val="both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İnternet Explorer</w:t>
      </w:r>
    </w:p>
    <w:p w:rsidR="00A020F2" w:rsidRPr="002D71E5" w:rsidRDefault="00A020F2" w:rsidP="002D71E5">
      <w:pPr>
        <w:pStyle w:val="ListParagraph"/>
        <w:numPr>
          <w:ilvl w:val="0"/>
          <w:numId w:val="6"/>
        </w:numPr>
        <w:ind w:left="426"/>
        <w:jc w:val="both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Yandex</w:t>
      </w:r>
    </w:p>
    <w:p w:rsidR="00A020F2" w:rsidRPr="002D71E5" w:rsidRDefault="00A020F2" w:rsidP="002D71E5">
      <w:pPr>
        <w:pStyle w:val="ListParagraph"/>
        <w:numPr>
          <w:ilvl w:val="0"/>
          <w:numId w:val="6"/>
        </w:numPr>
        <w:ind w:left="426"/>
        <w:jc w:val="both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Bing</w:t>
      </w:r>
    </w:p>
    <w:p w:rsidR="00A020F2" w:rsidRPr="002D71E5" w:rsidRDefault="00A020F2" w:rsidP="002D71E5">
      <w:pPr>
        <w:pStyle w:val="ListParagraph"/>
        <w:ind w:left="426"/>
        <w:jc w:val="both"/>
        <w:rPr>
          <w:color w:val="0D0D0D"/>
          <w:sz w:val="24"/>
          <w:szCs w:val="24"/>
        </w:rPr>
      </w:pPr>
    </w:p>
    <w:p w:rsidR="00A020F2" w:rsidRPr="00A63BCE" w:rsidRDefault="00A020F2" w:rsidP="00A63BCE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 xml:space="preserve">Aşağıdakilerden hangisi e-posta </w:t>
      </w:r>
      <w:r>
        <w:rPr>
          <w:b/>
          <w:color w:val="0D0D0D"/>
          <w:sz w:val="24"/>
          <w:szCs w:val="24"/>
        </w:rPr>
        <w:t>adresi</w:t>
      </w:r>
      <w:r w:rsidRPr="002D71E5">
        <w:rPr>
          <w:b/>
          <w:color w:val="0D0D0D"/>
          <w:sz w:val="24"/>
          <w:szCs w:val="24"/>
        </w:rPr>
        <w:t xml:space="preserve"> olabilir?</w:t>
      </w:r>
      <w:r>
        <w:rPr>
          <w:b/>
          <w:sz w:val="24"/>
          <w:szCs w:val="24"/>
        </w:rPr>
        <w:t xml:space="preserve"> (10</w:t>
      </w:r>
      <w:r w:rsidRPr="002D71E5">
        <w:rPr>
          <w:b/>
          <w:sz w:val="24"/>
          <w:szCs w:val="24"/>
        </w:rPr>
        <w:t xml:space="preserve"> Puan)</w:t>
      </w:r>
    </w:p>
    <w:p w:rsidR="00A020F2" w:rsidRPr="002D71E5" w:rsidRDefault="00A020F2" w:rsidP="002D71E5">
      <w:pPr>
        <w:pStyle w:val="ListParagraph"/>
        <w:numPr>
          <w:ilvl w:val="0"/>
          <w:numId w:val="7"/>
        </w:numPr>
        <w:ind w:left="426"/>
        <w:jc w:val="both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ali@gmail.com</w:t>
      </w:r>
    </w:p>
    <w:p w:rsidR="00A020F2" w:rsidRPr="002D71E5" w:rsidRDefault="00A020F2" w:rsidP="002D71E5">
      <w:pPr>
        <w:pStyle w:val="ListParagraph"/>
        <w:numPr>
          <w:ilvl w:val="0"/>
          <w:numId w:val="7"/>
        </w:numPr>
        <w:ind w:left="426"/>
        <w:jc w:val="both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ali.gmail.com</w:t>
      </w:r>
    </w:p>
    <w:p w:rsidR="00A020F2" w:rsidRPr="002D71E5" w:rsidRDefault="00A020F2" w:rsidP="002D71E5">
      <w:pPr>
        <w:pStyle w:val="ListParagraph"/>
        <w:numPr>
          <w:ilvl w:val="0"/>
          <w:numId w:val="7"/>
        </w:numPr>
        <w:ind w:left="426"/>
        <w:jc w:val="both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www.ali.com</w:t>
      </w:r>
    </w:p>
    <w:p w:rsidR="00A020F2" w:rsidRPr="00A63BCE" w:rsidRDefault="00A020F2" w:rsidP="002D71E5">
      <w:pPr>
        <w:pStyle w:val="ListParagraph"/>
        <w:numPr>
          <w:ilvl w:val="0"/>
          <w:numId w:val="7"/>
        </w:numPr>
        <w:ind w:left="426"/>
        <w:jc w:val="both"/>
        <w:rPr>
          <w:b/>
          <w:color w:val="0D0D0D"/>
          <w:sz w:val="24"/>
          <w:szCs w:val="24"/>
        </w:rPr>
      </w:pPr>
      <w:r w:rsidRPr="00A63BCE">
        <w:rPr>
          <w:color w:val="0D0D0D"/>
          <w:sz w:val="24"/>
          <w:szCs w:val="24"/>
        </w:rPr>
        <w:t>ali.com</w:t>
      </w:r>
    </w:p>
    <w:p w:rsidR="00A020F2" w:rsidRPr="002D71E5" w:rsidRDefault="00A020F2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A020F2" w:rsidRPr="002D71E5" w:rsidRDefault="00A020F2" w:rsidP="00A24920">
      <w:pPr>
        <w:pStyle w:val="ListParagraph"/>
        <w:numPr>
          <w:ilvl w:val="0"/>
          <w:numId w:val="1"/>
        </w:numPr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Bilgisayarda bilgilerin geçici olarak saklandığı birim hangisidir?</w:t>
      </w:r>
      <w:r>
        <w:rPr>
          <w:b/>
          <w:sz w:val="24"/>
          <w:szCs w:val="24"/>
        </w:rPr>
        <w:t xml:space="preserve"> (10</w:t>
      </w:r>
      <w:r w:rsidRPr="002D71E5">
        <w:rPr>
          <w:b/>
          <w:sz w:val="24"/>
          <w:szCs w:val="24"/>
        </w:rPr>
        <w:t xml:space="preserve"> Puan)</w:t>
      </w:r>
    </w:p>
    <w:p w:rsidR="00A020F2" w:rsidRPr="002D71E5" w:rsidRDefault="00A020F2" w:rsidP="00A24920">
      <w:pPr>
        <w:pStyle w:val="ListParagraph"/>
        <w:numPr>
          <w:ilvl w:val="0"/>
          <w:numId w:val="10"/>
        </w:numPr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Ram</w:t>
      </w:r>
    </w:p>
    <w:p w:rsidR="00A020F2" w:rsidRPr="002D71E5" w:rsidRDefault="00A020F2" w:rsidP="00A24920">
      <w:pPr>
        <w:pStyle w:val="ListParagraph"/>
        <w:numPr>
          <w:ilvl w:val="0"/>
          <w:numId w:val="10"/>
        </w:numPr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Anakart</w:t>
      </w:r>
    </w:p>
    <w:p w:rsidR="00A020F2" w:rsidRPr="002D71E5" w:rsidRDefault="00A020F2" w:rsidP="00A24920">
      <w:pPr>
        <w:pStyle w:val="ListParagraph"/>
        <w:numPr>
          <w:ilvl w:val="0"/>
          <w:numId w:val="10"/>
        </w:numPr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Ekran Kartı</w:t>
      </w:r>
    </w:p>
    <w:p w:rsidR="00A020F2" w:rsidRPr="00A63BCE" w:rsidRDefault="00A020F2" w:rsidP="00A63BCE">
      <w:pPr>
        <w:pStyle w:val="ListParagraph"/>
        <w:numPr>
          <w:ilvl w:val="0"/>
          <w:numId w:val="10"/>
        </w:numPr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Sabit Disk</w:t>
      </w:r>
    </w:p>
    <w:p w:rsidR="00A020F2" w:rsidRPr="00A63BCE" w:rsidRDefault="00A020F2" w:rsidP="00A63BCE">
      <w:pPr>
        <w:pStyle w:val="ListParagraph"/>
        <w:numPr>
          <w:ilvl w:val="0"/>
          <w:numId w:val="1"/>
        </w:numPr>
        <w:ind w:left="284"/>
        <w:jc w:val="both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Aşağıdakilerden hangisi bir şifre belirlerken dikkat edilecek hususlardan değildir? (</w:t>
      </w:r>
      <w:r>
        <w:rPr>
          <w:b/>
          <w:sz w:val="24"/>
          <w:szCs w:val="24"/>
        </w:rPr>
        <w:t>1</w:t>
      </w:r>
      <w:r w:rsidRPr="002D71E5">
        <w:rPr>
          <w:b/>
          <w:sz w:val="24"/>
          <w:szCs w:val="24"/>
        </w:rPr>
        <w:t>5 Puan)</w:t>
      </w:r>
    </w:p>
    <w:p w:rsidR="00A020F2" w:rsidRPr="002D71E5" w:rsidRDefault="00A020F2" w:rsidP="00BF320B">
      <w:pPr>
        <w:pStyle w:val="ListParagraph"/>
        <w:numPr>
          <w:ilvl w:val="0"/>
          <w:numId w:val="11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Şifremizi unutmamalıyız</w:t>
      </w:r>
    </w:p>
    <w:p w:rsidR="00A020F2" w:rsidRPr="002D71E5" w:rsidRDefault="00A020F2" w:rsidP="00BF320B">
      <w:pPr>
        <w:pStyle w:val="ListParagraph"/>
        <w:numPr>
          <w:ilvl w:val="0"/>
          <w:numId w:val="11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Şifremizi kimseye söylememeliyiz</w:t>
      </w:r>
    </w:p>
    <w:p w:rsidR="00A020F2" w:rsidRPr="002D71E5" w:rsidRDefault="00A020F2" w:rsidP="00BF320B">
      <w:pPr>
        <w:pStyle w:val="ListParagraph"/>
        <w:numPr>
          <w:ilvl w:val="0"/>
          <w:numId w:val="11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 xml:space="preserve">Şifremizi </w:t>
      </w:r>
      <w:r>
        <w:rPr>
          <w:sz w:val="24"/>
          <w:szCs w:val="24"/>
        </w:rPr>
        <w:t>kimsenin bilmeyeceği şekilde oluşturmalıyız</w:t>
      </w:r>
    </w:p>
    <w:p w:rsidR="00A020F2" w:rsidRPr="00A63BCE" w:rsidRDefault="00A020F2" w:rsidP="00A63BCE">
      <w:pPr>
        <w:pStyle w:val="ListParagraph"/>
        <w:numPr>
          <w:ilvl w:val="0"/>
          <w:numId w:val="1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Şifremizi basit tahmin edilecek şekilde oluşturmalıyız.</w:t>
      </w:r>
    </w:p>
    <w:p w:rsidR="00A020F2" w:rsidRPr="002D71E5" w:rsidRDefault="00A020F2" w:rsidP="00BF320B">
      <w:pPr>
        <w:pStyle w:val="ListParagraph"/>
        <w:numPr>
          <w:ilvl w:val="0"/>
          <w:numId w:val="1"/>
        </w:numPr>
        <w:ind w:left="284"/>
        <w:jc w:val="both"/>
        <w:rPr>
          <w:b/>
          <w:color w:val="0D0D0D"/>
          <w:sz w:val="24"/>
          <w:szCs w:val="24"/>
        </w:rPr>
      </w:pPr>
      <w:r w:rsidRPr="001D0063"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1.25pt;height:36pt;visibility:visible">
            <v:imagedata r:id="rId7" o:title=""/>
          </v:shape>
        </w:pict>
      </w:r>
      <w:r>
        <w:rPr>
          <w:b/>
          <w:sz w:val="24"/>
          <w:szCs w:val="24"/>
        </w:rPr>
        <w:t>Simgesi aşağıdakilerden hangisine örnektir?</w:t>
      </w:r>
      <w:r w:rsidRPr="00BF32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(10</w:t>
      </w:r>
      <w:r w:rsidRPr="00E72377">
        <w:rPr>
          <w:b/>
          <w:sz w:val="24"/>
          <w:szCs w:val="24"/>
        </w:rPr>
        <w:t xml:space="preserve"> Puan)</w:t>
      </w:r>
    </w:p>
    <w:p w:rsidR="00A020F2" w:rsidRPr="00A63BCE" w:rsidRDefault="00A020F2" w:rsidP="00A63BCE">
      <w:pPr>
        <w:spacing w:line="240" w:lineRule="auto"/>
        <w:ind w:left="284"/>
        <w:jc w:val="both"/>
        <w:rPr>
          <w:noProof/>
          <w:color w:val="0D0D0D"/>
          <w:sz w:val="24"/>
          <w:szCs w:val="24"/>
        </w:rPr>
      </w:pPr>
      <w:r w:rsidRPr="00A63BCE">
        <w:rPr>
          <w:noProof/>
          <w:color w:val="0D0D0D"/>
          <w:sz w:val="24"/>
          <w:szCs w:val="24"/>
        </w:rPr>
        <w:t>A)Kısayol                         C)Dosya</w:t>
      </w:r>
    </w:p>
    <w:p w:rsidR="00A020F2" w:rsidRPr="00A63BCE" w:rsidRDefault="00A020F2" w:rsidP="00A63BCE">
      <w:pPr>
        <w:spacing w:line="240" w:lineRule="auto"/>
        <w:ind w:left="284"/>
        <w:jc w:val="both"/>
        <w:rPr>
          <w:noProof/>
          <w:color w:val="0D0D0D"/>
          <w:sz w:val="24"/>
          <w:szCs w:val="24"/>
        </w:rPr>
      </w:pPr>
      <w:r w:rsidRPr="00A63BCE">
        <w:rPr>
          <w:noProof/>
          <w:color w:val="0D0D0D"/>
          <w:sz w:val="24"/>
          <w:szCs w:val="24"/>
        </w:rPr>
        <w:t>B)Klasör                           D)Masaüstü simgesi</w:t>
      </w:r>
    </w:p>
    <w:p w:rsidR="00A020F2" w:rsidRPr="002D71E5" w:rsidRDefault="00A020F2" w:rsidP="00BF320B">
      <w:pPr>
        <w:pStyle w:val="ListParagraph"/>
        <w:numPr>
          <w:ilvl w:val="0"/>
          <w:numId w:val="1"/>
        </w:numPr>
        <w:ind w:left="284"/>
        <w:jc w:val="both"/>
        <w:rPr>
          <w:b/>
          <w:color w:val="0D0D0D"/>
          <w:sz w:val="24"/>
          <w:szCs w:val="24"/>
        </w:rPr>
      </w:pPr>
      <w:r w:rsidRPr="002D71E5">
        <w:rPr>
          <w:b/>
          <w:sz w:val="24"/>
          <w:szCs w:val="24"/>
        </w:rPr>
        <w:t xml:space="preserve">Bir bilgisayardan bir diğerine yayılan ve bilgisayara zarar veren programlara ne denir? </w:t>
      </w:r>
      <w:r>
        <w:rPr>
          <w:b/>
          <w:sz w:val="24"/>
          <w:szCs w:val="24"/>
        </w:rPr>
        <w:t>(10</w:t>
      </w:r>
      <w:r w:rsidRPr="00E72377">
        <w:rPr>
          <w:b/>
          <w:sz w:val="24"/>
          <w:szCs w:val="24"/>
        </w:rPr>
        <w:t xml:space="preserve"> Puan)</w:t>
      </w:r>
    </w:p>
    <w:p w:rsidR="00A020F2" w:rsidRPr="002D71E5" w:rsidRDefault="00A020F2" w:rsidP="00BF320B">
      <w:pPr>
        <w:pStyle w:val="ListParagraph"/>
        <w:numPr>
          <w:ilvl w:val="0"/>
          <w:numId w:val="12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Yazılım</w:t>
      </w:r>
    </w:p>
    <w:p w:rsidR="00A020F2" w:rsidRPr="002D71E5" w:rsidRDefault="00A020F2" w:rsidP="00BF320B">
      <w:pPr>
        <w:pStyle w:val="ListParagraph"/>
        <w:numPr>
          <w:ilvl w:val="0"/>
          <w:numId w:val="12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Güvenlik duvarı</w:t>
      </w:r>
    </w:p>
    <w:p w:rsidR="00A020F2" w:rsidRPr="002D71E5" w:rsidRDefault="00A020F2" w:rsidP="00BF320B">
      <w:pPr>
        <w:pStyle w:val="ListParagraph"/>
        <w:numPr>
          <w:ilvl w:val="0"/>
          <w:numId w:val="12"/>
        </w:numPr>
        <w:ind w:left="284"/>
        <w:rPr>
          <w:sz w:val="24"/>
          <w:szCs w:val="24"/>
        </w:rPr>
      </w:pPr>
      <w:r>
        <w:rPr>
          <w:sz w:val="24"/>
          <w:szCs w:val="24"/>
        </w:rPr>
        <w:t>Google</w:t>
      </w:r>
    </w:p>
    <w:p w:rsidR="00A020F2" w:rsidRDefault="00A020F2" w:rsidP="00A63BCE">
      <w:pPr>
        <w:pStyle w:val="ListParagraph"/>
        <w:numPr>
          <w:ilvl w:val="0"/>
          <w:numId w:val="12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Virüs</w:t>
      </w:r>
    </w:p>
    <w:p w:rsidR="00A020F2" w:rsidRDefault="00A020F2" w:rsidP="00A63BCE">
      <w:pPr>
        <w:ind w:left="-76"/>
        <w:rPr>
          <w:b/>
          <w:sz w:val="24"/>
          <w:szCs w:val="24"/>
        </w:rPr>
      </w:pPr>
      <w:r w:rsidRPr="00A63BCE">
        <w:rPr>
          <w:b/>
          <w:sz w:val="24"/>
          <w:szCs w:val="24"/>
        </w:rPr>
        <w:t>10.Aşağıdakilerden hangisi bir arama motoru sitesidir?</w:t>
      </w:r>
      <w:r>
        <w:rPr>
          <w:b/>
          <w:sz w:val="24"/>
          <w:szCs w:val="24"/>
        </w:rPr>
        <w:t>(15 puan)</w:t>
      </w:r>
    </w:p>
    <w:p w:rsidR="00A020F2" w:rsidRPr="00AB4652" w:rsidRDefault="00A020F2" w:rsidP="00A63BCE">
      <w:pPr>
        <w:ind w:left="-76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Pr="00AB4652">
        <w:rPr>
          <w:sz w:val="24"/>
          <w:szCs w:val="24"/>
        </w:rPr>
        <w:t>a)Google                                 c)mozilla firefox</w:t>
      </w:r>
    </w:p>
    <w:p w:rsidR="00A020F2" w:rsidRPr="00AB4652" w:rsidRDefault="00A020F2" w:rsidP="00A63BCE">
      <w:pPr>
        <w:ind w:left="-76"/>
        <w:rPr>
          <w:sz w:val="24"/>
          <w:szCs w:val="24"/>
        </w:rPr>
      </w:pPr>
      <w:r w:rsidRPr="00AB4652">
        <w:rPr>
          <w:sz w:val="24"/>
          <w:szCs w:val="24"/>
        </w:rPr>
        <w:t xml:space="preserve">   b)internet explorer               d)Opera</w:t>
      </w:r>
    </w:p>
    <w:p w:rsidR="00A020F2" w:rsidRDefault="00A020F2" w:rsidP="00A63BCE">
      <w:pPr>
        <w:pStyle w:val="ListParagraph"/>
        <w:ind w:left="1440"/>
        <w:rPr>
          <w:b/>
          <w:sz w:val="24"/>
          <w:szCs w:val="24"/>
        </w:rPr>
      </w:pPr>
    </w:p>
    <w:p w:rsidR="00A020F2" w:rsidRPr="00A63BCE" w:rsidRDefault="00A020F2" w:rsidP="00A63BCE">
      <w:pPr>
        <w:pStyle w:val="ListParagraph"/>
        <w:jc w:val="center"/>
        <w:rPr>
          <w:rFonts w:ascii="Monotype Corsiva" w:hAnsi="Monotype Corsiva"/>
          <w:b/>
          <w:sz w:val="20"/>
          <w:szCs w:val="20"/>
        </w:rPr>
      </w:pPr>
      <w:r w:rsidRPr="00A63BCE">
        <w:rPr>
          <w:rFonts w:ascii="Monotype Corsiva" w:hAnsi="Monotype Corsiva"/>
          <w:b/>
          <w:sz w:val="20"/>
          <w:szCs w:val="20"/>
        </w:rPr>
        <w:t>Başarılar Dilerim</w:t>
      </w:r>
    </w:p>
    <w:sectPr w:rsidR="00A020F2" w:rsidRPr="00A63BCE" w:rsidSect="007D78C4">
      <w:type w:val="continuous"/>
      <w:pgSz w:w="11906" w:h="16838"/>
      <w:pgMar w:top="-404" w:right="566" w:bottom="709" w:left="426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0F2" w:rsidRDefault="00A020F2" w:rsidP="00F50529">
      <w:pPr>
        <w:spacing w:after="0" w:line="240" w:lineRule="auto"/>
      </w:pPr>
      <w:r>
        <w:separator/>
      </w:r>
    </w:p>
  </w:endnote>
  <w:endnote w:type="continuationSeparator" w:id="0">
    <w:p w:rsidR="00A020F2" w:rsidRDefault="00A020F2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0F2" w:rsidRDefault="00A020F2" w:rsidP="00F50529">
      <w:pPr>
        <w:spacing w:after="0" w:line="240" w:lineRule="auto"/>
      </w:pPr>
      <w:r>
        <w:separator/>
      </w:r>
    </w:p>
  </w:footnote>
  <w:footnote w:type="continuationSeparator" w:id="0">
    <w:p w:rsidR="00A020F2" w:rsidRDefault="00A020F2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3F20"/>
    <w:multiLevelType w:val="hybridMultilevel"/>
    <w:tmpl w:val="E9121A6E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6D726A"/>
    <w:multiLevelType w:val="hybridMultilevel"/>
    <w:tmpl w:val="3B84818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901726"/>
    <w:multiLevelType w:val="hybridMultilevel"/>
    <w:tmpl w:val="97B8FC2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13A5862"/>
    <w:multiLevelType w:val="hybridMultilevel"/>
    <w:tmpl w:val="F3ACB0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3C7285D"/>
    <w:multiLevelType w:val="hybridMultilevel"/>
    <w:tmpl w:val="8B50E8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887A30"/>
    <w:multiLevelType w:val="hybridMultilevel"/>
    <w:tmpl w:val="89587C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9A7C8F"/>
    <w:multiLevelType w:val="hybridMultilevel"/>
    <w:tmpl w:val="A802D0B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757E2876"/>
    <w:multiLevelType w:val="hybridMultilevel"/>
    <w:tmpl w:val="FDD45E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529"/>
    <w:rsid w:val="00002562"/>
    <w:rsid w:val="00012840"/>
    <w:rsid w:val="0005166B"/>
    <w:rsid w:val="00076FEC"/>
    <w:rsid w:val="0007790C"/>
    <w:rsid w:val="00080210"/>
    <w:rsid w:val="000A01B6"/>
    <w:rsid w:val="000E6B20"/>
    <w:rsid w:val="00134C80"/>
    <w:rsid w:val="00136437"/>
    <w:rsid w:val="001B388B"/>
    <w:rsid w:val="001B592C"/>
    <w:rsid w:val="001C16A5"/>
    <w:rsid w:val="001D0063"/>
    <w:rsid w:val="002002FB"/>
    <w:rsid w:val="00217051"/>
    <w:rsid w:val="00224DD7"/>
    <w:rsid w:val="00230B05"/>
    <w:rsid w:val="002723C0"/>
    <w:rsid w:val="00274AB7"/>
    <w:rsid w:val="002911DB"/>
    <w:rsid w:val="002D334A"/>
    <w:rsid w:val="002D71E5"/>
    <w:rsid w:val="00341179"/>
    <w:rsid w:val="003676DD"/>
    <w:rsid w:val="0037289A"/>
    <w:rsid w:val="0037395B"/>
    <w:rsid w:val="00412158"/>
    <w:rsid w:val="004250B5"/>
    <w:rsid w:val="00425503"/>
    <w:rsid w:val="00435467"/>
    <w:rsid w:val="00456660"/>
    <w:rsid w:val="00472C6A"/>
    <w:rsid w:val="004947AB"/>
    <w:rsid w:val="004A26F9"/>
    <w:rsid w:val="004C1CB4"/>
    <w:rsid w:val="0054045B"/>
    <w:rsid w:val="005426EE"/>
    <w:rsid w:val="005426F9"/>
    <w:rsid w:val="00555C8C"/>
    <w:rsid w:val="005C2D25"/>
    <w:rsid w:val="005D581C"/>
    <w:rsid w:val="005E14FF"/>
    <w:rsid w:val="00623034"/>
    <w:rsid w:val="00624827"/>
    <w:rsid w:val="0062615C"/>
    <w:rsid w:val="006548E1"/>
    <w:rsid w:val="0068247C"/>
    <w:rsid w:val="006B2654"/>
    <w:rsid w:val="006B41A0"/>
    <w:rsid w:val="006D61E6"/>
    <w:rsid w:val="007005D3"/>
    <w:rsid w:val="0070189A"/>
    <w:rsid w:val="00721BB3"/>
    <w:rsid w:val="00773866"/>
    <w:rsid w:val="0078684C"/>
    <w:rsid w:val="007D3ECB"/>
    <w:rsid w:val="007D78C4"/>
    <w:rsid w:val="007F6791"/>
    <w:rsid w:val="00831160"/>
    <w:rsid w:val="00847584"/>
    <w:rsid w:val="00883D3E"/>
    <w:rsid w:val="00884DBD"/>
    <w:rsid w:val="008F2F9B"/>
    <w:rsid w:val="0091029A"/>
    <w:rsid w:val="009205E0"/>
    <w:rsid w:val="00925641"/>
    <w:rsid w:val="009936FF"/>
    <w:rsid w:val="009B2488"/>
    <w:rsid w:val="009B2D91"/>
    <w:rsid w:val="009E044E"/>
    <w:rsid w:val="00A020F2"/>
    <w:rsid w:val="00A22E90"/>
    <w:rsid w:val="00A24920"/>
    <w:rsid w:val="00A26757"/>
    <w:rsid w:val="00A63BCE"/>
    <w:rsid w:val="00A65455"/>
    <w:rsid w:val="00AB4652"/>
    <w:rsid w:val="00AD1AB0"/>
    <w:rsid w:val="00AD56D0"/>
    <w:rsid w:val="00B043F6"/>
    <w:rsid w:val="00B20562"/>
    <w:rsid w:val="00B21D05"/>
    <w:rsid w:val="00B3372B"/>
    <w:rsid w:val="00B36F7A"/>
    <w:rsid w:val="00B41DC9"/>
    <w:rsid w:val="00B437FE"/>
    <w:rsid w:val="00B66593"/>
    <w:rsid w:val="00B678D1"/>
    <w:rsid w:val="00B7633A"/>
    <w:rsid w:val="00BE265C"/>
    <w:rsid w:val="00BF320B"/>
    <w:rsid w:val="00BF6FFC"/>
    <w:rsid w:val="00C026C3"/>
    <w:rsid w:val="00C0483C"/>
    <w:rsid w:val="00C31C3B"/>
    <w:rsid w:val="00C50F31"/>
    <w:rsid w:val="00C569D0"/>
    <w:rsid w:val="00CB77E8"/>
    <w:rsid w:val="00CD0BAF"/>
    <w:rsid w:val="00D12B07"/>
    <w:rsid w:val="00D421B4"/>
    <w:rsid w:val="00D54D48"/>
    <w:rsid w:val="00D562CC"/>
    <w:rsid w:val="00D92440"/>
    <w:rsid w:val="00DA23FA"/>
    <w:rsid w:val="00DF0855"/>
    <w:rsid w:val="00DF0F07"/>
    <w:rsid w:val="00E17202"/>
    <w:rsid w:val="00E241D9"/>
    <w:rsid w:val="00E37822"/>
    <w:rsid w:val="00E401A4"/>
    <w:rsid w:val="00E47554"/>
    <w:rsid w:val="00E72377"/>
    <w:rsid w:val="00E82614"/>
    <w:rsid w:val="00EC273E"/>
    <w:rsid w:val="00EC292C"/>
    <w:rsid w:val="00F42246"/>
    <w:rsid w:val="00F50529"/>
    <w:rsid w:val="00F92452"/>
    <w:rsid w:val="00F9644D"/>
    <w:rsid w:val="00FC2478"/>
    <w:rsid w:val="00FD6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1A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5052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5052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52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24827"/>
  </w:style>
  <w:style w:type="paragraph" w:styleId="ListParagraph">
    <w:name w:val="List Paragraph"/>
    <w:basedOn w:val="Normal"/>
    <w:uiPriority w:val="99"/>
    <w:qFormat/>
    <w:rsid w:val="00624827"/>
    <w:pPr>
      <w:ind w:left="720"/>
      <w:contextualSpacing/>
    </w:pPr>
  </w:style>
  <w:style w:type="table" w:styleId="TableGrid">
    <w:name w:val="Table Grid"/>
    <w:basedOn w:val="TableNormal"/>
    <w:uiPriority w:val="99"/>
    <w:rsid w:val="0062482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624827"/>
    <w:pPr>
      <w:spacing w:after="12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24827"/>
    <w:rPr>
      <w:rFonts w:ascii="Times New Roman" w:hAnsi="Times New Roman" w:cs="Times New Roman"/>
      <w:sz w:val="24"/>
      <w:szCs w:val="24"/>
      <w:lang w:val="en-US" w:eastAsia="tr-TR"/>
    </w:rPr>
  </w:style>
  <w:style w:type="character" w:styleId="Hyperlink">
    <w:name w:val="Hyperlink"/>
    <w:basedOn w:val="DefaultParagraphFont"/>
    <w:uiPriority w:val="99"/>
    <w:rsid w:val="00224D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1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77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1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7740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1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7734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1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773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1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7746">
          <w:marLeft w:val="73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1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77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1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7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1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7744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1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774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1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77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262</Words>
  <Characters>1494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Toshiba;özkan</dc:creator>
  <cp:keywords>www.sorubak.com</cp:keywords>
  <dc:description>www.sorubak.com</dc:description>
  <cp:lastModifiedBy>edanur</cp:lastModifiedBy>
  <cp:revision>4</cp:revision>
  <cp:lastPrinted>2013-11-07T13:21:00Z</cp:lastPrinted>
  <dcterms:created xsi:type="dcterms:W3CDTF">2013-12-29T15:00:00Z</dcterms:created>
  <dcterms:modified xsi:type="dcterms:W3CDTF">2014-02-20T22:20:00Z</dcterms:modified>
  <cp:category>www.sorubak.com</cp:category>
</cp:coreProperties>
</file>