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BE" w:rsidRPr="001506A9" w:rsidRDefault="00496EBE" w:rsidP="00A010ED">
      <w:pPr>
        <w:spacing w:line="276" w:lineRule="auto"/>
        <w:rPr>
          <w:sz w:val="22"/>
          <w:szCs w:val="22"/>
        </w:rPr>
      </w:pPr>
    </w:p>
    <w:p w:rsidR="00496EBE" w:rsidRPr="001506A9" w:rsidRDefault="00496EBE" w:rsidP="00A010ED">
      <w:pPr>
        <w:spacing w:line="276" w:lineRule="auto"/>
        <w:rPr>
          <w:sz w:val="22"/>
          <w:szCs w:val="22"/>
        </w:rPr>
      </w:pPr>
    </w:p>
    <w:p w:rsidR="00496EBE" w:rsidRPr="001506A9" w:rsidRDefault="00496EBE" w:rsidP="00A010ED">
      <w:pPr>
        <w:spacing w:line="276" w:lineRule="auto"/>
        <w:rPr>
          <w:sz w:val="22"/>
          <w:szCs w:val="22"/>
        </w:rPr>
      </w:pPr>
    </w:p>
    <w:p w:rsidR="00496EBE" w:rsidRPr="001506A9" w:rsidRDefault="00496EBE" w:rsidP="00A010ED">
      <w:pPr>
        <w:spacing w:line="276" w:lineRule="auto"/>
        <w:rPr>
          <w:sz w:val="22"/>
          <w:szCs w:val="22"/>
        </w:rPr>
        <w:sectPr w:rsidR="00496EBE" w:rsidRPr="001506A9" w:rsidSect="001506A9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496EBE" w:rsidRPr="001506A9" w:rsidRDefault="00496EBE" w:rsidP="00FA3CED">
      <w:pPr>
        <w:rPr>
          <w:b/>
          <w:sz w:val="22"/>
          <w:szCs w:val="22"/>
        </w:rPr>
      </w:pPr>
      <w:r>
        <w:rPr>
          <w:noProof/>
        </w:rPr>
        <w:pict>
          <v:group id="_x0000_s1026" style="position:absolute;margin-left:2.6pt;margin-top:-29.7pt;width:535.8pt;height:69.75pt;z-index:251656192" coordorigin="619,480" coordsize="10716,1500">
            <v:rect id="_x0000_s1027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28" style="position:absolute;left:4063;top:675;width:5207;height:1110" arcsize="10923f" strokecolor="#0070c0" strokeweight="5pt">
              <v:stroke linestyle="thickThin"/>
              <v:shadow color="#868686"/>
              <v:textbox style="mso-next-textbox:#_x0000_s1028">
                <w:txbxContent>
                  <w:p w:rsidR="00496EBE" w:rsidRPr="00DE49B5" w:rsidRDefault="00496EBE" w:rsidP="001506A9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496EBE" w:rsidRPr="001506A9" w:rsidRDefault="00496EBE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496EBE" w:rsidRPr="00E56E0B" w:rsidRDefault="00496EBE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YAŞADIĞIMIZ YER</w:t>
                    </w:r>
                  </w:p>
                </w:txbxContent>
              </v:textbox>
            </v:roundrect>
            <v:oval id="_x0000_s1029" style="position:absolute;left:9495;top:675;width:1605;height:1110" strokecolor="#0070c0" strokeweight="5pt">
              <v:stroke linestyle="thickThin"/>
              <v:shadow color="#868686"/>
              <v:textbox style="mso-next-textbox:#_x0000_s1029">
                <w:txbxContent>
                  <w:p w:rsidR="00496EBE" w:rsidRPr="00DA6A79" w:rsidRDefault="00496EBE" w:rsidP="001506A9">
                    <w:pPr>
                      <w:rPr>
                        <w:b/>
                        <w:sz w:val="14"/>
                      </w:rPr>
                    </w:pPr>
                  </w:p>
                  <w:p w:rsidR="00496EBE" w:rsidRPr="00E56E0B" w:rsidRDefault="00496EBE" w:rsidP="001506A9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496EBE" w:rsidRPr="00F3584D" w:rsidRDefault="00496EBE" w:rsidP="001506A9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496EBE" w:rsidRDefault="00496EBE" w:rsidP="001506A9">
                    <w:r>
                      <w:t xml:space="preserve">       </w:t>
                    </w:r>
                  </w:p>
                </w:txbxContent>
              </v:textbox>
            </v:oval>
            <v:roundrect id="_x0000_s1030" style="position:absolute;left:840;top:675;width:3020;height:1110" arcsize="10923f" strokecolor="#0070c0" strokeweight="5pt">
              <v:stroke linestyle="thickThin"/>
              <v:shadow color="#868686"/>
              <v:textbox style="mso-next-textbox:#_x0000_s1030">
                <w:txbxContent>
                  <w:p w:rsidR="00496EBE" w:rsidRPr="00E56E0B" w:rsidRDefault="00496EBE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496EBE" w:rsidRPr="00E56E0B" w:rsidRDefault="00496EBE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496EBE" w:rsidRPr="00E56E0B" w:rsidRDefault="00496EBE" w:rsidP="001506A9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  <w:r w:rsidRPr="001506A9">
        <w:rPr>
          <w:b/>
          <w:sz w:val="22"/>
          <w:szCs w:val="22"/>
        </w:rPr>
        <w:t xml:space="preserve">     </w:t>
      </w:r>
    </w:p>
    <w:p w:rsidR="00496EBE" w:rsidRPr="001506A9" w:rsidRDefault="00496EBE" w:rsidP="00FA3CED">
      <w:pPr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    </w:t>
      </w:r>
    </w:p>
    <w:p w:rsidR="00496EBE" w:rsidRPr="001506A9" w:rsidRDefault="00496EBE" w:rsidP="00FA3CED">
      <w:pPr>
        <w:rPr>
          <w:b/>
          <w:sz w:val="22"/>
          <w:szCs w:val="22"/>
        </w:rPr>
        <w:sectPr w:rsidR="00496EBE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space="708"/>
          <w:docGrid w:linePitch="360"/>
        </w:sectPr>
      </w:pPr>
      <w:r w:rsidRPr="001506A9">
        <w:rPr>
          <w:b/>
          <w:sz w:val="22"/>
          <w:szCs w:val="22"/>
        </w:rPr>
        <w:t xml:space="preserve">     </w:t>
      </w:r>
    </w:p>
    <w:p w:rsidR="00496EBE" w:rsidRPr="001506A9" w:rsidRDefault="00496EBE" w:rsidP="00FA3CED">
      <w:pPr>
        <w:rPr>
          <w:b/>
          <w:sz w:val="22"/>
          <w:szCs w:val="22"/>
        </w:rPr>
      </w:pPr>
    </w:p>
    <w:p w:rsidR="00496EBE" w:rsidRPr="001506A9" w:rsidRDefault="00496EBE" w:rsidP="00FA3CED">
      <w:pPr>
        <w:rPr>
          <w:sz w:val="22"/>
          <w:szCs w:val="22"/>
        </w:rPr>
      </w:pPr>
    </w:p>
    <w:p w:rsidR="00496EBE" w:rsidRPr="001506A9" w:rsidRDefault="00496EBE" w:rsidP="00FA3CED">
      <w:pPr>
        <w:rPr>
          <w:sz w:val="22"/>
          <w:szCs w:val="22"/>
        </w:rPr>
        <w:sectPr w:rsidR="00496EBE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pace="708"/>
          <w:docGrid w:linePitch="360"/>
        </w:sectPr>
      </w:pPr>
    </w:p>
    <w:p w:rsidR="00496EBE" w:rsidRPr="001506A9" w:rsidRDefault="00496EBE" w:rsidP="00282450">
      <w:pPr>
        <w:ind w:left="113"/>
        <w:rPr>
          <w:b/>
          <w:bCs/>
          <w:sz w:val="22"/>
          <w:szCs w:val="22"/>
        </w:rPr>
      </w:pPr>
      <w:r w:rsidRPr="001506A9">
        <w:rPr>
          <w:b/>
          <w:bCs/>
          <w:sz w:val="22"/>
          <w:szCs w:val="22"/>
        </w:rPr>
        <w:t>1)</w:t>
      </w:r>
      <w:r w:rsidRPr="001506A9">
        <w:t xml:space="preserve"> </w:t>
      </w:r>
      <w:r w:rsidRPr="001506A9">
        <w:rPr>
          <w:rStyle w:val="Strong"/>
          <w:bCs/>
        </w:rPr>
        <w:t>Güneş hangi yönden doğar?</w:t>
      </w:r>
    </w:p>
    <w:p w:rsidR="00496EBE" w:rsidRPr="001506A9" w:rsidRDefault="00496EBE" w:rsidP="004D5FA3">
      <w:pPr>
        <w:ind w:left="45"/>
        <w:rPr>
          <w:bCs/>
          <w:sz w:val="20"/>
          <w:szCs w:val="22"/>
        </w:rPr>
      </w:pPr>
    </w:p>
    <w:p w:rsidR="00496EBE" w:rsidRPr="001506A9" w:rsidRDefault="00496EBE" w:rsidP="00730E6C">
      <w:pPr>
        <w:pStyle w:val="NormalWeb"/>
        <w:spacing w:before="0" w:beforeAutospacing="0" w:after="0" w:afterAutospacing="0"/>
        <w:rPr>
          <w:rStyle w:val="apple-style-span"/>
          <w:sz w:val="22"/>
          <w:szCs w:val="22"/>
        </w:rPr>
      </w:pPr>
      <w:r w:rsidRPr="001506A9">
        <w:rPr>
          <w:b/>
          <w:noProof/>
          <w:sz w:val="22"/>
          <w:szCs w:val="22"/>
        </w:rPr>
        <w:t xml:space="preserve">   </w:t>
      </w:r>
      <w:r w:rsidRPr="001506A9">
        <w:rPr>
          <w:rStyle w:val="apple-style-span"/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Batı</w:t>
      </w:r>
    </w:p>
    <w:p w:rsidR="00496EBE" w:rsidRPr="001506A9" w:rsidRDefault="00496EBE" w:rsidP="00730E6C">
      <w:pPr>
        <w:pStyle w:val="NormalWeb"/>
        <w:spacing w:before="0" w:beforeAutospacing="0" w:after="0" w:afterAutospacing="0"/>
        <w:rPr>
          <w:rStyle w:val="apple-style-span"/>
          <w:sz w:val="22"/>
          <w:szCs w:val="22"/>
        </w:rPr>
      </w:pPr>
      <w:r w:rsidRPr="001506A9">
        <w:rPr>
          <w:rStyle w:val="apple-style-span"/>
          <w:sz w:val="22"/>
          <w:szCs w:val="22"/>
        </w:rPr>
        <w:t xml:space="preserve">   </w:t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Güney</w:t>
      </w:r>
      <w:r w:rsidRPr="001506A9">
        <w:rPr>
          <w:rStyle w:val="apple-style-span"/>
          <w:sz w:val="22"/>
          <w:szCs w:val="22"/>
        </w:rPr>
        <w:t xml:space="preserve">  </w:t>
      </w:r>
    </w:p>
    <w:p w:rsidR="00496EBE" w:rsidRPr="001506A9" w:rsidRDefault="00496EBE" w:rsidP="00730E6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506A9">
        <w:rPr>
          <w:rStyle w:val="apple-style-span"/>
          <w:sz w:val="22"/>
          <w:szCs w:val="22"/>
        </w:rPr>
        <w:t xml:space="preserve">   </w:t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496EBE" w:rsidRPr="001506A9" w:rsidRDefault="00496EBE" w:rsidP="00730E6C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1506A9">
        <w:rPr>
          <w:sz w:val="22"/>
          <w:szCs w:val="22"/>
        </w:rPr>
        <w:t xml:space="preserve"> 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Kuzey</w:t>
      </w:r>
      <w:r w:rsidRPr="001506A9">
        <w:rPr>
          <w:noProof/>
          <w:sz w:val="22"/>
          <w:szCs w:val="22"/>
        </w:rPr>
        <w:t xml:space="preserve">                                                  </w:t>
      </w:r>
    </w:p>
    <w:p w:rsidR="00496EBE" w:rsidRPr="001506A9" w:rsidRDefault="00496EBE" w:rsidP="00282450">
      <w:pPr>
        <w:ind w:left="113"/>
        <w:rPr>
          <w:sz w:val="22"/>
          <w:szCs w:val="22"/>
        </w:rPr>
      </w:pPr>
    </w:p>
    <w:p w:rsidR="00496EBE" w:rsidRPr="001506A9" w:rsidRDefault="00496EBE" w:rsidP="00282450">
      <w:pPr>
        <w:ind w:left="113"/>
        <w:rPr>
          <w:sz w:val="22"/>
          <w:szCs w:val="22"/>
        </w:rPr>
      </w:pPr>
    </w:p>
    <w:p w:rsidR="00496EBE" w:rsidRPr="001506A9" w:rsidRDefault="00496EBE" w:rsidP="00282450">
      <w:pPr>
        <w:ind w:left="113"/>
        <w:rPr>
          <w:sz w:val="22"/>
          <w:szCs w:val="22"/>
        </w:rPr>
      </w:pPr>
    </w:p>
    <w:p w:rsidR="00496EBE" w:rsidRPr="001506A9" w:rsidRDefault="00496EBE" w:rsidP="00282450">
      <w:pPr>
        <w:ind w:left="113"/>
        <w:rPr>
          <w:sz w:val="22"/>
          <w:szCs w:val="22"/>
        </w:rPr>
      </w:pPr>
    </w:p>
    <w:p w:rsidR="00496EBE" w:rsidRPr="001506A9" w:rsidRDefault="00496EBE" w:rsidP="00507B56">
      <w:pPr>
        <w:ind w:left="113"/>
        <w:rPr>
          <w:rStyle w:val="Strong"/>
          <w:bCs/>
        </w:rPr>
      </w:pPr>
      <w:r>
        <w:rPr>
          <w:b/>
          <w:sz w:val="22"/>
          <w:szCs w:val="22"/>
        </w:rPr>
        <w:t>2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Haritayı astığımız zaman haritanın alt tarafı hangi yönü gösterir?</w:t>
      </w:r>
    </w:p>
    <w:p w:rsidR="00496EBE" w:rsidRPr="001506A9" w:rsidRDefault="00496EBE" w:rsidP="00507B56">
      <w:pPr>
        <w:ind w:left="113"/>
        <w:rPr>
          <w:sz w:val="20"/>
          <w:szCs w:val="22"/>
        </w:rPr>
      </w:pPr>
    </w:p>
    <w:p w:rsidR="00496EBE" w:rsidRPr="001506A9" w:rsidRDefault="00496EBE" w:rsidP="00DE581A">
      <w:pPr>
        <w:shd w:val="clear" w:color="auto" w:fill="FFFFFF"/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496EBE" w:rsidRPr="001506A9" w:rsidRDefault="00496EBE" w:rsidP="00DE581A">
      <w:pPr>
        <w:shd w:val="clear" w:color="auto" w:fill="FFFFFF"/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496EBE" w:rsidRPr="001506A9" w:rsidRDefault="00496EBE" w:rsidP="006A5CEB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Batı</w:t>
      </w:r>
    </w:p>
    <w:p w:rsidR="00496EBE" w:rsidRPr="001506A9" w:rsidRDefault="00496EBE" w:rsidP="005730DC">
      <w:pPr>
        <w:rPr>
          <w:sz w:val="22"/>
          <w:szCs w:val="22"/>
        </w:rPr>
      </w:pPr>
    </w:p>
    <w:p w:rsidR="00496EBE" w:rsidRPr="001506A9" w:rsidRDefault="00496EBE" w:rsidP="005730DC">
      <w:pPr>
        <w:rPr>
          <w:sz w:val="22"/>
          <w:szCs w:val="22"/>
        </w:rPr>
      </w:pPr>
    </w:p>
    <w:p w:rsidR="00496EBE" w:rsidRPr="001506A9" w:rsidRDefault="00496EBE" w:rsidP="005730DC">
      <w:pPr>
        <w:rPr>
          <w:sz w:val="22"/>
          <w:szCs w:val="22"/>
        </w:rPr>
      </w:pPr>
    </w:p>
    <w:p w:rsidR="00496EBE" w:rsidRPr="001506A9" w:rsidRDefault="00496EBE" w:rsidP="005730DC">
      <w:pPr>
        <w:rPr>
          <w:sz w:val="22"/>
          <w:szCs w:val="22"/>
        </w:rPr>
      </w:pPr>
    </w:p>
    <w:p w:rsidR="00496EBE" w:rsidRPr="001506A9" w:rsidRDefault="00496EBE" w:rsidP="00C4360D">
      <w:pPr>
        <w:ind w:left="113"/>
        <w:rPr>
          <w:rStyle w:val="Strong"/>
          <w:bCs/>
        </w:rPr>
      </w:pPr>
      <w:r>
        <w:rPr>
          <w:b/>
        </w:rPr>
        <w:t>3)</w:t>
      </w:r>
      <w:r w:rsidRPr="001506A9">
        <w:rPr>
          <w:b/>
        </w:rPr>
        <w:t xml:space="preserve"> </w:t>
      </w:r>
      <w:r w:rsidRPr="001506A9">
        <w:rPr>
          <w:rStyle w:val="Strong"/>
          <w:bCs/>
        </w:rPr>
        <w:t>Kutup Yıldızı hangi yönü gösterir?</w:t>
      </w:r>
    </w:p>
    <w:p w:rsidR="00496EBE" w:rsidRPr="001506A9" w:rsidRDefault="00496EBE" w:rsidP="00C4360D">
      <w:pPr>
        <w:ind w:left="113"/>
        <w:rPr>
          <w:sz w:val="20"/>
          <w:szCs w:val="22"/>
        </w:rPr>
      </w:pPr>
    </w:p>
    <w:p w:rsidR="00496EBE" w:rsidRPr="001506A9" w:rsidRDefault="00496EBE" w:rsidP="00D7618F">
      <w:pPr>
        <w:ind w:left="113"/>
        <w:rPr>
          <w:rStyle w:val="apple-style-span"/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Güney</w:t>
      </w:r>
      <w:r w:rsidRPr="001506A9">
        <w:rPr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Doğu</w:t>
      </w:r>
      <w:r w:rsidRPr="001506A9">
        <w:rPr>
          <w:rStyle w:val="apple-style-span"/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Batı</w:t>
      </w:r>
    </w:p>
    <w:p w:rsidR="00496EBE" w:rsidRPr="001506A9" w:rsidRDefault="00496EBE" w:rsidP="003F7A44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Kuzey</w:t>
      </w:r>
    </w:p>
    <w:p w:rsidR="00496EBE" w:rsidRPr="001506A9" w:rsidRDefault="00496EBE" w:rsidP="00BC62F6">
      <w:pPr>
        <w:rPr>
          <w:sz w:val="22"/>
          <w:szCs w:val="22"/>
        </w:rPr>
      </w:pPr>
    </w:p>
    <w:p w:rsidR="00496EBE" w:rsidRDefault="00496EBE" w:rsidP="00E9224C">
      <w:pPr>
        <w:ind w:left="113"/>
        <w:rPr>
          <w:sz w:val="22"/>
          <w:szCs w:val="22"/>
        </w:rPr>
      </w:pPr>
    </w:p>
    <w:p w:rsidR="00496EBE" w:rsidRPr="001506A9" w:rsidRDefault="00496EBE" w:rsidP="00E9224C">
      <w:pPr>
        <w:ind w:left="113"/>
        <w:rPr>
          <w:sz w:val="22"/>
          <w:szCs w:val="22"/>
        </w:rPr>
      </w:pPr>
    </w:p>
    <w:p w:rsidR="00496EBE" w:rsidRPr="001506A9" w:rsidRDefault="00496EBE" w:rsidP="00304F70">
      <w:pPr>
        <w:rPr>
          <w:sz w:val="22"/>
          <w:szCs w:val="22"/>
        </w:rPr>
      </w:pPr>
    </w:p>
    <w:p w:rsidR="00496EBE" w:rsidRPr="001506A9" w:rsidRDefault="00496EBE" w:rsidP="00E9224C">
      <w:pPr>
        <w:ind w:left="113"/>
        <w:rPr>
          <w:rStyle w:val="Strong"/>
          <w:bCs/>
        </w:rPr>
      </w:pPr>
      <w:r>
        <w:rPr>
          <w:b/>
          <w:noProof/>
          <w:sz w:val="22"/>
          <w:szCs w:val="22"/>
        </w:rPr>
        <w:t>4</w:t>
      </w:r>
      <w:r w:rsidRPr="001506A9">
        <w:rPr>
          <w:b/>
          <w:noProof/>
          <w:sz w:val="22"/>
          <w:szCs w:val="22"/>
        </w:rPr>
        <w:t xml:space="preserve">) </w:t>
      </w:r>
      <w:r w:rsidRPr="001506A9">
        <w:rPr>
          <w:rStyle w:val="Strong"/>
          <w:bCs/>
        </w:rPr>
        <w:t>Coğrafi yönler hangisine göre belirlenmiştir?</w:t>
      </w:r>
    </w:p>
    <w:p w:rsidR="00496EBE" w:rsidRPr="001506A9" w:rsidRDefault="00496EBE" w:rsidP="00E9224C">
      <w:pPr>
        <w:ind w:left="113"/>
        <w:rPr>
          <w:sz w:val="20"/>
          <w:szCs w:val="22"/>
        </w:rPr>
      </w:pPr>
    </w:p>
    <w:p w:rsidR="00496EBE" w:rsidRPr="001506A9" w:rsidRDefault="00496EBE" w:rsidP="005D3D97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Güneş’in doğuş ve batışına göre</w:t>
      </w:r>
      <w:r w:rsidRPr="001506A9">
        <w:rPr>
          <w:sz w:val="22"/>
          <w:szCs w:val="22"/>
        </w:rPr>
        <w:br/>
        <w:t xml:space="preserve">  </w:t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Ay’ın Dünya etrafındaki hareketine göre</w:t>
      </w:r>
      <w:r w:rsidRPr="001506A9">
        <w:rPr>
          <w:sz w:val="22"/>
          <w:szCs w:val="22"/>
        </w:rPr>
        <w:br/>
        <w:t xml:space="preserve">  </w:t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Kutup Yıldızı’na göre</w:t>
      </w:r>
    </w:p>
    <w:p w:rsidR="00496EBE" w:rsidRPr="001506A9" w:rsidRDefault="00496EBE" w:rsidP="002649B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Mevsimlere göre</w:t>
      </w:r>
    </w:p>
    <w:p w:rsidR="00496EBE" w:rsidRPr="001506A9" w:rsidRDefault="00496EBE" w:rsidP="00FE3981">
      <w:pPr>
        <w:rPr>
          <w:sz w:val="22"/>
          <w:szCs w:val="22"/>
        </w:rPr>
      </w:pPr>
    </w:p>
    <w:p w:rsidR="00496EBE" w:rsidRPr="001506A9" w:rsidRDefault="00496EBE" w:rsidP="00FE3981">
      <w:pPr>
        <w:rPr>
          <w:sz w:val="22"/>
          <w:szCs w:val="22"/>
        </w:rPr>
      </w:pPr>
    </w:p>
    <w:p w:rsidR="00496EBE" w:rsidRPr="001506A9" w:rsidRDefault="00496EBE" w:rsidP="00FE3981">
      <w:pPr>
        <w:rPr>
          <w:sz w:val="22"/>
          <w:szCs w:val="22"/>
        </w:rPr>
      </w:pPr>
    </w:p>
    <w:p w:rsidR="00496EBE" w:rsidRPr="001506A9" w:rsidRDefault="00496EBE" w:rsidP="00FE3981">
      <w:pPr>
        <w:rPr>
          <w:noProof/>
          <w:sz w:val="22"/>
          <w:szCs w:val="22"/>
        </w:rPr>
      </w:pPr>
      <w:r w:rsidRPr="001506A9">
        <w:rPr>
          <w:noProof/>
          <w:sz w:val="22"/>
          <w:szCs w:val="22"/>
        </w:rPr>
        <w:t xml:space="preserve">                                               </w:t>
      </w:r>
    </w:p>
    <w:p w:rsidR="00496EBE" w:rsidRPr="001506A9" w:rsidRDefault="00496EBE" w:rsidP="002C060A">
      <w:pPr>
        <w:pStyle w:val="NormalWeb"/>
        <w:spacing w:before="0" w:beforeAutospacing="0" w:after="0" w:afterAutospacing="0"/>
        <w:ind w:left="113"/>
        <w:rPr>
          <w:b/>
          <w:bCs/>
        </w:rPr>
      </w:pPr>
      <w:r>
        <w:rPr>
          <w:b/>
        </w:rPr>
        <w:t>5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Aşağıdakilerden hangisi ara yöndür?</w:t>
      </w:r>
    </w:p>
    <w:p w:rsidR="00496EBE" w:rsidRPr="001506A9" w:rsidRDefault="00496EBE" w:rsidP="002C060A">
      <w:pPr>
        <w:pStyle w:val="NormalWeb"/>
        <w:spacing w:before="0" w:beforeAutospacing="0" w:after="0" w:afterAutospacing="0"/>
        <w:ind w:left="113"/>
        <w:rPr>
          <w:sz w:val="20"/>
          <w:szCs w:val="22"/>
        </w:rPr>
      </w:pPr>
    </w:p>
    <w:p w:rsidR="00496EBE" w:rsidRPr="001506A9" w:rsidRDefault="00496EBE" w:rsidP="00E07D1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496EBE" w:rsidRPr="001506A9" w:rsidRDefault="00496EBE" w:rsidP="001C2D4C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Batı</w:t>
      </w:r>
      <w:r w:rsidRPr="001506A9">
        <w:rPr>
          <w:sz w:val="22"/>
          <w:szCs w:val="22"/>
        </w:rPr>
        <w:t xml:space="preserve">  </w:t>
      </w:r>
    </w:p>
    <w:p w:rsidR="00496EBE" w:rsidRPr="001506A9" w:rsidRDefault="00496EBE" w:rsidP="001C2D4C">
      <w:pPr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  C)</w:t>
      </w:r>
      <w:r w:rsidRPr="001506A9">
        <w:rPr>
          <w:sz w:val="22"/>
          <w:szCs w:val="22"/>
        </w:rPr>
        <w:t xml:space="preserve"> </w:t>
      </w:r>
      <w:r w:rsidRPr="001506A9">
        <w:t>Kuzey doğu</w:t>
      </w:r>
    </w:p>
    <w:p w:rsidR="00496EBE" w:rsidRPr="001506A9" w:rsidRDefault="00496EBE" w:rsidP="00E07D1F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1506A9">
        <w:rPr>
          <w:sz w:val="22"/>
          <w:szCs w:val="22"/>
        </w:rPr>
        <w:t xml:space="preserve">  </w:t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496EBE" w:rsidRPr="001506A9" w:rsidRDefault="00496EBE" w:rsidP="002C060A">
      <w:pPr>
        <w:ind w:left="150"/>
        <w:rPr>
          <w:sz w:val="22"/>
          <w:szCs w:val="22"/>
        </w:rPr>
      </w:pPr>
    </w:p>
    <w:p w:rsidR="00496EBE" w:rsidRPr="001506A9" w:rsidRDefault="00496EBE" w:rsidP="00D975A4">
      <w:pPr>
        <w:rPr>
          <w:sz w:val="22"/>
          <w:szCs w:val="22"/>
        </w:rPr>
      </w:pPr>
    </w:p>
    <w:p w:rsidR="00496EBE" w:rsidRPr="001506A9" w:rsidRDefault="00496EBE" w:rsidP="00D975A4">
      <w:pPr>
        <w:rPr>
          <w:sz w:val="22"/>
          <w:szCs w:val="22"/>
        </w:rPr>
      </w:pPr>
    </w:p>
    <w:p w:rsidR="00496EBE" w:rsidRPr="001506A9" w:rsidRDefault="00496EBE" w:rsidP="00D975A4">
      <w:pPr>
        <w:rPr>
          <w:sz w:val="22"/>
          <w:szCs w:val="22"/>
        </w:rPr>
      </w:pPr>
    </w:p>
    <w:p w:rsidR="00496EBE" w:rsidRPr="001506A9" w:rsidRDefault="00496EBE" w:rsidP="00D975A4">
      <w:pPr>
        <w:rPr>
          <w:sz w:val="22"/>
          <w:szCs w:val="22"/>
        </w:rPr>
      </w:pPr>
      <w:r>
        <w:rPr>
          <w:noProof/>
        </w:rPr>
        <w:pict>
          <v:group id="_x0000_s1031" style="position:absolute;margin-left:2.6pt;margin-top:-.3pt;width:535.8pt;height:34.95pt;z-index:251659264" coordorigin="675,15435" coordsize="10615,720">
            <v:rect id="_x0000_s1032" style="position:absolute;left:675;top:15435;width:10615;height:720" fillcolor="#00b0f0" strokecolor="#0070c0" strokeweight="2.5pt">
              <v:shadow color="#868686"/>
              <v:textbox style="mso-next-textbox:#_x0000_s1032">
                <w:txbxContent>
                  <w:p w:rsidR="00496EBE" w:rsidRDefault="00496EBE" w:rsidP="001506A9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33" style="position:absolute;left:795;top:15534;width:10350;height:501" arcsize="10923f" strokecolor="#0070c0" strokeweight="2.5pt">
              <v:shadow color="#868686"/>
              <v:textbox style="mso-next-textbox:#_x0000_s1033">
                <w:txbxContent>
                  <w:p w:rsidR="00496EBE" w:rsidRPr="00CF7DD8" w:rsidRDefault="00496EBE" w:rsidP="001506A9">
                    <w:pPr>
                      <w:rPr>
                        <w:b/>
                        <w:sz w:val="22"/>
                        <w:szCs w:val="26"/>
                      </w:rPr>
                    </w:pPr>
                  </w:p>
                </w:txbxContent>
              </v:textbox>
            </v:roundrect>
          </v:group>
        </w:pic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6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Yüzünü güneşin doğduğu yöne dönen bir kimsenin sağ kolu hangi yönü gösterir?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Kuzeyi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rStyle w:val="apple-style-span"/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Güneyi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Doğuyu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Batıyı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ind w:left="170" w:right="57"/>
        <w:rPr>
          <w:b/>
          <w:sz w:val="22"/>
          <w:szCs w:val="22"/>
        </w:rPr>
      </w:pP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b/>
          <w:bCs/>
        </w:rPr>
      </w:pPr>
      <w:r>
        <w:rPr>
          <w:b/>
        </w:rPr>
        <w:t>7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 xml:space="preserve">Yönler ile ilgili verilen bilgilerden hangisi </w:t>
      </w:r>
      <w:r w:rsidRPr="001506A9">
        <w:rPr>
          <w:rStyle w:val="Strong"/>
          <w:bCs/>
          <w:u w:val="single"/>
        </w:rPr>
        <w:t>doğrudur?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496EBE" w:rsidRPr="001506A9" w:rsidRDefault="00496EBE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Karınca yuvalarının toprak yığılı kısmı sürekli güneyi gösterir.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Batı bir ara yöndür.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Pusula iğnesinin renkli ucu sürekli kuzeyi gösterir.</w:t>
      </w:r>
      <w:r w:rsidRPr="001506A9">
        <w:rPr>
          <w:sz w:val="22"/>
          <w:szCs w:val="22"/>
        </w:rPr>
        <w:br/>
      </w: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Kaybolduğumuzda sürekli kuzeye doğru gidilirse yolumuzu daha kolay buluruz.</w:t>
      </w:r>
      <w:r w:rsidRPr="001506A9">
        <w:rPr>
          <w:sz w:val="22"/>
          <w:szCs w:val="22"/>
        </w:rPr>
        <w:br/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b/>
          <w:sz w:val="22"/>
          <w:szCs w:val="22"/>
        </w:rPr>
      </w:pPr>
    </w:p>
    <w:p w:rsidR="00496EBE" w:rsidRPr="001506A9" w:rsidRDefault="00496EBE" w:rsidP="001506A9">
      <w:pPr>
        <w:ind w:left="170" w:right="57"/>
      </w:pPr>
      <w:r>
        <w:rPr>
          <w:b/>
        </w:rPr>
        <w:t>8</w:t>
      </w:r>
      <w:r w:rsidRPr="001506A9">
        <w:rPr>
          <w:b/>
        </w:rPr>
        <w:t>)</w:t>
      </w:r>
      <w:r w:rsidRPr="001506A9">
        <w:t xml:space="preserve"> </w:t>
      </w:r>
      <w:r w:rsidRPr="001506A9">
        <w:rPr>
          <w:rStyle w:val="Strong"/>
          <w:bCs/>
        </w:rPr>
        <w:t>Aşağıdakilerden hangisi yön bulmamıza yardımcı olur?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Pusula</w:t>
      </w:r>
      <w:r w:rsidRPr="001506A9">
        <w:rPr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B)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Kuş yuvaları</w:t>
      </w:r>
      <w:r w:rsidRPr="001506A9">
        <w:rPr>
          <w:rStyle w:val="apple-style-span"/>
          <w:b/>
          <w:bCs/>
          <w:sz w:val="22"/>
          <w:szCs w:val="22"/>
        </w:rPr>
        <w:br/>
      </w:r>
      <w:r w:rsidRPr="001506A9">
        <w:rPr>
          <w:rStyle w:val="apple-style-span"/>
          <w:b/>
          <w:sz w:val="22"/>
          <w:szCs w:val="22"/>
        </w:rPr>
        <w:t>C)</w:t>
      </w:r>
      <w:r w:rsidRPr="001506A9">
        <w:t xml:space="preserve"> Çalar saat</w:t>
      </w:r>
    </w:p>
    <w:p w:rsidR="00496EBE" w:rsidRPr="001506A9" w:rsidRDefault="00496EBE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Ağaç dalları</w:t>
      </w:r>
    </w:p>
    <w:p w:rsidR="00496EBE" w:rsidRPr="001506A9" w:rsidRDefault="00496EBE" w:rsidP="001506A9">
      <w:pPr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Pr="001506A9">
        <w:rPr>
          <w:b/>
          <w:sz w:val="22"/>
          <w:szCs w:val="22"/>
        </w:rPr>
        <w:t>)</w:t>
      </w:r>
      <w:r w:rsidRPr="001506A9">
        <w:rPr>
          <w:sz w:val="22"/>
          <w:szCs w:val="22"/>
        </w:rPr>
        <w:t xml:space="preserve"> </w:t>
      </w:r>
      <w:r w:rsidRPr="001506A9">
        <w:rPr>
          <w:rStyle w:val="Strong"/>
          <w:bCs/>
        </w:rPr>
        <w:t>Yönümüzü aşağıdakilerden hangilerine bakarak belirleyemeyiz?</w:t>
      </w:r>
    </w:p>
    <w:p w:rsidR="00496EBE" w:rsidRPr="001506A9" w:rsidRDefault="00496EBE" w:rsidP="001506A9">
      <w:pPr>
        <w:pStyle w:val="NormalWeb"/>
        <w:spacing w:before="0" w:beforeAutospacing="0" w:after="0" w:afterAutospacing="0"/>
        <w:ind w:left="170" w:right="57"/>
        <w:rPr>
          <w:sz w:val="20"/>
          <w:szCs w:val="22"/>
        </w:rPr>
      </w:pPr>
    </w:p>
    <w:p w:rsidR="00496EBE" w:rsidRPr="001506A9" w:rsidRDefault="00496EBE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pusulaya</w:t>
      </w:r>
    </w:p>
    <w:p w:rsidR="00496EBE" w:rsidRPr="001506A9" w:rsidRDefault="00496EBE" w:rsidP="001506A9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Yosunlara</w:t>
      </w:r>
    </w:p>
    <w:p w:rsidR="00496EBE" w:rsidRPr="001506A9" w:rsidRDefault="00496EBE" w:rsidP="001506A9">
      <w:pPr>
        <w:pStyle w:val="NormalWeb"/>
        <w:shd w:val="clear" w:color="auto" w:fill="FFFFFF"/>
        <w:spacing w:before="0" w:beforeAutospacing="0" w:after="0" w:afterAutospacing="0"/>
        <w:ind w:left="170" w:right="57"/>
        <w:rPr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Güneşe</w:t>
      </w:r>
    </w:p>
    <w:p w:rsidR="00496EBE" w:rsidRPr="001506A9" w:rsidRDefault="00496EBE" w:rsidP="001506A9">
      <w:pPr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Kuşların uçuş yönüne</w:t>
      </w:r>
    </w:p>
    <w:p w:rsidR="00496EBE" w:rsidRPr="001506A9" w:rsidRDefault="00496EBE" w:rsidP="001506A9">
      <w:pPr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ind w:left="170" w:right="57"/>
        <w:rPr>
          <w:sz w:val="22"/>
          <w:szCs w:val="22"/>
        </w:rPr>
      </w:pPr>
    </w:p>
    <w:p w:rsidR="00496EBE" w:rsidRPr="001506A9" w:rsidRDefault="00496EBE" w:rsidP="001506A9">
      <w:pPr>
        <w:tabs>
          <w:tab w:val="left" w:pos="2520"/>
        </w:tabs>
        <w:ind w:left="170" w:right="57"/>
        <w:rPr>
          <w:b/>
        </w:rPr>
      </w:pPr>
      <w:r>
        <w:rPr>
          <w:b/>
          <w:sz w:val="22"/>
          <w:szCs w:val="22"/>
        </w:rPr>
        <w:t>10</w:t>
      </w:r>
      <w:r w:rsidRPr="001506A9">
        <w:rPr>
          <w:b/>
          <w:sz w:val="22"/>
          <w:szCs w:val="22"/>
        </w:rPr>
        <w:t>)</w:t>
      </w:r>
      <w:r w:rsidRPr="001506A9">
        <w:rPr>
          <w:sz w:val="22"/>
          <w:szCs w:val="22"/>
        </w:rPr>
        <w:t xml:space="preserve"> </w:t>
      </w:r>
      <w:r w:rsidRPr="001506A9">
        <w:rPr>
          <w:rStyle w:val="Strong"/>
          <w:bCs/>
        </w:rPr>
        <w:t>Duvar saatinin üzerindeki akrep dokuzu gösterdiğinde hangi yöne bakar?</w:t>
      </w:r>
    </w:p>
    <w:p w:rsidR="00496EBE" w:rsidRPr="001506A9" w:rsidRDefault="00496EBE" w:rsidP="001506A9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496EBE" w:rsidRPr="001506A9" w:rsidRDefault="00496EBE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Kuzey</w:t>
      </w:r>
    </w:p>
    <w:p w:rsidR="00496EBE" w:rsidRPr="001506A9" w:rsidRDefault="00496EBE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Güney</w:t>
      </w:r>
    </w:p>
    <w:p w:rsidR="00496EBE" w:rsidRPr="001506A9" w:rsidRDefault="00496EBE" w:rsidP="001506A9">
      <w:pPr>
        <w:tabs>
          <w:tab w:val="left" w:pos="154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Doğu</w:t>
      </w:r>
    </w:p>
    <w:p w:rsidR="00496EBE" w:rsidRPr="001506A9" w:rsidRDefault="00496EBE" w:rsidP="001506A9">
      <w:pPr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Batı</w:t>
      </w:r>
    </w:p>
    <w:p w:rsidR="00496EBE" w:rsidRPr="001506A9" w:rsidRDefault="00496EBE" w:rsidP="00806EFE">
      <w:pPr>
        <w:rPr>
          <w:sz w:val="22"/>
          <w:szCs w:val="22"/>
        </w:rPr>
      </w:pPr>
    </w:p>
    <w:p w:rsidR="00496EBE" w:rsidRPr="001506A9" w:rsidRDefault="00496EBE" w:rsidP="00806EFE">
      <w:pPr>
        <w:rPr>
          <w:sz w:val="22"/>
          <w:szCs w:val="22"/>
        </w:rPr>
      </w:pPr>
      <w:r>
        <w:rPr>
          <w:noProof/>
        </w:rPr>
        <w:pict>
          <v:group id="_x0000_s1034" style="position:absolute;margin-left:2.6pt;margin-top:1.25pt;width:535.8pt;height:69.75pt;z-index:251658240" coordorigin="619,480" coordsize="10716,1500">
            <v:rect id="_x0000_s1035" style="position:absolute;left:619;top:480;width:10716;height:1500" fillcolor="#00b0f0" strokecolor="#0070c0" strokeweight="5pt">
              <v:stroke linestyle="thickThin"/>
              <v:shadow color="#868686"/>
            </v:rect>
            <v:roundrect id="_x0000_s1036" style="position:absolute;left:4063;top:675;width:5207;height:1110" arcsize="10923f" strokecolor="#0070c0" strokeweight="5pt">
              <v:stroke linestyle="thickThin"/>
              <v:shadow color="#868686"/>
              <v:textbox style="mso-next-textbox:#_x0000_s1036">
                <w:txbxContent>
                  <w:p w:rsidR="00496EBE" w:rsidRPr="00DE49B5" w:rsidRDefault="00496EBE" w:rsidP="001506A9">
                    <w:pPr>
                      <w:jc w:val="center"/>
                      <w:rPr>
                        <w:rFonts w:ascii="Cambria" w:hAnsi="Cambria"/>
                        <w:b/>
                        <w:sz w:val="8"/>
                      </w:rPr>
                    </w:pPr>
                  </w:p>
                  <w:p w:rsidR="00496EBE" w:rsidRPr="001506A9" w:rsidRDefault="00496EBE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4.SINIF SOSYAL BİLGİLER</w:t>
                    </w:r>
                  </w:p>
                  <w:p w:rsidR="00496EBE" w:rsidRPr="00E56E0B" w:rsidRDefault="00496EBE" w:rsidP="001506A9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  <w:r w:rsidRPr="001506A9">
                      <w:rPr>
                        <w:rFonts w:ascii="Cambria" w:hAnsi="Cambria"/>
                        <w:b/>
                      </w:rPr>
                      <w:t>YAŞADIĞIMIZ YER</w:t>
                    </w:r>
                  </w:p>
                </w:txbxContent>
              </v:textbox>
            </v:roundrect>
            <v:oval id="_x0000_s1037" style="position:absolute;left:9495;top:675;width:1605;height:1110" strokecolor="#0070c0" strokeweight="5pt">
              <v:stroke linestyle="thickThin"/>
              <v:shadow color="#868686"/>
              <v:textbox style="mso-next-textbox:#_x0000_s1037">
                <w:txbxContent>
                  <w:p w:rsidR="00496EBE" w:rsidRPr="00DA6A79" w:rsidRDefault="00496EBE" w:rsidP="001506A9">
                    <w:pPr>
                      <w:rPr>
                        <w:b/>
                        <w:sz w:val="14"/>
                      </w:rPr>
                    </w:pPr>
                  </w:p>
                  <w:p w:rsidR="00496EBE" w:rsidRPr="00E56E0B" w:rsidRDefault="00496EBE" w:rsidP="001506A9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TEST-1</w:t>
                    </w:r>
                  </w:p>
                  <w:p w:rsidR="00496EBE" w:rsidRPr="00F3584D" w:rsidRDefault="00496EBE" w:rsidP="001506A9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  <w:p w:rsidR="00496EBE" w:rsidRDefault="00496EBE" w:rsidP="001506A9">
                    <w:r>
                      <w:t xml:space="preserve">       </w:t>
                    </w:r>
                  </w:p>
                </w:txbxContent>
              </v:textbox>
            </v:oval>
            <v:roundrect id="_x0000_s1038" style="position:absolute;left:840;top:675;width:3020;height:1110" arcsize="10923f" strokecolor="#0070c0" strokeweight="5pt">
              <v:stroke linestyle="thickThin"/>
              <v:shadow color="#868686"/>
              <v:textbox style="mso-next-textbox:#_x0000_s1038">
                <w:txbxContent>
                  <w:p w:rsidR="00496EBE" w:rsidRPr="00E56E0B" w:rsidRDefault="00496EBE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Adı:………………….…..………..</w:t>
                    </w:r>
                  </w:p>
                  <w:p w:rsidR="00496EBE" w:rsidRPr="00E56E0B" w:rsidRDefault="00496EBE" w:rsidP="001506A9">
                    <w:pPr>
                      <w:rPr>
                        <w:rFonts w:ascii="Cambria" w:hAnsi="Cambria"/>
                        <w:b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Soyadı:……………..…..……….</w:t>
                    </w:r>
                  </w:p>
                  <w:p w:rsidR="00496EBE" w:rsidRPr="00E56E0B" w:rsidRDefault="00496EBE" w:rsidP="001506A9">
                    <w:pPr>
                      <w:rPr>
                        <w:rFonts w:ascii="Cambria" w:hAnsi="Cambria"/>
                        <w:sz w:val="21"/>
                        <w:szCs w:val="21"/>
                      </w:rPr>
                    </w:pPr>
                    <w:r w:rsidRPr="00E56E0B">
                      <w:rPr>
                        <w:rFonts w:ascii="Cambria" w:hAnsi="Cambria"/>
                        <w:b/>
                        <w:sz w:val="21"/>
                        <w:szCs w:val="21"/>
                      </w:rPr>
                      <w:t>Sınıfı ve No:………….……….</w:t>
                    </w:r>
                  </w:p>
                </w:txbxContent>
              </v:textbox>
            </v:roundrect>
          </v:group>
        </w:pict>
      </w:r>
    </w:p>
    <w:p w:rsidR="00496EBE" w:rsidRPr="001506A9" w:rsidRDefault="00496EBE" w:rsidP="00707950">
      <w:pPr>
        <w:rPr>
          <w:sz w:val="22"/>
          <w:szCs w:val="22"/>
        </w:rPr>
      </w:pPr>
    </w:p>
    <w:p w:rsidR="00496EBE" w:rsidRPr="001506A9" w:rsidRDefault="00496EBE" w:rsidP="00707950">
      <w:pPr>
        <w:rPr>
          <w:sz w:val="22"/>
          <w:szCs w:val="22"/>
        </w:rPr>
      </w:pPr>
    </w:p>
    <w:p w:rsidR="00496EBE" w:rsidRPr="001506A9" w:rsidRDefault="00496EBE" w:rsidP="00707950">
      <w:pPr>
        <w:rPr>
          <w:sz w:val="22"/>
          <w:szCs w:val="22"/>
        </w:rPr>
      </w:pPr>
    </w:p>
    <w:p w:rsidR="00496EBE" w:rsidRPr="001506A9" w:rsidRDefault="00496EBE" w:rsidP="00707950">
      <w:pPr>
        <w:rPr>
          <w:sz w:val="22"/>
          <w:szCs w:val="22"/>
        </w:rPr>
      </w:pPr>
    </w:p>
    <w:p w:rsidR="00496EBE" w:rsidRPr="001506A9" w:rsidRDefault="00496EBE" w:rsidP="00707950">
      <w:pPr>
        <w:rPr>
          <w:sz w:val="22"/>
          <w:szCs w:val="22"/>
        </w:rPr>
      </w:pPr>
    </w:p>
    <w:p w:rsidR="00496EBE" w:rsidRPr="001506A9" w:rsidRDefault="00496EBE" w:rsidP="00707950">
      <w:pPr>
        <w:rPr>
          <w:sz w:val="22"/>
          <w:szCs w:val="22"/>
        </w:rPr>
      </w:pPr>
    </w:p>
    <w:p w:rsidR="00496EBE" w:rsidRPr="001506A9" w:rsidRDefault="00496EBE" w:rsidP="00707950">
      <w:pPr>
        <w:rPr>
          <w:sz w:val="22"/>
          <w:szCs w:val="22"/>
        </w:rPr>
        <w:sectPr w:rsidR="00496EBE" w:rsidRPr="001506A9" w:rsidSect="001506A9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0070C0"/>
            <w:left w:val="ovals" w:sz="4" w:space="24" w:color="0070C0"/>
            <w:bottom w:val="ovals" w:sz="4" w:space="24" w:color="0070C0"/>
            <w:right w:val="ovals" w:sz="4" w:space="24" w:color="0070C0"/>
          </w:pgBorders>
          <w:cols w:num="2" w:sep="1" w:space="340"/>
          <w:docGrid w:linePitch="360"/>
        </w:sectPr>
      </w:pPr>
    </w:p>
    <w:p w:rsidR="00496EBE" w:rsidRPr="001506A9" w:rsidRDefault="00496EBE" w:rsidP="00FB7960">
      <w:pPr>
        <w:tabs>
          <w:tab w:val="left" w:pos="2520"/>
        </w:tabs>
        <w:rPr>
          <w:b/>
          <w:sz w:val="22"/>
          <w:szCs w:val="22"/>
        </w:rPr>
      </w:pPr>
    </w:p>
    <w:p w:rsidR="00496EBE" w:rsidRPr="001506A9" w:rsidRDefault="00496EBE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496EBE" w:rsidRPr="001506A9" w:rsidRDefault="00496EBE" w:rsidP="004E6F91">
      <w:pPr>
        <w:tabs>
          <w:tab w:val="left" w:pos="2520"/>
        </w:tabs>
        <w:ind w:left="113"/>
        <w:rPr>
          <w:b/>
          <w:sz w:val="22"/>
          <w:szCs w:val="22"/>
        </w:rPr>
      </w:pPr>
    </w:p>
    <w:p w:rsidR="00496EBE" w:rsidRPr="001506A9" w:rsidRDefault="00496EBE" w:rsidP="004E6F91">
      <w:pPr>
        <w:tabs>
          <w:tab w:val="left" w:pos="2520"/>
        </w:tabs>
        <w:ind w:left="113"/>
        <w:rPr>
          <w:b/>
          <w:bCs/>
          <w:sz w:val="22"/>
          <w:szCs w:val="22"/>
          <w:u w:val="single"/>
        </w:rPr>
      </w:pPr>
      <w:r w:rsidRPr="001506A9">
        <w:rPr>
          <w:b/>
          <w:sz w:val="22"/>
          <w:szCs w:val="22"/>
        </w:rPr>
        <w:t xml:space="preserve">11) </w:t>
      </w:r>
      <w:r w:rsidRPr="001506A9">
        <w:rPr>
          <w:rStyle w:val="Strong"/>
          <w:bCs/>
        </w:rPr>
        <w:t xml:space="preserve">Aşağıdakilerden hangisi krokinin özelliklerinden </w:t>
      </w:r>
      <w:r w:rsidRPr="001506A9">
        <w:rPr>
          <w:rStyle w:val="Strong"/>
          <w:bCs/>
          <w:u w:val="single"/>
        </w:rPr>
        <w:t>değildir</w:t>
      </w:r>
      <w:r w:rsidRPr="001506A9">
        <w:rPr>
          <w:rStyle w:val="Strong"/>
          <w:bCs/>
        </w:rPr>
        <w:t>?</w:t>
      </w:r>
    </w:p>
    <w:p w:rsidR="00496EBE" w:rsidRPr="001506A9" w:rsidRDefault="00496EBE" w:rsidP="004E6F91">
      <w:pPr>
        <w:tabs>
          <w:tab w:val="left" w:pos="2520"/>
        </w:tabs>
        <w:ind w:left="113"/>
        <w:rPr>
          <w:b/>
          <w:bCs/>
          <w:sz w:val="20"/>
          <w:szCs w:val="22"/>
          <w:u w:val="single"/>
        </w:rPr>
      </w:pPr>
    </w:p>
    <w:p w:rsidR="00496EBE" w:rsidRPr="001506A9" w:rsidRDefault="00496EBE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Sembollerden yararlanılması</w:t>
      </w:r>
    </w:p>
    <w:p w:rsidR="00496EBE" w:rsidRPr="001506A9" w:rsidRDefault="00496EBE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Ölçekli olması</w:t>
      </w:r>
    </w:p>
    <w:p w:rsidR="00496EBE" w:rsidRPr="001506A9" w:rsidRDefault="00496EBE" w:rsidP="004E6F91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Kuşbakışı olması</w:t>
      </w:r>
    </w:p>
    <w:p w:rsidR="00496EBE" w:rsidRPr="001506A9" w:rsidRDefault="00496EBE" w:rsidP="00B150D6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Kabataslak çizilmesi</w:t>
      </w: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4D279B">
      <w:pPr>
        <w:ind w:left="113"/>
        <w:rPr>
          <w:sz w:val="22"/>
          <w:szCs w:val="22"/>
        </w:rPr>
      </w:pPr>
    </w:p>
    <w:p w:rsidR="00496EBE" w:rsidRPr="001506A9" w:rsidRDefault="00496EBE" w:rsidP="004D279B">
      <w:pPr>
        <w:tabs>
          <w:tab w:val="left" w:pos="1170"/>
          <w:tab w:val="left" w:pos="1416"/>
          <w:tab w:val="left" w:pos="1875"/>
        </w:tabs>
        <w:ind w:left="113"/>
        <w:rPr>
          <w:b/>
        </w:rPr>
      </w:pPr>
      <w:r>
        <w:rPr>
          <w:b/>
        </w:rPr>
        <w:t>12</w:t>
      </w:r>
      <w:r w:rsidRPr="001506A9">
        <w:rPr>
          <w:b/>
        </w:rPr>
        <w:t xml:space="preserve">) </w:t>
      </w:r>
      <w:r w:rsidRPr="001506A9">
        <w:rPr>
          <w:rStyle w:val="Strong"/>
          <w:bCs/>
        </w:rPr>
        <w:t>Aşağıdakilerden hangisi beşeri unsurdur?</w:t>
      </w:r>
    </w:p>
    <w:p w:rsidR="00496EBE" w:rsidRPr="001506A9" w:rsidRDefault="00496EBE" w:rsidP="004D279B">
      <w:pPr>
        <w:tabs>
          <w:tab w:val="left" w:pos="1170"/>
          <w:tab w:val="left" w:pos="1416"/>
          <w:tab w:val="left" w:pos="1875"/>
        </w:tabs>
        <w:ind w:left="113"/>
        <w:rPr>
          <w:sz w:val="20"/>
          <w:szCs w:val="22"/>
        </w:rPr>
      </w:pPr>
    </w:p>
    <w:p w:rsidR="00496EBE" w:rsidRPr="001506A9" w:rsidRDefault="00496EBE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Dağ</w:t>
      </w:r>
    </w:p>
    <w:p w:rsidR="00496EBE" w:rsidRPr="001506A9" w:rsidRDefault="00496EBE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Köprü</w:t>
      </w:r>
    </w:p>
    <w:p w:rsidR="00496EBE" w:rsidRPr="001506A9" w:rsidRDefault="00496EBE" w:rsidP="004D279B">
      <w:pPr>
        <w:tabs>
          <w:tab w:val="left" w:pos="1170"/>
          <w:tab w:val="left" w:pos="1416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Ova</w:t>
      </w:r>
    </w:p>
    <w:p w:rsidR="00496EBE" w:rsidRPr="001506A9" w:rsidRDefault="00496EBE" w:rsidP="00F37DEF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Ağaç</w:t>
      </w:r>
    </w:p>
    <w:p w:rsidR="00496EBE" w:rsidRPr="001506A9" w:rsidRDefault="00496EBE" w:rsidP="004D279B">
      <w:pPr>
        <w:ind w:left="57"/>
        <w:rPr>
          <w:sz w:val="22"/>
          <w:szCs w:val="22"/>
        </w:rPr>
      </w:pP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1A25B9">
      <w:pPr>
        <w:rPr>
          <w:sz w:val="22"/>
          <w:szCs w:val="22"/>
        </w:rPr>
      </w:pPr>
    </w:p>
    <w:p w:rsidR="00496EBE" w:rsidRPr="001506A9" w:rsidRDefault="00496EBE" w:rsidP="00C777CE">
      <w:pPr>
        <w:tabs>
          <w:tab w:val="left" w:pos="1170"/>
          <w:tab w:val="left" w:pos="1875"/>
        </w:tabs>
        <w:ind w:left="113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hava olayı değildir?</w:t>
      </w:r>
    </w:p>
    <w:p w:rsidR="00496EBE" w:rsidRPr="001506A9" w:rsidRDefault="00496EBE" w:rsidP="00C777CE">
      <w:pPr>
        <w:tabs>
          <w:tab w:val="left" w:pos="1170"/>
          <w:tab w:val="left" w:pos="1875"/>
        </w:tabs>
        <w:ind w:left="113"/>
        <w:rPr>
          <w:sz w:val="20"/>
          <w:szCs w:val="22"/>
        </w:rPr>
      </w:pPr>
    </w:p>
    <w:p w:rsidR="00496EBE" w:rsidRPr="001506A9" w:rsidRDefault="00496EBE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Rüzgâr</w:t>
      </w:r>
    </w:p>
    <w:p w:rsidR="00496EBE" w:rsidRPr="001506A9" w:rsidRDefault="00496EBE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Sıcaklık</w:t>
      </w:r>
    </w:p>
    <w:p w:rsidR="00496EBE" w:rsidRPr="001506A9" w:rsidRDefault="00496EBE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Sis</w:t>
      </w:r>
    </w:p>
    <w:p w:rsidR="00496EBE" w:rsidRPr="001506A9" w:rsidRDefault="00496EBE" w:rsidP="003462CB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Gölge</w:t>
      </w:r>
    </w:p>
    <w:p w:rsidR="00496EBE" w:rsidRPr="001506A9" w:rsidRDefault="00496EBE" w:rsidP="00C777CE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</w:p>
    <w:p w:rsidR="00496EBE" w:rsidRPr="001506A9" w:rsidRDefault="00496EBE" w:rsidP="00C777CE">
      <w:pPr>
        <w:ind w:left="57"/>
        <w:rPr>
          <w:sz w:val="22"/>
          <w:szCs w:val="22"/>
        </w:rPr>
      </w:pP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7A7B16">
      <w:pPr>
        <w:rPr>
          <w:sz w:val="22"/>
          <w:szCs w:val="22"/>
        </w:rPr>
      </w:pPr>
    </w:p>
    <w:p w:rsidR="00496EBE" w:rsidRPr="000A49E8" w:rsidRDefault="00496EBE" w:rsidP="000A49E8">
      <w:pPr>
        <w:tabs>
          <w:tab w:val="left" w:pos="1170"/>
          <w:tab w:val="left" w:pos="1875"/>
        </w:tabs>
        <w:ind w:left="113"/>
        <w:rPr>
          <w:b/>
          <w:bCs/>
        </w:rPr>
      </w:pPr>
      <w:r>
        <w:rPr>
          <w:b/>
          <w:sz w:val="22"/>
          <w:szCs w:val="22"/>
        </w:rPr>
        <w:t>14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 xml:space="preserve">Doğada kendiliğinden bulunan unsurlara doğal unsur denir. Aşağıdakilerden hangisi doğal unsur </w:t>
      </w:r>
      <w:r w:rsidRPr="000A49E8">
        <w:rPr>
          <w:rStyle w:val="Strong"/>
          <w:bCs/>
          <w:u w:val="single"/>
        </w:rPr>
        <w:t>değildir</w:t>
      </w:r>
      <w:r w:rsidRPr="001506A9">
        <w:rPr>
          <w:rStyle w:val="Strong"/>
          <w:bCs/>
        </w:rPr>
        <w:t>?</w:t>
      </w:r>
    </w:p>
    <w:p w:rsidR="00496EBE" w:rsidRPr="001506A9" w:rsidRDefault="00496EBE" w:rsidP="007A7B16">
      <w:pPr>
        <w:tabs>
          <w:tab w:val="left" w:pos="1170"/>
          <w:tab w:val="left" w:pos="1875"/>
        </w:tabs>
        <w:ind w:left="113"/>
        <w:rPr>
          <w:b/>
          <w:sz w:val="20"/>
          <w:szCs w:val="22"/>
        </w:rPr>
      </w:pPr>
    </w:p>
    <w:p w:rsidR="00496EBE" w:rsidRPr="001506A9" w:rsidRDefault="00496EBE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Baraj</w:t>
      </w:r>
    </w:p>
    <w:p w:rsidR="00496EBE" w:rsidRPr="001506A9" w:rsidRDefault="00496EBE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Deniz</w:t>
      </w:r>
    </w:p>
    <w:p w:rsidR="00496EBE" w:rsidRPr="001506A9" w:rsidRDefault="00496EBE" w:rsidP="007A7B16">
      <w:pPr>
        <w:tabs>
          <w:tab w:val="left" w:pos="1170"/>
          <w:tab w:val="left" w:pos="1875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Bitki örtüsü</w:t>
      </w:r>
    </w:p>
    <w:p w:rsidR="00496EBE" w:rsidRPr="001506A9" w:rsidRDefault="00496EBE" w:rsidP="00111F2C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Irmak</w:t>
      </w: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4836D4">
      <w:pPr>
        <w:rPr>
          <w:sz w:val="22"/>
          <w:szCs w:val="22"/>
        </w:rPr>
      </w:pPr>
    </w:p>
    <w:p w:rsidR="00496EBE" w:rsidRPr="001506A9" w:rsidRDefault="00496EBE" w:rsidP="00AE466C">
      <w:pPr>
        <w:rPr>
          <w:sz w:val="22"/>
          <w:szCs w:val="22"/>
        </w:rPr>
      </w:pPr>
    </w:p>
    <w:p w:rsidR="00496EBE" w:rsidRPr="001506A9" w:rsidRDefault="00496EBE" w:rsidP="00F374DD">
      <w:pPr>
        <w:tabs>
          <w:tab w:val="left" w:pos="1170"/>
          <w:tab w:val="left" w:pos="1875"/>
        </w:tabs>
        <w:ind w:left="113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doğal afettir?</w:t>
      </w:r>
    </w:p>
    <w:p w:rsidR="00496EBE" w:rsidRPr="001506A9" w:rsidRDefault="00496EBE" w:rsidP="00F374DD">
      <w:pPr>
        <w:tabs>
          <w:tab w:val="left" w:pos="1170"/>
          <w:tab w:val="left" w:pos="1875"/>
        </w:tabs>
        <w:ind w:left="113"/>
        <w:rPr>
          <w:b/>
          <w:sz w:val="20"/>
          <w:szCs w:val="22"/>
        </w:rPr>
      </w:pPr>
    </w:p>
    <w:p w:rsidR="00496EBE" w:rsidRPr="001506A9" w:rsidRDefault="00496EBE" w:rsidP="00F374DD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Yağmur yağması</w:t>
      </w:r>
    </w:p>
    <w:p w:rsidR="00496EBE" w:rsidRPr="001506A9" w:rsidRDefault="00496EBE" w:rsidP="005F468E">
      <w:pPr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Baraj yapımı</w:t>
      </w:r>
    </w:p>
    <w:p w:rsidR="00496EBE" w:rsidRPr="001506A9" w:rsidRDefault="00496EBE" w:rsidP="005F468E">
      <w:pPr>
        <w:ind w:left="113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Sel</w:t>
      </w:r>
    </w:p>
    <w:p w:rsidR="00496EBE" w:rsidRPr="001506A9" w:rsidRDefault="00496EBE" w:rsidP="00125007">
      <w:pPr>
        <w:tabs>
          <w:tab w:val="left" w:pos="2520"/>
        </w:tabs>
        <w:ind w:left="113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Teraslama</w:t>
      </w:r>
    </w:p>
    <w:p w:rsidR="00496EBE" w:rsidRPr="001506A9" w:rsidRDefault="00496EBE" w:rsidP="00111F2C">
      <w:pPr>
        <w:rPr>
          <w:sz w:val="22"/>
          <w:szCs w:val="22"/>
        </w:rPr>
      </w:pPr>
    </w:p>
    <w:p w:rsidR="00496EBE" w:rsidRPr="001506A9" w:rsidRDefault="00496EBE" w:rsidP="00111F2C">
      <w:pPr>
        <w:rPr>
          <w:sz w:val="22"/>
          <w:szCs w:val="22"/>
        </w:rPr>
      </w:pPr>
    </w:p>
    <w:p w:rsidR="00496EBE" w:rsidRPr="001506A9" w:rsidRDefault="00496EBE" w:rsidP="00111F2C">
      <w:pPr>
        <w:rPr>
          <w:sz w:val="22"/>
          <w:szCs w:val="22"/>
        </w:rPr>
      </w:pPr>
      <w:r>
        <w:rPr>
          <w:noProof/>
        </w:rPr>
        <w:pict>
          <v:group id="_x0000_s1039" style="position:absolute;margin-left:2.6pt;margin-top:.35pt;width:535.8pt;height:34.95pt;z-index:251657216" coordorigin="675,15435" coordsize="10615,720">
            <v:rect id="_x0000_s1040" style="position:absolute;left:675;top:15435;width:10615;height:720" fillcolor="#00b0f0" strokecolor="#0070c0" strokeweight="2.5pt">
              <v:shadow color="#868686"/>
              <v:textbox style="mso-next-textbox:#_x0000_s1040">
                <w:txbxContent>
                  <w:p w:rsidR="00496EBE" w:rsidRDefault="00496EBE" w:rsidP="001506A9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041" style="position:absolute;left:795;top:15534;width:10350;height:501" arcsize="10923f" strokecolor="#0070c0" strokeweight="2.5pt">
              <v:shadow color="#868686"/>
              <v:textbox style="mso-next-textbox:#_x0000_s1041">
                <w:txbxContent>
                  <w:p w:rsidR="00496EBE" w:rsidRPr="00910E81" w:rsidRDefault="00496EBE" w:rsidP="001506A9">
                    <w:pPr>
                      <w:rPr>
                        <w:rFonts w:ascii="Cambria" w:hAnsi="Cambria"/>
                        <w:b/>
                        <w:sz w:val="22"/>
                        <w:szCs w:val="26"/>
                      </w:rPr>
                    </w:pPr>
                    <w:hyperlink r:id="rId9" w:history="1">
                      <w:r w:rsidRPr="000B1357">
                        <w:rPr>
                          <w:rStyle w:val="Hyperlink"/>
                          <w:rFonts w:ascii="Cambria" w:hAnsi="Cambria"/>
                          <w:b/>
                          <w:sz w:val="22"/>
                          <w:szCs w:val="26"/>
                        </w:rPr>
                        <w:t>www.sorubak.com</w:t>
                      </w:r>
                    </w:hyperlink>
                    <w:r>
                      <w:rPr>
                        <w:rFonts w:ascii="Cambria" w:hAnsi="Cambria"/>
                        <w:b/>
                        <w:sz w:val="22"/>
                        <w:szCs w:val="26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496EBE" w:rsidRPr="001506A9" w:rsidRDefault="00496EBE" w:rsidP="00111F2C">
      <w:pPr>
        <w:rPr>
          <w:sz w:val="22"/>
          <w:szCs w:val="22"/>
        </w:rPr>
      </w:pPr>
    </w:p>
    <w:p w:rsidR="00496EBE" w:rsidRPr="001506A9" w:rsidRDefault="00496EBE" w:rsidP="00111F2C">
      <w:pPr>
        <w:rPr>
          <w:sz w:val="22"/>
          <w:szCs w:val="22"/>
        </w:rPr>
      </w:pPr>
    </w:p>
    <w:p w:rsidR="00496EBE" w:rsidRDefault="00496EBE" w:rsidP="005A2612">
      <w:pPr>
        <w:tabs>
          <w:tab w:val="left" w:pos="1170"/>
          <w:tab w:val="left" w:pos="1875"/>
        </w:tabs>
        <w:rPr>
          <w:b/>
          <w:sz w:val="22"/>
          <w:szCs w:val="22"/>
        </w:rPr>
      </w:pPr>
    </w:p>
    <w:p w:rsidR="00496EBE" w:rsidRPr="001506A9" w:rsidRDefault="00496EBE" w:rsidP="000A49E8">
      <w:pPr>
        <w:tabs>
          <w:tab w:val="left" w:pos="1170"/>
          <w:tab w:val="left" w:pos="1875"/>
        </w:tabs>
        <w:ind w:left="170" w:right="57"/>
        <w:rPr>
          <w:rStyle w:val="Strong"/>
          <w:bCs/>
          <w:u w:val="single"/>
        </w:rPr>
      </w:pPr>
      <w:r w:rsidRPr="001506A9">
        <w:rPr>
          <w:b/>
          <w:sz w:val="22"/>
          <w:szCs w:val="22"/>
        </w:rPr>
        <w:t xml:space="preserve">16) </w:t>
      </w:r>
      <w:r w:rsidRPr="001506A9">
        <w:rPr>
          <w:rStyle w:val="Strong"/>
          <w:bCs/>
        </w:rPr>
        <w:t xml:space="preserve">Aşağıdakilerden hangisi doğal afet </w:t>
      </w:r>
      <w:r w:rsidRPr="001506A9">
        <w:rPr>
          <w:rStyle w:val="Strong"/>
          <w:bCs/>
          <w:u w:val="single"/>
        </w:rPr>
        <w:t>değildir?</w:t>
      </w:r>
    </w:p>
    <w:p w:rsidR="00496EBE" w:rsidRPr="001506A9" w:rsidRDefault="00496EBE" w:rsidP="000A49E8">
      <w:pPr>
        <w:tabs>
          <w:tab w:val="left" w:pos="1170"/>
          <w:tab w:val="left" w:pos="1875"/>
        </w:tabs>
        <w:ind w:left="170" w:right="57"/>
        <w:rPr>
          <w:b/>
          <w:sz w:val="20"/>
          <w:szCs w:val="22"/>
        </w:rPr>
      </w:pPr>
    </w:p>
    <w:p w:rsidR="00496EBE" w:rsidRPr="001506A9" w:rsidRDefault="00496EBE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Deprem</w:t>
      </w:r>
    </w:p>
    <w:p w:rsidR="00496EBE" w:rsidRPr="001506A9" w:rsidRDefault="00496EBE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Sel</w:t>
      </w:r>
    </w:p>
    <w:p w:rsidR="00496EBE" w:rsidRPr="001506A9" w:rsidRDefault="00496EBE" w:rsidP="000A49E8">
      <w:pPr>
        <w:tabs>
          <w:tab w:val="left" w:pos="1170"/>
          <w:tab w:val="left" w:pos="1875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Heyelan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Trafik kazası</w:t>
      </w:r>
    </w:p>
    <w:p w:rsidR="00496EBE" w:rsidRPr="001506A9" w:rsidRDefault="00496EBE" w:rsidP="000A49E8">
      <w:pPr>
        <w:ind w:left="170" w:right="57"/>
        <w:rPr>
          <w:b/>
          <w:sz w:val="22"/>
          <w:szCs w:val="22"/>
        </w:rPr>
      </w:pPr>
    </w:p>
    <w:p w:rsidR="00496EBE" w:rsidRPr="001506A9" w:rsidRDefault="00496EBE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496EBE" w:rsidRPr="001506A9" w:rsidRDefault="00496EBE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496EBE" w:rsidRPr="001506A9" w:rsidRDefault="00496EBE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</w:p>
    <w:p w:rsidR="00496EBE" w:rsidRPr="001506A9" w:rsidRDefault="00496EBE" w:rsidP="000A49E8">
      <w:pPr>
        <w:tabs>
          <w:tab w:val="left" w:pos="2520"/>
        </w:tabs>
        <w:ind w:left="170" w:right="57"/>
        <w:rPr>
          <w:b/>
          <w:sz w:val="22"/>
          <w:szCs w:val="22"/>
        </w:rPr>
      </w:pPr>
      <w:r w:rsidRPr="001506A9">
        <w:rPr>
          <w:b/>
          <w:sz w:val="22"/>
          <w:szCs w:val="22"/>
        </w:rPr>
        <w:t xml:space="preserve">17) </w:t>
      </w:r>
      <w:r w:rsidRPr="001506A9">
        <w:rPr>
          <w:rStyle w:val="Strong"/>
          <w:bCs/>
        </w:rPr>
        <w:t>Ormanda gündüz kaybolan birisi yönünü nasıl bulur?</w:t>
      </w:r>
    </w:p>
    <w:p w:rsidR="00496EBE" w:rsidRPr="001506A9" w:rsidRDefault="00496EBE" w:rsidP="000A49E8">
      <w:pPr>
        <w:tabs>
          <w:tab w:val="left" w:pos="2520"/>
        </w:tabs>
        <w:ind w:left="170" w:right="57"/>
        <w:rPr>
          <w:b/>
          <w:sz w:val="20"/>
          <w:szCs w:val="22"/>
        </w:rPr>
      </w:pPr>
    </w:p>
    <w:p w:rsidR="00496EBE" w:rsidRPr="001506A9" w:rsidRDefault="00496EBE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Kutup Yıldızı'na bakarak</w:t>
      </w:r>
    </w:p>
    <w:p w:rsidR="00496EBE" w:rsidRPr="001506A9" w:rsidRDefault="00496EBE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Ay'a bakarak</w:t>
      </w:r>
    </w:p>
    <w:p w:rsidR="00496EBE" w:rsidRPr="001506A9" w:rsidRDefault="00496EBE" w:rsidP="000A49E8">
      <w:pPr>
        <w:tabs>
          <w:tab w:val="left" w:pos="2520"/>
        </w:tabs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Ağaç yosunlarına bakarak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Saatine bakarak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beşeri unsurlar arasında yer almaz?</w:t>
      </w:r>
    </w:p>
    <w:p w:rsidR="00496EBE" w:rsidRPr="001506A9" w:rsidRDefault="00496EBE" w:rsidP="000A49E8">
      <w:pPr>
        <w:ind w:left="170" w:right="57"/>
        <w:rPr>
          <w:sz w:val="20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Yollar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Dağlar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Çeşmeler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Hanlar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b/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b/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Pr="001506A9">
        <w:rPr>
          <w:b/>
          <w:sz w:val="22"/>
          <w:szCs w:val="22"/>
        </w:rPr>
        <w:t xml:space="preserve">) </w:t>
      </w:r>
      <w:r w:rsidRPr="001506A9">
        <w:rPr>
          <w:rStyle w:val="Strong"/>
          <w:bCs/>
        </w:rPr>
        <w:t>Aşağıdakilerden hangisi kullanılarak yön bulunamaz?</w:t>
      </w:r>
    </w:p>
    <w:p w:rsidR="00496EBE" w:rsidRPr="001506A9" w:rsidRDefault="00496EBE" w:rsidP="000A49E8">
      <w:pPr>
        <w:ind w:left="170" w:right="57"/>
        <w:rPr>
          <w:b/>
          <w:sz w:val="20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rPr>
          <w:sz w:val="22"/>
          <w:szCs w:val="22"/>
        </w:rPr>
        <w:t xml:space="preserve"> </w:t>
      </w:r>
      <w:r w:rsidRPr="001506A9">
        <w:t>Güneş'in konumu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Taşların yosunu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C)</w:t>
      </w:r>
      <w:r w:rsidRPr="001506A9">
        <w:rPr>
          <w:sz w:val="22"/>
          <w:szCs w:val="22"/>
        </w:rPr>
        <w:t xml:space="preserve"> </w:t>
      </w:r>
      <w:r w:rsidRPr="001506A9">
        <w:t>Termometre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D)</w:t>
      </w:r>
      <w:r w:rsidRPr="001506A9">
        <w:rPr>
          <w:sz w:val="22"/>
          <w:szCs w:val="22"/>
        </w:rPr>
        <w:t xml:space="preserve"> </w:t>
      </w:r>
      <w:r w:rsidRPr="001506A9">
        <w:t>Pusula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</w:p>
    <w:p w:rsidR="00496EBE" w:rsidRPr="001506A9" w:rsidRDefault="00496EBE" w:rsidP="000A49E8">
      <w:pPr>
        <w:ind w:left="170" w:right="57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20</w:t>
      </w:r>
      <w:r w:rsidRPr="001506A9">
        <w:rPr>
          <w:b/>
          <w:sz w:val="22"/>
          <w:szCs w:val="22"/>
        </w:rPr>
        <w:t>)</w:t>
      </w:r>
      <w:r w:rsidRPr="001506A9">
        <w:rPr>
          <w:b/>
          <w:bCs/>
          <w:sz w:val="22"/>
          <w:szCs w:val="22"/>
        </w:rPr>
        <w:t xml:space="preserve"> </w:t>
      </w:r>
      <w:r w:rsidRPr="001506A9">
        <w:rPr>
          <w:rStyle w:val="Strong"/>
          <w:bCs/>
        </w:rPr>
        <w:t>Pusula olmadığı durumlarda gündüz hangisi ile yönümüzü bulamayız?</w:t>
      </w:r>
    </w:p>
    <w:p w:rsidR="00496EBE" w:rsidRPr="001506A9" w:rsidRDefault="00496EBE" w:rsidP="000A49E8">
      <w:pPr>
        <w:ind w:left="170" w:right="57"/>
        <w:rPr>
          <w:b/>
          <w:bCs/>
          <w:sz w:val="20"/>
          <w:szCs w:val="22"/>
        </w:rPr>
      </w:pP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A)</w:t>
      </w:r>
      <w:r w:rsidRPr="001506A9">
        <w:t xml:space="preserve"> Kutup Yıldız’ına bakarak</w:t>
      </w:r>
    </w:p>
    <w:p w:rsidR="00496EBE" w:rsidRPr="001506A9" w:rsidRDefault="00496EBE" w:rsidP="000A49E8">
      <w:pPr>
        <w:ind w:left="170" w:right="57"/>
        <w:rPr>
          <w:sz w:val="22"/>
          <w:szCs w:val="22"/>
        </w:rPr>
      </w:pPr>
      <w:r w:rsidRPr="001506A9">
        <w:rPr>
          <w:b/>
          <w:sz w:val="22"/>
          <w:szCs w:val="22"/>
        </w:rPr>
        <w:t>B)</w:t>
      </w:r>
      <w:r w:rsidRPr="001506A9">
        <w:rPr>
          <w:sz w:val="22"/>
          <w:szCs w:val="22"/>
        </w:rPr>
        <w:t xml:space="preserve"> </w:t>
      </w:r>
      <w:r w:rsidRPr="001506A9">
        <w:t>Karınca yuvalarına bakarak</w:t>
      </w:r>
    </w:p>
    <w:p w:rsidR="00496EBE" w:rsidRPr="001506A9" w:rsidRDefault="00496EBE" w:rsidP="000A49E8">
      <w:pPr>
        <w:shd w:val="clear" w:color="auto" w:fill="FFFFFF"/>
        <w:ind w:left="170" w:right="57"/>
        <w:rPr>
          <w:sz w:val="22"/>
          <w:szCs w:val="22"/>
        </w:rPr>
      </w:pPr>
      <w:r w:rsidRPr="001506A9">
        <w:rPr>
          <w:rStyle w:val="apple-style-span"/>
          <w:b/>
          <w:sz w:val="22"/>
          <w:szCs w:val="22"/>
        </w:rPr>
        <w:t>C)</w:t>
      </w:r>
      <w:r w:rsidRPr="001506A9">
        <w:rPr>
          <w:rStyle w:val="apple-style-span"/>
          <w:sz w:val="22"/>
          <w:szCs w:val="22"/>
        </w:rPr>
        <w:t xml:space="preserve"> </w:t>
      </w:r>
      <w:r w:rsidRPr="001506A9">
        <w:t>Ağaçlara bakarak</w:t>
      </w:r>
    </w:p>
    <w:p w:rsidR="00496EBE" w:rsidRPr="001506A9" w:rsidRDefault="00496EBE" w:rsidP="000A49E8">
      <w:pPr>
        <w:ind w:left="170" w:right="57"/>
        <w:rPr>
          <w:b/>
          <w:bCs/>
          <w:sz w:val="22"/>
          <w:szCs w:val="22"/>
        </w:rPr>
      </w:pPr>
      <w:r w:rsidRPr="001506A9">
        <w:rPr>
          <w:b/>
          <w:sz w:val="22"/>
          <w:szCs w:val="22"/>
        </w:rPr>
        <w:t xml:space="preserve">D) </w:t>
      </w:r>
      <w:r w:rsidRPr="001506A9">
        <w:t>Güneş'e bakarak</w:t>
      </w:r>
    </w:p>
    <w:sectPr w:rsidR="00496EBE" w:rsidRPr="001506A9" w:rsidSect="001506A9">
      <w:type w:val="continuous"/>
      <w:pgSz w:w="11906" w:h="16838"/>
      <w:pgMar w:top="680" w:right="567" w:bottom="680" w:left="567" w:header="709" w:footer="709" w:gutter="0"/>
      <w:pgBorders w:offsetFrom="page">
        <w:top w:val="ovals" w:sz="4" w:space="24" w:color="0070C0"/>
        <w:left w:val="ovals" w:sz="4" w:space="24" w:color="0070C0"/>
        <w:bottom w:val="ovals" w:sz="4" w:space="24" w:color="0070C0"/>
        <w:right w:val="ovals" w:sz="4" w:space="24" w:color="0070C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EBE" w:rsidRDefault="00496EBE" w:rsidP="0078058C">
      <w:r>
        <w:separator/>
      </w:r>
    </w:p>
  </w:endnote>
  <w:endnote w:type="continuationSeparator" w:id="0">
    <w:p w:rsidR="00496EBE" w:rsidRDefault="00496EBE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EBE" w:rsidRDefault="00496EBE" w:rsidP="005214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6EBE" w:rsidRDefault="00496EBE" w:rsidP="0052144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EBE" w:rsidRPr="00323E9A" w:rsidRDefault="00496EBE" w:rsidP="0052144F">
    <w:pPr>
      <w:pStyle w:val="Footer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EBE" w:rsidRDefault="00496EBE" w:rsidP="0078058C">
      <w:r>
        <w:separator/>
      </w:r>
    </w:p>
  </w:footnote>
  <w:footnote w:type="continuationSeparator" w:id="0">
    <w:p w:rsidR="00496EBE" w:rsidRDefault="00496EBE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5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7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9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1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2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3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4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5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6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7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19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0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2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3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4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5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6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7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28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0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1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2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26"/>
  </w:num>
  <w:num w:numId="5">
    <w:abstractNumId w:val="0"/>
  </w:num>
  <w:num w:numId="6">
    <w:abstractNumId w:val="15"/>
  </w:num>
  <w:num w:numId="7">
    <w:abstractNumId w:val="1"/>
  </w:num>
  <w:num w:numId="8">
    <w:abstractNumId w:val="10"/>
  </w:num>
  <w:num w:numId="9">
    <w:abstractNumId w:val="27"/>
  </w:num>
  <w:num w:numId="10">
    <w:abstractNumId w:val="18"/>
  </w:num>
  <w:num w:numId="11">
    <w:abstractNumId w:val="11"/>
  </w:num>
  <w:num w:numId="12">
    <w:abstractNumId w:val="30"/>
  </w:num>
  <w:num w:numId="13">
    <w:abstractNumId w:val="9"/>
  </w:num>
  <w:num w:numId="14">
    <w:abstractNumId w:val="4"/>
  </w:num>
  <w:num w:numId="15">
    <w:abstractNumId w:val="16"/>
  </w:num>
  <w:num w:numId="16">
    <w:abstractNumId w:val="5"/>
  </w:num>
  <w:num w:numId="17">
    <w:abstractNumId w:val="3"/>
  </w:num>
  <w:num w:numId="18">
    <w:abstractNumId w:val="31"/>
  </w:num>
  <w:num w:numId="19">
    <w:abstractNumId w:val="24"/>
  </w:num>
  <w:num w:numId="20">
    <w:abstractNumId w:val="32"/>
  </w:num>
  <w:num w:numId="21">
    <w:abstractNumId w:val="13"/>
  </w:num>
  <w:num w:numId="22">
    <w:abstractNumId w:val="23"/>
  </w:num>
  <w:num w:numId="23">
    <w:abstractNumId w:val="21"/>
  </w:num>
  <w:num w:numId="24">
    <w:abstractNumId w:val="19"/>
  </w:num>
  <w:num w:numId="25">
    <w:abstractNumId w:val="29"/>
  </w:num>
  <w:num w:numId="26">
    <w:abstractNumId w:val="12"/>
  </w:num>
  <w:num w:numId="27">
    <w:abstractNumId w:val="8"/>
  </w:num>
  <w:num w:numId="28">
    <w:abstractNumId w:val="25"/>
  </w:num>
  <w:num w:numId="29">
    <w:abstractNumId w:val="22"/>
  </w:num>
  <w:num w:numId="30">
    <w:abstractNumId w:val="20"/>
  </w:num>
  <w:num w:numId="31">
    <w:abstractNumId w:val="28"/>
  </w:num>
  <w:num w:numId="32">
    <w:abstractNumId w:val="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137A"/>
    <w:rsid w:val="00001DAC"/>
    <w:rsid w:val="00004930"/>
    <w:rsid w:val="000074C3"/>
    <w:rsid w:val="00014014"/>
    <w:rsid w:val="00015DFB"/>
    <w:rsid w:val="00016787"/>
    <w:rsid w:val="00016BFD"/>
    <w:rsid w:val="00020802"/>
    <w:rsid w:val="00023634"/>
    <w:rsid w:val="0002394C"/>
    <w:rsid w:val="00025F9E"/>
    <w:rsid w:val="00025FDE"/>
    <w:rsid w:val="00030E1B"/>
    <w:rsid w:val="000334A9"/>
    <w:rsid w:val="00033712"/>
    <w:rsid w:val="00040D2F"/>
    <w:rsid w:val="00041CE8"/>
    <w:rsid w:val="00042F9D"/>
    <w:rsid w:val="00043080"/>
    <w:rsid w:val="000457BF"/>
    <w:rsid w:val="00047B34"/>
    <w:rsid w:val="00047CB1"/>
    <w:rsid w:val="0005347C"/>
    <w:rsid w:val="000537D2"/>
    <w:rsid w:val="00054F0B"/>
    <w:rsid w:val="000573FE"/>
    <w:rsid w:val="00057442"/>
    <w:rsid w:val="000579D7"/>
    <w:rsid w:val="00062153"/>
    <w:rsid w:val="0006621D"/>
    <w:rsid w:val="000667B9"/>
    <w:rsid w:val="00067BEE"/>
    <w:rsid w:val="0007161F"/>
    <w:rsid w:val="00072A41"/>
    <w:rsid w:val="00074684"/>
    <w:rsid w:val="00074A8A"/>
    <w:rsid w:val="00080E08"/>
    <w:rsid w:val="0008342E"/>
    <w:rsid w:val="00084653"/>
    <w:rsid w:val="00084974"/>
    <w:rsid w:val="0008531B"/>
    <w:rsid w:val="0008593E"/>
    <w:rsid w:val="00090EF1"/>
    <w:rsid w:val="000913BC"/>
    <w:rsid w:val="00091CD6"/>
    <w:rsid w:val="00091CF5"/>
    <w:rsid w:val="00092718"/>
    <w:rsid w:val="00092F60"/>
    <w:rsid w:val="00093D8B"/>
    <w:rsid w:val="00094792"/>
    <w:rsid w:val="00094E12"/>
    <w:rsid w:val="000953E8"/>
    <w:rsid w:val="00096578"/>
    <w:rsid w:val="00096954"/>
    <w:rsid w:val="00097D0B"/>
    <w:rsid w:val="000A056B"/>
    <w:rsid w:val="000A13AC"/>
    <w:rsid w:val="000A1D8F"/>
    <w:rsid w:val="000A1F0C"/>
    <w:rsid w:val="000A3FAC"/>
    <w:rsid w:val="000A49E8"/>
    <w:rsid w:val="000A515B"/>
    <w:rsid w:val="000B1312"/>
    <w:rsid w:val="000B1357"/>
    <w:rsid w:val="000B1576"/>
    <w:rsid w:val="000B1753"/>
    <w:rsid w:val="000B2381"/>
    <w:rsid w:val="000B2AE2"/>
    <w:rsid w:val="000B480B"/>
    <w:rsid w:val="000C022A"/>
    <w:rsid w:val="000C105E"/>
    <w:rsid w:val="000C2AA3"/>
    <w:rsid w:val="000C4450"/>
    <w:rsid w:val="000C5158"/>
    <w:rsid w:val="000C5421"/>
    <w:rsid w:val="000C6E35"/>
    <w:rsid w:val="000C7367"/>
    <w:rsid w:val="000D0259"/>
    <w:rsid w:val="000D2F11"/>
    <w:rsid w:val="000D32EF"/>
    <w:rsid w:val="000D4551"/>
    <w:rsid w:val="000D4577"/>
    <w:rsid w:val="000D5305"/>
    <w:rsid w:val="000D746E"/>
    <w:rsid w:val="000E1407"/>
    <w:rsid w:val="000E151F"/>
    <w:rsid w:val="000E1599"/>
    <w:rsid w:val="000F0D88"/>
    <w:rsid w:val="000F128D"/>
    <w:rsid w:val="000F3D3C"/>
    <w:rsid w:val="000F3D4B"/>
    <w:rsid w:val="000F4065"/>
    <w:rsid w:val="000F760C"/>
    <w:rsid w:val="000F775C"/>
    <w:rsid w:val="00101832"/>
    <w:rsid w:val="00102265"/>
    <w:rsid w:val="00104E29"/>
    <w:rsid w:val="00105462"/>
    <w:rsid w:val="00111F2C"/>
    <w:rsid w:val="00112BB9"/>
    <w:rsid w:val="00113EBC"/>
    <w:rsid w:val="0012122A"/>
    <w:rsid w:val="00121D35"/>
    <w:rsid w:val="00122159"/>
    <w:rsid w:val="00122E3A"/>
    <w:rsid w:val="001234E3"/>
    <w:rsid w:val="00123E2F"/>
    <w:rsid w:val="00125007"/>
    <w:rsid w:val="001305F7"/>
    <w:rsid w:val="00131DDF"/>
    <w:rsid w:val="00132D6A"/>
    <w:rsid w:val="00133073"/>
    <w:rsid w:val="00133F38"/>
    <w:rsid w:val="001361C8"/>
    <w:rsid w:val="0013659B"/>
    <w:rsid w:val="00136860"/>
    <w:rsid w:val="00136AF8"/>
    <w:rsid w:val="00140270"/>
    <w:rsid w:val="00142372"/>
    <w:rsid w:val="00143FCD"/>
    <w:rsid w:val="001446D6"/>
    <w:rsid w:val="00145F3E"/>
    <w:rsid w:val="00147AE5"/>
    <w:rsid w:val="00147D6F"/>
    <w:rsid w:val="001506A9"/>
    <w:rsid w:val="00151099"/>
    <w:rsid w:val="001517FA"/>
    <w:rsid w:val="0015206C"/>
    <w:rsid w:val="00152B36"/>
    <w:rsid w:val="00154F87"/>
    <w:rsid w:val="00155F8C"/>
    <w:rsid w:val="00157142"/>
    <w:rsid w:val="00161DC6"/>
    <w:rsid w:val="001621C0"/>
    <w:rsid w:val="00162A05"/>
    <w:rsid w:val="00163B2D"/>
    <w:rsid w:val="001653F2"/>
    <w:rsid w:val="00166C3B"/>
    <w:rsid w:val="00167503"/>
    <w:rsid w:val="00167AD6"/>
    <w:rsid w:val="0017032E"/>
    <w:rsid w:val="0017116D"/>
    <w:rsid w:val="001716F2"/>
    <w:rsid w:val="00173738"/>
    <w:rsid w:val="001845ED"/>
    <w:rsid w:val="00184E32"/>
    <w:rsid w:val="00186898"/>
    <w:rsid w:val="00191A3C"/>
    <w:rsid w:val="00191D70"/>
    <w:rsid w:val="00192384"/>
    <w:rsid w:val="001959C7"/>
    <w:rsid w:val="00195E7E"/>
    <w:rsid w:val="00197BAF"/>
    <w:rsid w:val="001A1861"/>
    <w:rsid w:val="001A25B9"/>
    <w:rsid w:val="001A2BCF"/>
    <w:rsid w:val="001A3EFB"/>
    <w:rsid w:val="001A690B"/>
    <w:rsid w:val="001A6C7E"/>
    <w:rsid w:val="001B1E44"/>
    <w:rsid w:val="001B2932"/>
    <w:rsid w:val="001B4801"/>
    <w:rsid w:val="001B7418"/>
    <w:rsid w:val="001B7E7B"/>
    <w:rsid w:val="001C0077"/>
    <w:rsid w:val="001C130E"/>
    <w:rsid w:val="001C1692"/>
    <w:rsid w:val="001C18D7"/>
    <w:rsid w:val="001C1CA7"/>
    <w:rsid w:val="001C2D4C"/>
    <w:rsid w:val="001C3F47"/>
    <w:rsid w:val="001C42E5"/>
    <w:rsid w:val="001C5586"/>
    <w:rsid w:val="001C78B5"/>
    <w:rsid w:val="001C7B7A"/>
    <w:rsid w:val="001D11BF"/>
    <w:rsid w:val="001D1A72"/>
    <w:rsid w:val="001D1E8C"/>
    <w:rsid w:val="001D473D"/>
    <w:rsid w:val="001D4E42"/>
    <w:rsid w:val="001D739D"/>
    <w:rsid w:val="001E218E"/>
    <w:rsid w:val="001E3177"/>
    <w:rsid w:val="001F09DD"/>
    <w:rsid w:val="001F1142"/>
    <w:rsid w:val="001F2BA3"/>
    <w:rsid w:val="001F5526"/>
    <w:rsid w:val="001F74CA"/>
    <w:rsid w:val="001F780F"/>
    <w:rsid w:val="0020003B"/>
    <w:rsid w:val="00202900"/>
    <w:rsid w:val="00203760"/>
    <w:rsid w:val="00211A7B"/>
    <w:rsid w:val="00211E2D"/>
    <w:rsid w:val="00212168"/>
    <w:rsid w:val="002155C8"/>
    <w:rsid w:val="00215B33"/>
    <w:rsid w:val="00215EF3"/>
    <w:rsid w:val="00216AA4"/>
    <w:rsid w:val="00225C9F"/>
    <w:rsid w:val="00227143"/>
    <w:rsid w:val="00232245"/>
    <w:rsid w:val="002329A4"/>
    <w:rsid w:val="00236156"/>
    <w:rsid w:val="00236288"/>
    <w:rsid w:val="002368CB"/>
    <w:rsid w:val="00240FD0"/>
    <w:rsid w:val="00246C7E"/>
    <w:rsid w:val="00247D88"/>
    <w:rsid w:val="00250A9A"/>
    <w:rsid w:val="002600D9"/>
    <w:rsid w:val="0026239D"/>
    <w:rsid w:val="0026462A"/>
    <w:rsid w:val="002649B8"/>
    <w:rsid w:val="00266D4C"/>
    <w:rsid w:val="0027070E"/>
    <w:rsid w:val="00270B21"/>
    <w:rsid w:val="0027198F"/>
    <w:rsid w:val="00272563"/>
    <w:rsid w:val="00272EC5"/>
    <w:rsid w:val="00272FA9"/>
    <w:rsid w:val="00274D54"/>
    <w:rsid w:val="00276B22"/>
    <w:rsid w:val="00276BEA"/>
    <w:rsid w:val="00277798"/>
    <w:rsid w:val="00281FC9"/>
    <w:rsid w:val="00282065"/>
    <w:rsid w:val="00282450"/>
    <w:rsid w:val="00282A45"/>
    <w:rsid w:val="00283BC6"/>
    <w:rsid w:val="0028472E"/>
    <w:rsid w:val="00285270"/>
    <w:rsid w:val="00286469"/>
    <w:rsid w:val="002876B4"/>
    <w:rsid w:val="00287FA4"/>
    <w:rsid w:val="002905F3"/>
    <w:rsid w:val="00292539"/>
    <w:rsid w:val="00295D50"/>
    <w:rsid w:val="00297B8D"/>
    <w:rsid w:val="002A2388"/>
    <w:rsid w:val="002A31EC"/>
    <w:rsid w:val="002A3443"/>
    <w:rsid w:val="002A7CCA"/>
    <w:rsid w:val="002B0E60"/>
    <w:rsid w:val="002B43A2"/>
    <w:rsid w:val="002C060A"/>
    <w:rsid w:val="002C3225"/>
    <w:rsid w:val="002C3522"/>
    <w:rsid w:val="002C3B60"/>
    <w:rsid w:val="002C4C5C"/>
    <w:rsid w:val="002D1468"/>
    <w:rsid w:val="002D3B66"/>
    <w:rsid w:val="002D5D15"/>
    <w:rsid w:val="002E02F5"/>
    <w:rsid w:val="002E06EB"/>
    <w:rsid w:val="002E0A02"/>
    <w:rsid w:val="002E333D"/>
    <w:rsid w:val="002E3865"/>
    <w:rsid w:val="002E4F0F"/>
    <w:rsid w:val="002E4F77"/>
    <w:rsid w:val="002E6C09"/>
    <w:rsid w:val="002E7EF5"/>
    <w:rsid w:val="002F02F6"/>
    <w:rsid w:val="002F1025"/>
    <w:rsid w:val="002F2A0D"/>
    <w:rsid w:val="002F2CB6"/>
    <w:rsid w:val="002F34F5"/>
    <w:rsid w:val="002F4FE3"/>
    <w:rsid w:val="002F51EC"/>
    <w:rsid w:val="002F5A97"/>
    <w:rsid w:val="002F6645"/>
    <w:rsid w:val="002F6A9B"/>
    <w:rsid w:val="00304ABB"/>
    <w:rsid w:val="00304F70"/>
    <w:rsid w:val="00306DC1"/>
    <w:rsid w:val="00310DD9"/>
    <w:rsid w:val="00312091"/>
    <w:rsid w:val="00315130"/>
    <w:rsid w:val="00315B07"/>
    <w:rsid w:val="003161A7"/>
    <w:rsid w:val="0031655F"/>
    <w:rsid w:val="00322F89"/>
    <w:rsid w:val="00323E9A"/>
    <w:rsid w:val="00324434"/>
    <w:rsid w:val="0032499E"/>
    <w:rsid w:val="003261AF"/>
    <w:rsid w:val="003261BD"/>
    <w:rsid w:val="00331D24"/>
    <w:rsid w:val="00333D31"/>
    <w:rsid w:val="00334BED"/>
    <w:rsid w:val="00334D73"/>
    <w:rsid w:val="003351E1"/>
    <w:rsid w:val="003364EA"/>
    <w:rsid w:val="003372F5"/>
    <w:rsid w:val="00337E5B"/>
    <w:rsid w:val="003400DB"/>
    <w:rsid w:val="00340846"/>
    <w:rsid w:val="00341A1E"/>
    <w:rsid w:val="003428BE"/>
    <w:rsid w:val="00343877"/>
    <w:rsid w:val="003454AD"/>
    <w:rsid w:val="003457B7"/>
    <w:rsid w:val="003459DF"/>
    <w:rsid w:val="00345A3B"/>
    <w:rsid w:val="003462CB"/>
    <w:rsid w:val="00347DA2"/>
    <w:rsid w:val="00353565"/>
    <w:rsid w:val="003574B2"/>
    <w:rsid w:val="00357BBE"/>
    <w:rsid w:val="00360B0C"/>
    <w:rsid w:val="00361DD1"/>
    <w:rsid w:val="003641D7"/>
    <w:rsid w:val="00364869"/>
    <w:rsid w:val="003659D2"/>
    <w:rsid w:val="003663E7"/>
    <w:rsid w:val="003670D1"/>
    <w:rsid w:val="00367BC5"/>
    <w:rsid w:val="003704AF"/>
    <w:rsid w:val="0037361E"/>
    <w:rsid w:val="003736B7"/>
    <w:rsid w:val="00374EA8"/>
    <w:rsid w:val="0037609F"/>
    <w:rsid w:val="003806C9"/>
    <w:rsid w:val="00380DB8"/>
    <w:rsid w:val="003819D6"/>
    <w:rsid w:val="003876F9"/>
    <w:rsid w:val="00397DD0"/>
    <w:rsid w:val="003A0AE7"/>
    <w:rsid w:val="003A119E"/>
    <w:rsid w:val="003A1696"/>
    <w:rsid w:val="003A3949"/>
    <w:rsid w:val="003A7133"/>
    <w:rsid w:val="003A7D58"/>
    <w:rsid w:val="003B0468"/>
    <w:rsid w:val="003B072B"/>
    <w:rsid w:val="003C4A1B"/>
    <w:rsid w:val="003C569A"/>
    <w:rsid w:val="003C595D"/>
    <w:rsid w:val="003C733E"/>
    <w:rsid w:val="003D1FA5"/>
    <w:rsid w:val="003D271E"/>
    <w:rsid w:val="003D5E87"/>
    <w:rsid w:val="003D6031"/>
    <w:rsid w:val="003D6759"/>
    <w:rsid w:val="003E0443"/>
    <w:rsid w:val="003E2240"/>
    <w:rsid w:val="003E3102"/>
    <w:rsid w:val="003E3115"/>
    <w:rsid w:val="003E3CCA"/>
    <w:rsid w:val="003E7DAE"/>
    <w:rsid w:val="003F0A56"/>
    <w:rsid w:val="003F5AC6"/>
    <w:rsid w:val="003F6AB1"/>
    <w:rsid w:val="003F6DAB"/>
    <w:rsid w:val="003F6ED8"/>
    <w:rsid w:val="003F7A44"/>
    <w:rsid w:val="004023C0"/>
    <w:rsid w:val="004044DE"/>
    <w:rsid w:val="00406392"/>
    <w:rsid w:val="00407143"/>
    <w:rsid w:val="004078E4"/>
    <w:rsid w:val="0041448C"/>
    <w:rsid w:val="00414589"/>
    <w:rsid w:val="00415B16"/>
    <w:rsid w:val="00416295"/>
    <w:rsid w:val="00417F72"/>
    <w:rsid w:val="00420E8D"/>
    <w:rsid w:val="00423693"/>
    <w:rsid w:val="0042490D"/>
    <w:rsid w:val="00424A13"/>
    <w:rsid w:val="00425732"/>
    <w:rsid w:val="00425E61"/>
    <w:rsid w:val="0043105A"/>
    <w:rsid w:val="00431A60"/>
    <w:rsid w:val="00433515"/>
    <w:rsid w:val="0043392A"/>
    <w:rsid w:val="00434F15"/>
    <w:rsid w:val="004355DD"/>
    <w:rsid w:val="0043740C"/>
    <w:rsid w:val="00437B36"/>
    <w:rsid w:val="00437C6F"/>
    <w:rsid w:val="00441808"/>
    <w:rsid w:val="004427CB"/>
    <w:rsid w:val="00443E01"/>
    <w:rsid w:val="00445E7E"/>
    <w:rsid w:val="00446039"/>
    <w:rsid w:val="004461E9"/>
    <w:rsid w:val="0045029B"/>
    <w:rsid w:val="00450BAB"/>
    <w:rsid w:val="00450C4E"/>
    <w:rsid w:val="0045158A"/>
    <w:rsid w:val="0045186C"/>
    <w:rsid w:val="00452D74"/>
    <w:rsid w:val="00453494"/>
    <w:rsid w:val="004543CA"/>
    <w:rsid w:val="00454E25"/>
    <w:rsid w:val="0045524D"/>
    <w:rsid w:val="00456252"/>
    <w:rsid w:val="00456962"/>
    <w:rsid w:val="00457372"/>
    <w:rsid w:val="00457969"/>
    <w:rsid w:val="00460021"/>
    <w:rsid w:val="004616CF"/>
    <w:rsid w:val="004628A5"/>
    <w:rsid w:val="004650D4"/>
    <w:rsid w:val="0047206B"/>
    <w:rsid w:val="00472901"/>
    <w:rsid w:val="00473613"/>
    <w:rsid w:val="00473C61"/>
    <w:rsid w:val="00475829"/>
    <w:rsid w:val="004759B8"/>
    <w:rsid w:val="00475BC8"/>
    <w:rsid w:val="00481262"/>
    <w:rsid w:val="0048333A"/>
    <w:rsid w:val="004836D4"/>
    <w:rsid w:val="004930AA"/>
    <w:rsid w:val="00493D63"/>
    <w:rsid w:val="00494688"/>
    <w:rsid w:val="00494D1F"/>
    <w:rsid w:val="004952E4"/>
    <w:rsid w:val="00495C53"/>
    <w:rsid w:val="00496EBE"/>
    <w:rsid w:val="004A0E38"/>
    <w:rsid w:val="004A6D8D"/>
    <w:rsid w:val="004A7E27"/>
    <w:rsid w:val="004B3E95"/>
    <w:rsid w:val="004B5094"/>
    <w:rsid w:val="004B6370"/>
    <w:rsid w:val="004B7E19"/>
    <w:rsid w:val="004C0643"/>
    <w:rsid w:val="004C1B52"/>
    <w:rsid w:val="004C268E"/>
    <w:rsid w:val="004C32F3"/>
    <w:rsid w:val="004C3A60"/>
    <w:rsid w:val="004D279B"/>
    <w:rsid w:val="004D5FA3"/>
    <w:rsid w:val="004D66D3"/>
    <w:rsid w:val="004D6CB3"/>
    <w:rsid w:val="004D7C43"/>
    <w:rsid w:val="004E12AF"/>
    <w:rsid w:val="004E3AFA"/>
    <w:rsid w:val="004E4F3F"/>
    <w:rsid w:val="004E51A4"/>
    <w:rsid w:val="004E6F91"/>
    <w:rsid w:val="004E7521"/>
    <w:rsid w:val="004E76F0"/>
    <w:rsid w:val="004F0CFB"/>
    <w:rsid w:val="00506698"/>
    <w:rsid w:val="00507B56"/>
    <w:rsid w:val="00512D3C"/>
    <w:rsid w:val="00513A67"/>
    <w:rsid w:val="00513F8C"/>
    <w:rsid w:val="00515DD1"/>
    <w:rsid w:val="0052144F"/>
    <w:rsid w:val="005307EF"/>
    <w:rsid w:val="00532B4A"/>
    <w:rsid w:val="00532E88"/>
    <w:rsid w:val="00534AAD"/>
    <w:rsid w:val="00534EF2"/>
    <w:rsid w:val="00535E03"/>
    <w:rsid w:val="005378AB"/>
    <w:rsid w:val="00537D31"/>
    <w:rsid w:val="00542036"/>
    <w:rsid w:val="005463A0"/>
    <w:rsid w:val="005466F9"/>
    <w:rsid w:val="005511ED"/>
    <w:rsid w:val="00551733"/>
    <w:rsid w:val="00552093"/>
    <w:rsid w:val="0055341C"/>
    <w:rsid w:val="0055757E"/>
    <w:rsid w:val="00562D39"/>
    <w:rsid w:val="00566A84"/>
    <w:rsid w:val="00567EB6"/>
    <w:rsid w:val="005715EC"/>
    <w:rsid w:val="00571FA9"/>
    <w:rsid w:val="00572814"/>
    <w:rsid w:val="005730DC"/>
    <w:rsid w:val="00575B26"/>
    <w:rsid w:val="00577A53"/>
    <w:rsid w:val="0058036F"/>
    <w:rsid w:val="005844A1"/>
    <w:rsid w:val="00587BF7"/>
    <w:rsid w:val="00592B39"/>
    <w:rsid w:val="00592FE5"/>
    <w:rsid w:val="00596867"/>
    <w:rsid w:val="00597C37"/>
    <w:rsid w:val="005A2612"/>
    <w:rsid w:val="005A2BDF"/>
    <w:rsid w:val="005A2E1D"/>
    <w:rsid w:val="005A37EF"/>
    <w:rsid w:val="005A418C"/>
    <w:rsid w:val="005A4C93"/>
    <w:rsid w:val="005A5D5A"/>
    <w:rsid w:val="005A72FF"/>
    <w:rsid w:val="005A7727"/>
    <w:rsid w:val="005B21C1"/>
    <w:rsid w:val="005B265A"/>
    <w:rsid w:val="005B3CD5"/>
    <w:rsid w:val="005B43E7"/>
    <w:rsid w:val="005B5441"/>
    <w:rsid w:val="005B5AB7"/>
    <w:rsid w:val="005B6159"/>
    <w:rsid w:val="005B6B62"/>
    <w:rsid w:val="005B7DE5"/>
    <w:rsid w:val="005C09EF"/>
    <w:rsid w:val="005C1EA1"/>
    <w:rsid w:val="005C6229"/>
    <w:rsid w:val="005C6B2F"/>
    <w:rsid w:val="005C7D71"/>
    <w:rsid w:val="005D240D"/>
    <w:rsid w:val="005D3D97"/>
    <w:rsid w:val="005D4C14"/>
    <w:rsid w:val="005D7B80"/>
    <w:rsid w:val="005E09C9"/>
    <w:rsid w:val="005E2831"/>
    <w:rsid w:val="005E3D7B"/>
    <w:rsid w:val="005E65D7"/>
    <w:rsid w:val="005E6FD2"/>
    <w:rsid w:val="005F0807"/>
    <w:rsid w:val="005F0B3A"/>
    <w:rsid w:val="005F166B"/>
    <w:rsid w:val="005F3513"/>
    <w:rsid w:val="005F468E"/>
    <w:rsid w:val="00601316"/>
    <w:rsid w:val="00603645"/>
    <w:rsid w:val="006061BB"/>
    <w:rsid w:val="00611903"/>
    <w:rsid w:val="006119E4"/>
    <w:rsid w:val="00611F71"/>
    <w:rsid w:val="006168C8"/>
    <w:rsid w:val="00620E29"/>
    <w:rsid w:val="00621030"/>
    <w:rsid w:val="00621527"/>
    <w:rsid w:val="00622DBE"/>
    <w:rsid w:val="00623DA4"/>
    <w:rsid w:val="006244BF"/>
    <w:rsid w:val="0062451D"/>
    <w:rsid w:val="00624BC6"/>
    <w:rsid w:val="00626F31"/>
    <w:rsid w:val="00627CC5"/>
    <w:rsid w:val="00632238"/>
    <w:rsid w:val="00632759"/>
    <w:rsid w:val="0063565A"/>
    <w:rsid w:val="00636056"/>
    <w:rsid w:val="006408F3"/>
    <w:rsid w:val="00640F1E"/>
    <w:rsid w:val="00642377"/>
    <w:rsid w:val="00642B1B"/>
    <w:rsid w:val="00643E53"/>
    <w:rsid w:val="00644BA6"/>
    <w:rsid w:val="006461D5"/>
    <w:rsid w:val="00647CCF"/>
    <w:rsid w:val="00654C09"/>
    <w:rsid w:val="00657AAD"/>
    <w:rsid w:val="006620A6"/>
    <w:rsid w:val="006638A6"/>
    <w:rsid w:val="00664666"/>
    <w:rsid w:val="006647A3"/>
    <w:rsid w:val="0066481A"/>
    <w:rsid w:val="006649AD"/>
    <w:rsid w:val="006663E9"/>
    <w:rsid w:val="00666472"/>
    <w:rsid w:val="006728E5"/>
    <w:rsid w:val="00673022"/>
    <w:rsid w:val="00673BEA"/>
    <w:rsid w:val="00676980"/>
    <w:rsid w:val="00677650"/>
    <w:rsid w:val="00680A1B"/>
    <w:rsid w:val="00680CB0"/>
    <w:rsid w:val="00680E86"/>
    <w:rsid w:val="00682481"/>
    <w:rsid w:val="006837D9"/>
    <w:rsid w:val="006859AD"/>
    <w:rsid w:val="0069179E"/>
    <w:rsid w:val="00691962"/>
    <w:rsid w:val="0069318D"/>
    <w:rsid w:val="006A0D8D"/>
    <w:rsid w:val="006A0FB3"/>
    <w:rsid w:val="006A16B4"/>
    <w:rsid w:val="006A17AC"/>
    <w:rsid w:val="006A5CEB"/>
    <w:rsid w:val="006A736A"/>
    <w:rsid w:val="006B01B1"/>
    <w:rsid w:val="006B0FCC"/>
    <w:rsid w:val="006B1D9A"/>
    <w:rsid w:val="006B2AC9"/>
    <w:rsid w:val="006C0173"/>
    <w:rsid w:val="006C14C7"/>
    <w:rsid w:val="006C170A"/>
    <w:rsid w:val="006C53B7"/>
    <w:rsid w:val="006C5516"/>
    <w:rsid w:val="006C5BB7"/>
    <w:rsid w:val="006C6F6E"/>
    <w:rsid w:val="006C727A"/>
    <w:rsid w:val="006D0C58"/>
    <w:rsid w:val="006D0D85"/>
    <w:rsid w:val="006D2D03"/>
    <w:rsid w:val="006D2EEF"/>
    <w:rsid w:val="006D663F"/>
    <w:rsid w:val="006D6C4F"/>
    <w:rsid w:val="006E1ED3"/>
    <w:rsid w:val="006E2CE8"/>
    <w:rsid w:val="006E4F17"/>
    <w:rsid w:val="006E5601"/>
    <w:rsid w:val="006E74A3"/>
    <w:rsid w:val="006E7536"/>
    <w:rsid w:val="006E7FD3"/>
    <w:rsid w:val="006F102B"/>
    <w:rsid w:val="006F423F"/>
    <w:rsid w:val="006F5636"/>
    <w:rsid w:val="006F7C97"/>
    <w:rsid w:val="00700431"/>
    <w:rsid w:val="007004A5"/>
    <w:rsid w:val="007014D9"/>
    <w:rsid w:val="00701DBD"/>
    <w:rsid w:val="00703549"/>
    <w:rsid w:val="00705737"/>
    <w:rsid w:val="0070579F"/>
    <w:rsid w:val="00706906"/>
    <w:rsid w:val="0070724E"/>
    <w:rsid w:val="00707950"/>
    <w:rsid w:val="00714C78"/>
    <w:rsid w:val="00715346"/>
    <w:rsid w:val="00716B0B"/>
    <w:rsid w:val="00720B11"/>
    <w:rsid w:val="00721E72"/>
    <w:rsid w:val="007252EC"/>
    <w:rsid w:val="00726AF6"/>
    <w:rsid w:val="00726FE5"/>
    <w:rsid w:val="00727315"/>
    <w:rsid w:val="00730A28"/>
    <w:rsid w:val="00730E6C"/>
    <w:rsid w:val="0073127C"/>
    <w:rsid w:val="007318D6"/>
    <w:rsid w:val="00733CE1"/>
    <w:rsid w:val="007343E5"/>
    <w:rsid w:val="00736282"/>
    <w:rsid w:val="00736905"/>
    <w:rsid w:val="00737553"/>
    <w:rsid w:val="0074243C"/>
    <w:rsid w:val="007462E5"/>
    <w:rsid w:val="0075411A"/>
    <w:rsid w:val="007557AA"/>
    <w:rsid w:val="0075638B"/>
    <w:rsid w:val="00761512"/>
    <w:rsid w:val="00762B7E"/>
    <w:rsid w:val="00762F0F"/>
    <w:rsid w:val="00763835"/>
    <w:rsid w:val="00763F9A"/>
    <w:rsid w:val="00765C6A"/>
    <w:rsid w:val="0077000A"/>
    <w:rsid w:val="00771752"/>
    <w:rsid w:val="00773803"/>
    <w:rsid w:val="00773D33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B9F"/>
    <w:rsid w:val="00782EC8"/>
    <w:rsid w:val="00783DA8"/>
    <w:rsid w:val="00783E00"/>
    <w:rsid w:val="0078536D"/>
    <w:rsid w:val="007903FA"/>
    <w:rsid w:val="0079043C"/>
    <w:rsid w:val="00791B4C"/>
    <w:rsid w:val="00793413"/>
    <w:rsid w:val="00793E54"/>
    <w:rsid w:val="0079542C"/>
    <w:rsid w:val="00797268"/>
    <w:rsid w:val="007A29B3"/>
    <w:rsid w:val="007A2B60"/>
    <w:rsid w:val="007A2CE0"/>
    <w:rsid w:val="007A2E54"/>
    <w:rsid w:val="007A3E42"/>
    <w:rsid w:val="007A40DB"/>
    <w:rsid w:val="007A7B16"/>
    <w:rsid w:val="007B0A00"/>
    <w:rsid w:val="007B3F56"/>
    <w:rsid w:val="007B7447"/>
    <w:rsid w:val="007C0E6F"/>
    <w:rsid w:val="007C1BBE"/>
    <w:rsid w:val="007C5782"/>
    <w:rsid w:val="007C5FB2"/>
    <w:rsid w:val="007C74A0"/>
    <w:rsid w:val="007C75B9"/>
    <w:rsid w:val="007C77BC"/>
    <w:rsid w:val="007C7A47"/>
    <w:rsid w:val="007D16C5"/>
    <w:rsid w:val="007D30AB"/>
    <w:rsid w:val="007D59ED"/>
    <w:rsid w:val="007D65BB"/>
    <w:rsid w:val="007D76D0"/>
    <w:rsid w:val="007E04A4"/>
    <w:rsid w:val="007E2F5D"/>
    <w:rsid w:val="007E3743"/>
    <w:rsid w:val="007E572A"/>
    <w:rsid w:val="007F05AB"/>
    <w:rsid w:val="007F0B4F"/>
    <w:rsid w:val="007F1180"/>
    <w:rsid w:val="007F18B3"/>
    <w:rsid w:val="007F21E2"/>
    <w:rsid w:val="007F2210"/>
    <w:rsid w:val="007F2E33"/>
    <w:rsid w:val="007F3D50"/>
    <w:rsid w:val="007F5382"/>
    <w:rsid w:val="007F7BD4"/>
    <w:rsid w:val="00801D03"/>
    <w:rsid w:val="00804B88"/>
    <w:rsid w:val="00805859"/>
    <w:rsid w:val="00806EFE"/>
    <w:rsid w:val="00811189"/>
    <w:rsid w:val="00811579"/>
    <w:rsid w:val="008148E6"/>
    <w:rsid w:val="00814DE3"/>
    <w:rsid w:val="0081775F"/>
    <w:rsid w:val="00817B46"/>
    <w:rsid w:val="00820A0D"/>
    <w:rsid w:val="0082262A"/>
    <w:rsid w:val="00823E03"/>
    <w:rsid w:val="0082473C"/>
    <w:rsid w:val="00827831"/>
    <w:rsid w:val="00830F5E"/>
    <w:rsid w:val="0083145B"/>
    <w:rsid w:val="0083159D"/>
    <w:rsid w:val="00833AD8"/>
    <w:rsid w:val="00833F9B"/>
    <w:rsid w:val="00834242"/>
    <w:rsid w:val="0083589F"/>
    <w:rsid w:val="008377CC"/>
    <w:rsid w:val="00837B88"/>
    <w:rsid w:val="0084214F"/>
    <w:rsid w:val="00843BA3"/>
    <w:rsid w:val="00843E4A"/>
    <w:rsid w:val="00845520"/>
    <w:rsid w:val="00845C6D"/>
    <w:rsid w:val="00845D2C"/>
    <w:rsid w:val="008501AA"/>
    <w:rsid w:val="00852C39"/>
    <w:rsid w:val="00853DE1"/>
    <w:rsid w:val="00855049"/>
    <w:rsid w:val="00855BBE"/>
    <w:rsid w:val="0086562B"/>
    <w:rsid w:val="008720AE"/>
    <w:rsid w:val="00873D57"/>
    <w:rsid w:val="00875644"/>
    <w:rsid w:val="008842D1"/>
    <w:rsid w:val="0088471B"/>
    <w:rsid w:val="00885AC5"/>
    <w:rsid w:val="00886C18"/>
    <w:rsid w:val="00890DDF"/>
    <w:rsid w:val="00893FD1"/>
    <w:rsid w:val="0089683A"/>
    <w:rsid w:val="008A0853"/>
    <w:rsid w:val="008A284B"/>
    <w:rsid w:val="008A4727"/>
    <w:rsid w:val="008A47A8"/>
    <w:rsid w:val="008A53B0"/>
    <w:rsid w:val="008A750D"/>
    <w:rsid w:val="008B246A"/>
    <w:rsid w:val="008B2B9D"/>
    <w:rsid w:val="008B3F15"/>
    <w:rsid w:val="008B4CB8"/>
    <w:rsid w:val="008B6772"/>
    <w:rsid w:val="008B7C23"/>
    <w:rsid w:val="008C1102"/>
    <w:rsid w:val="008C3763"/>
    <w:rsid w:val="008C6174"/>
    <w:rsid w:val="008C70A8"/>
    <w:rsid w:val="008D1885"/>
    <w:rsid w:val="008D1DDC"/>
    <w:rsid w:val="008D3325"/>
    <w:rsid w:val="008D39C6"/>
    <w:rsid w:val="008D6E2E"/>
    <w:rsid w:val="008D70EB"/>
    <w:rsid w:val="008E0135"/>
    <w:rsid w:val="008E10B8"/>
    <w:rsid w:val="008E1607"/>
    <w:rsid w:val="008E3BEF"/>
    <w:rsid w:val="008E40A7"/>
    <w:rsid w:val="008E7458"/>
    <w:rsid w:val="008F0AA6"/>
    <w:rsid w:val="008F2A32"/>
    <w:rsid w:val="008F39E5"/>
    <w:rsid w:val="008F42D4"/>
    <w:rsid w:val="008F4D74"/>
    <w:rsid w:val="008F7AE2"/>
    <w:rsid w:val="009017FC"/>
    <w:rsid w:val="00904467"/>
    <w:rsid w:val="0090689A"/>
    <w:rsid w:val="00906BB1"/>
    <w:rsid w:val="00907EC2"/>
    <w:rsid w:val="00910358"/>
    <w:rsid w:val="00910E81"/>
    <w:rsid w:val="009112CA"/>
    <w:rsid w:val="009140B7"/>
    <w:rsid w:val="00915E7C"/>
    <w:rsid w:val="00915EBC"/>
    <w:rsid w:val="00917D0C"/>
    <w:rsid w:val="00924886"/>
    <w:rsid w:val="00924F00"/>
    <w:rsid w:val="009278F1"/>
    <w:rsid w:val="009301C8"/>
    <w:rsid w:val="00930E4B"/>
    <w:rsid w:val="00932404"/>
    <w:rsid w:val="00932D24"/>
    <w:rsid w:val="0093348B"/>
    <w:rsid w:val="00936E22"/>
    <w:rsid w:val="00937D7F"/>
    <w:rsid w:val="00941D2C"/>
    <w:rsid w:val="00943AF3"/>
    <w:rsid w:val="00943D3B"/>
    <w:rsid w:val="00944A0E"/>
    <w:rsid w:val="00946F52"/>
    <w:rsid w:val="009504A2"/>
    <w:rsid w:val="00951967"/>
    <w:rsid w:val="00951DEF"/>
    <w:rsid w:val="009558F9"/>
    <w:rsid w:val="00956E2B"/>
    <w:rsid w:val="00956EE4"/>
    <w:rsid w:val="009612DB"/>
    <w:rsid w:val="00961D05"/>
    <w:rsid w:val="00961E28"/>
    <w:rsid w:val="00961F67"/>
    <w:rsid w:val="009623AD"/>
    <w:rsid w:val="009625DA"/>
    <w:rsid w:val="00963E0F"/>
    <w:rsid w:val="009655E4"/>
    <w:rsid w:val="00967178"/>
    <w:rsid w:val="00967AA5"/>
    <w:rsid w:val="00967BCB"/>
    <w:rsid w:val="00967C2B"/>
    <w:rsid w:val="00970720"/>
    <w:rsid w:val="00973152"/>
    <w:rsid w:val="00973EDF"/>
    <w:rsid w:val="0097421E"/>
    <w:rsid w:val="009745D1"/>
    <w:rsid w:val="00974958"/>
    <w:rsid w:val="00977853"/>
    <w:rsid w:val="00980E48"/>
    <w:rsid w:val="00982C76"/>
    <w:rsid w:val="00983EDD"/>
    <w:rsid w:val="00984180"/>
    <w:rsid w:val="00984787"/>
    <w:rsid w:val="0098539C"/>
    <w:rsid w:val="0098642D"/>
    <w:rsid w:val="00990AE0"/>
    <w:rsid w:val="00990B96"/>
    <w:rsid w:val="00990E0E"/>
    <w:rsid w:val="00995B62"/>
    <w:rsid w:val="009960FC"/>
    <w:rsid w:val="009A1C51"/>
    <w:rsid w:val="009A4DDF"/>
    <w:rsid w:val="009A56A2"/>
    <w:rsid w:val="009A5AB7"/>
    <w:rsid w:val="009A5C37"/>
    <w:rsid w:val="009A5CEA"/>
    <w:rsid w:val="009B6337"/>
    <w:rsid w:val="009B6C50"/>
    <w:rsid w:val="009B6F98"/>
    <w:rsid w:val="009B6FA6"/>
    <w:rsid w:val="009B79BB"/>
    <w:rsid w:val="009B7C57"/>
    <w:rsid w:val="009B7DC9"/>
    <w:rsid w:val="009C0707"/>
    <w:rsid w:val="009C1158"/>
    <w:rsid w:val="009C59AA"/>
    <w:rsid w:val="009C6301"/>
    <w:rsid w:val="009D1EE9"/>
    <w:rsid w:val="009D27D3"/>
    <w:rsid w:val="009E0713"/>
    <w:rsid w:val="009E655C"/>
    <w:rsid w:val="009E6EC5"/>
    <w:rsid w:val="009E7F52"/>
    <w:rsid w:val="009F07F3"/>
    <w:rsid w:val="009F12C0"/>
    <w:rsid w:val="009F1AA0"/>
    <w:rsid w:val="009F433C"/>
    <w:rsid w:val="009F454B"/>
    <w:rsid w:val="009F54B3"/>
    <w:rsid w:val="009F5555"/>
    <w:rsid w:val="009F67A9"/>
    <w:rsid w:val="009F7F5E"/>
    <w:rsid w:val="00A00726"/>
    <w:rsid w:val="00A010ED"/>
    <w:rsid w:val="00A024D8"/>
    <w:rsid w:val="00A0443D"/>
    <w:rsid w:val="00A06DE2"/>
    <w:rsid w:val="00A07F4D"/>
    <w:rsid w:val="00A126B1"/>
    <w:rsid w:val="00A13646"/>
    <w:rsid w:val="00A1482F"/>
    <w:rsid w:val="00A14A6E"/>
    <w:rsid w:val="00A1588D"/>
    <w:rsid w:val="00A160C4"/>
    <w:rsid w:val="00A208A4"/>
    <w:rsid w:val="00A20B78"/>
    <w:rsid w:val="00A20F7F"/>
    <w:rsid w:val="00A2121F"/>
    <w:rsid w:val="00A21EC8"/>
    <w:rsid w:val="00A23879"/>
    <w:rsid w:val="00A256B6"/>
    <w:rsid w:val="00A25D35"/>
    <w:rsid w:val="00A26B86"/>
    <w:rsid w:val="00A26DFE"/>
    <w:rsid w:val="00A279EF"/>
    <w:rsid w:val="00A30966"/>
    <w:rsid w:val="00A3097C"/>
    <w:rsid w:val="00A30EC0"/>
    <w:rsid w:val="00A31D2C"/>
    <w:rsid w:val="00A33B37"/>
    <w:rsid w:val="00A355CE"/>
    <w:rsid w:val="00A4003C"/>
    <w:rsid w:val="00A44B1F"/>
    <w:rsid w:val="00A51549"/>
    <w:rsid w:val="00A54532"/>
    <w:rsid w:val="00A55ABD"/>
    <w:rsid w:val="00A56994"/>
    <w:rsid w:val="00A62111"/>
    <w:rsid w:val="00A6297D"/>
    <w:rsid w:val="00A62A0D"/>
    <w:rsid w:val="00A7180C"/>
    <w:rsid w:val="00A722B4"/>
    <w:rsid w:val="00A724B1"/>
    <w:rsid w:val="00A74B36"/>
    <w:rsid w:val="00A74BD8"/>
    <w:rsid w:val="00A75B92"/>
    <w:rsid w:val="00A75F20"/>
    <w:rsid w:val="00A77DBF"/>
    <w:rsid w:val="00A81752"/>
    <w:rsid w:val="00A83F12"/>
    <w:rsid w:val="00A84CA1"/>
    <w:rsid w:val="00A8732B"/>
    <w:rsid w:val="00A877A5"/>
    <w:rsid w:val="00A93FE2"/>
    <w:rsid w:val="00A9673B"/>
    <w:rsid w:val="00A974F5"/>
    <w:rsid w:val="00A97947"/>
    <w:rsid w:val="00AA017F"/>
    <w:rsid w:val="00AA09BB"/>
    <w:rsid w:val="00AA3A19"/>
    <w:rsid w:val="00AA6547"/>
    <w:rsid w:val="00AA73CF"/>
    <w:rsid w:val="00AA76E2"/>
    <w:rsid w:val="00AB1EED"/>
    <w:rsid w:val="00AB3421"/>
    <w:rsid w:val="00AB449B"/>
    <w:rsid w:val="00AB62C6"/>
    <w:rsid w:val="00AB7610"/>
    <w:rsid w:val="00AC15D0"/>
    <w:rsid w:val="00AC24FF"/>
    <w:rsid w:val="00AD09E1"/>
    <w:rsid w:val="00AD143C"/>
    <w:rsid w:val="00AD1605"/>
    <w:rsid w:val="00AD399D"/>
    <w:rsid w:val="00AD4C27"/>
    <w:rsid w:val="00AE0B84"/>
    <w:rsid w:val="00AE3CE7"/>
    <w:rsid w:val="00AE466C"/>
    <w:rsid w:val="00AE692E"/>
    <w:rsid w:val="00AE7161"/>
    <w:rsid w:val="00AF04E3"/>
    <w:rsid w:val="00AF0F0F"/>
    <w:rsid w:val="00AF1AD6"/>
    <w:rsid w:val="00AF3F2B"/>
    <w:rsid w:val="00AF4385"/>
    <w:rsid w:val="00AF4B34"/>
    <w:rsid w:val="00AF5504"/>
    <w:rsid w:val="00AF697B"/>
    <w:rsid w:val="00B007D3"/>
    <w:rsid w:val="00B03913"/>
    <w:rsid w:val="00B05219"/>
    <w:rsid w:val="00B05F17"/>
    <w:rsid w:val="00B117BF"/>
    <w:rsid w:val="00B12F6A"/>
    <w:rsid w:val="00B12F96"/>
    <w:rsid w:val="00B1479D"/>
    <w:rsid w:val="00B150D6"/>
    <w:rsid w:val="00B1524C"/>
    <w:rsid w:val="00B15FA9"/>
    <w:rsid w:val="00B22CFB"/>
    <w:rsid w:val="00B22E68"/>
    <w:rsid w:val="00B26D4B"/>
    <w:rsid w:val="00B31742"/>
    <w:rsid w:val="00B326CE"/>
    <w:rsid w:val="00B32BEB"/>
    <w:rsid w:val="00B332DE"/>
    <w:rsid w:val="00B35432"/>
    <w:rsid w:val="00B371F5"/>
    <w:rsid w:val="00B44507"/>
    <w:rsid w:val="00B4569D"/>
    <w:rsid w:val="00B51025"/>
    <w:rsid w:val="00B51FD2"/>
    <w:rsid w:val="00B52F05"/>
    <w:rsid w:val="00B53FA5"/>
    <w:rsid w:val="00B5474D"/>
    <w:rsid w:val="00B54924"/>
    <w:rsid w:val="00B5493F"/>
    <w:rsid w:val="00B549E0"/>
    <w:rsid w:val="00B56988"/>
    <w:rsid w:val="00B56BB6"/>
    <w:rsid w:val="00B621A6"/>
    <w:rsid w:val="00B62202"/>
    <w:rsid w:val="00B62F49"/>
    <w:rsid w:val="00B63036"/>
    <w:rsid w:val="00B64D5E"/>
    <w:rsid w:val="00B65E3C"/>
    <w:rsid w:val="00B72AB8"/>
    <w:rsid w:val="00B7578F"/>
    <w:rsid w:val="00B8032B"/>
    <w:rsid w:val="00B80608"/>
    <w:rsid w:val="00B809BE"/>
    <w:rsid w:val="00B810B8"/>
    <w:rsid w:val="00B81621"/>
    <w:rsid w:val="00B81B1E"/>
    <w:rsid w:val="00B83A83"/>
    <w:rsid w:val="00B87B23"/>
    <w:rsid w:val="00B95067"/>
    <w:rsid w:val="00B97AD4"/>
    <w:rsid w:val="00B97C24"/>
    <w:rsid w:val="00BA4373"/>
    <w:rsid w:val="00BA437D"/>
    <w:rsid w:val="00BA4E9A"/>
    <w:rsid w:val="00BA5A51"/>
    <w:rsid w:val="00BA674E"/>
    <w:rsid w:val="00BA6FB1"/>
    <w:rsid w:val="00BA73FB"/>
    <w:rsid w:val="00BB0332"/>
    <w:rsid w:val="00BB1571"/>
    <w:rsid w:val="00BB2E4C"/>
    <w:rsid w:val="00BB3B22"/>
    <w:rsid w:val="00BC1115"/>
    <w:rsid w:val="00BC11ED"/>
    <w:rsid w:val="00BC1370"/>
    <w:rsid w:val="00BC2602"/>
    <w:rsid w:val="00BC26E4"/>
    <w:rsid w:val="00BC3608"/>
    <w:rsid w:val="00BC54BC"/>
    <w:rsid w:val="00BC62F6"/>
    <w:rsid w:val="00BD4114"/>
    <w:rsid w:val="00BD4261"/>
    <w:rsid w:val="00BD5886"/>
    <w:rsid w:val="00BE1345"/>
    <w:rsid w:val="00BE491D"/>
    <w:rsid w:val="00BF0897"/>
    <w:rsid w:val="00BF229D"/>
    <w:rsid w:val="00BF3323"/>
    <w:rsid w:val="00BF36ED"/>
    <w:rsid w:val="00BF46CB"/>
    <w:rsid w:val="00BF699D"/>
    <w:rsid w:val="00BF7795"/>
    <w:rsid w:val="00BF7A4D"/>
    <w:rsid w:val="00C011EA"/>
    <w:rsid w:val="00C01A29"/>
    <w:rsid w:val="00C0204B"/>
    <w:rsid w:val="00C02E0B"/>
    <w:rsid w:val="00C0591F"/>
    <w:rsid w:val="00C067B8"/>
    <w:rsid w:val="00C07E1A"/>
    <w:rsid w:val="00C120AC"/>
    <w:rsid w:val="00C1246E"/>
    <w:rsid w:val="00C13BA4"/>
    <w:rsid w:val="00C152DE"/>
    <w:rsid w:val="00C17437"/>
    <w:rsid w:val="00C17EB5"/>
    <w:rsid w:val="00C20000"/>
    <w:rsid w:val="00C2227F"/>
    <w:rsid w:val="00C24603"/>
    <w:rsid w:val="00C248C1"/>
    <w:rsid w:val="00C25E41"/>
    <w:rsid w:val="00C25E9D"/>
    <w:rsid w:val="00C26316"/>
    <w:rsid w:val="00C26EF6"/>
    <w:rsid w:val="00C34734"/>
    <w:rsid w:val="00C34A9F"/>
    <w:rsid w:val="00C37A08"/>
    <w:rsid w:val="00C37C89"/>
    <w:rsid w:val="00C42A80"/>
    <w:rsid w:val="00C4360D"/>
    <w:rsid w:val="00C43F6E"/>
    <w:rsid w:val="00C454CF"/>
    <w:rsid w:val="00C45B04"/>
    <w:rsid w:val="00C45C74"/>
    <w:rsid w:val="00C45E4E"/>
    <w:rsid w:val="00C46520"/>
    <w:rsid w:val="00C50FFE"/>
    <w:rsid w:val="00C53B23"/>
    <w:rsid w:val="00C54400"/>
    <w:rsid w:val="00C54D03"/>
    <w:rsid w:val="00C54E0E"/>
    <w:rsid w:val="00C574ED"/>
    <w:rsid w:val="00C57F08"/>
    <w:rsid w:val="00C60177"/>
    <w:rsid w:val="00C63748"/>
    <w:rsid w:val="00C6427F"/>
    <w:rsid w:val="00C66B80"/>
    <w:rsid w:val="00C66E5D"/>
    <w:rsid w:val="00C705DA"/>
    <w:rsid w:val="00C706D6"/>
    <w:rsid w:val="00C741FD"/>
    <w:rsid w:val="00C76C98"/>
    <w:rsid w:val="00C7748E"/>
    <w:rsid w:val="00C777CE"/>
    <w:rsid w:val="00C8108B"/>
    <w:rsid w:val="00C849E3"/>
    <w:rsid w:val="00C86FDE"/>
    <w:rsid w:val="00C902DE"/>
    <w:rsid w:val="00C905D0"/>
    <w:rsid w:val="00C9106B"/>
    <w:rsid w:val="00C913EC"/>
    <w:rsid w:val="00C9195A"/>
    <w:rsid w:val="00C91E5E"/>
    <w:rsid w:val="00C969B5"/>
    <w:rsid w:val="00C97187"/>
    <w:rsid w:val="00C97FB8"/>
    <w:rsid w:val="00CA118A"/>
    <w:rsid w:val="00CA1CB6"/>
    <w:rsid w:val="00CA3340"/>
    <w:rsid w:val="00CA5CEE"/>
    <w:rsid w:val="00CA7D12"/>
    <w:rsid w:val="00CB0C26"/>
    <w:rsid w:val="00CB1FBF"/>
    <w:rsid w:val="00CB4637"/>
    <w:rsid w:val="00CB683C"/>
    <w:rsid w:val="00CB6FCC"/>
    <w:rsid w:val="00CC0869"/>
    <w:rsid w:val="00CC0B6F"/>
    <w:rsid w:val="00CC162C"/>
    <w:rsid w:val="00CC19DC"/>
    <w:rsid w:val="00CC4696"/>
    <w:rsid w:val="00CC58DB"/>
    <w:rsid w:val="00CC75CD"/>
    <w:rsid w:val="00CC7920"/>
    <w:rsid w:val="00CD2B1F"/>
    <w:rsid w:val="00CD40F7"/>
    <w:rsid w:val="00CE03CC"/>
    <w:rsid w:val="00CE0CF7"/>
    <w:rsid w:val="00CE2121"/>
    <w:rsid w:val="00CE3F81"/>
    <w:rsid w:val="00CE7D14"/>
    <w:rsid w:val="00CF056B"/>
    <w:rsid w:val="00CF4FCA"/>
    <w:rsid w:val="00CF66E3"/>
    <w:rsid w:val="00CF7AE7"/>
    <w:rsid w:val="00CF7DD8"/>
    <w:rsid w:val="00D003C6"/>
    <w:rsid w:val="00D0042A"/>
    <w:rsid w:val="00D00B46"/>
    <w:rsid w:val="00D01E80"/>
    <w:rsid w:val="00D02536"/>
    <w:rsid w:val="00D030E8"/>
    <w:rsid w:val="00D04A6B"/>
    <w:rsid w:val="00D0724C"/>
    <w:rsid w:val="00D0788E"/>
    <w:rsid w:val="00D07C95"/>
    <w:rsid w:val="00D10CD8"/>
    <w:rsid w:val="00D118A3"/>
    <w:rsid w:val="00D130D5"/>
    <w:rsid w:val="00D14505"/>
    <w:rsid w:val="00D15681"/>
    <w:rsid w:val="00D22BA0"/>
    <w:rsid w:val="00D239E1"/>
    <w:rsid w:val="00D3003F"/>
    <w:rsid w:val="00D312F3"/>
    <w:rsid w:val="00D33189"/>
    <w:rsid w:val="00D34996"/>
    <w:rsid w:val="00D379AD"/>
    <w:rsid w:val="00D409C7"/>
    <w:rsid w:val="00D41423"/>
    <w:rsid w:val="00D418F9"/>
    <w:rsid w:val="00D42B91"/>
    <w:rsid w:val="00D434DA"/>
    <w:rsid w:val="00D4405D"/>
    <w:rsid w:val="00D44E02"/>
    <w:rsid w:val="00D4755B"/>
    <w:rsid w:val="00D47AA2"/>
    <w:rsid w:val="00D47B02"/>
    <w:rsid w:val="00D526DE"/>
    <w:rsid w:val="00D565E6"/>
    <w:rsid w:val="00D57C9B"/>
    <w:rsid w:val="00D60BF2"/>
    <w:rsid w:val="00D61795"/>
    <w:rsid w:val="00D630CD"/>
    <w:rsid w:val="00D644B7"/>
    <w:rsid w:val="00D65E18"/>
    <w:rsid w:val="00D6628C"/>
    <w:rsid w:val="00D72365"/>
    <w:rsid w:val="00D72513"/>
    <w:rsid w:val="00D72B4E"/>
    <w:rsid w:val="00D72CA5"/>
    <w:rsid w:val="00D7618F"/>
    <w:rsid w:val="00D80623"/>
    <w:rsid w:val="00D844C7"/>
    <w:rsid w:val="00D8505A"/>
    <w:rsid w:val="00D853FA"/>
    <w:rsid w:val="00D864EB"/>
    <w:rsid w:val="00D867F8"/>
    <w:rsid w:val="00D91B71"/>
    <w:rsid w:val="00D93EF7"/>
    <w:rsid w:val="00D9431C"/>
    <w:rsid w:val="00D94B17"/>
    <w:rsid w:val="00D972B8"/>
    <w:rsid w:val="00D975A4"/>
    <w:rsid w:val="00DA148A"/>
    <w:rsid w:val="00DA21FA"/>
    <w:rsid w:val="00DA37C2"/>
    <w:rsid w:val="00DA3F91"/>
    <w:rsid w:val="00DA6A79"/>
    <w:rsid w:val="00DA74D4"/>
    <w:rsid w:val="00DA7710"/>
    <w:rsid w:val="00DB07EE"/>
    <w:rsid w:val="00DB1686"/>
    <w:rsid w:val="00DB2657"/>
    <w:rsid w:val="00DB272B"/>
    <w:rsid w:val="00DB48BE"/>
    <w:rsid w:val="00DB6279"/>
    <w:rsid w:val="00DC0CDE"/>
    <w:rsid w:val="00DC113C"/>
    <w:rsid w:val="00DC3C5F"/>
    <w:rsid w:val="00DC4DCD"/>
    <w:rsid w:val="00DC4FC9"/>
    <w:rsid w:val="00DC5318"/>
    <w:rsid w:val="00DC6FAD"/>
    <w:rsid w:val="00DD3A73"/>
    <w:rsid w:val="00DD3A9A"/>
    <w:rsid w:val="00DD47C4"/>
    <w:rsid w:val="00DD68A3"/>
    <w:rsid w:val="00DE06FA"/>
    <w:rsid w:val="00DE49B5"/>
    <w:rsid w:val="00DE581A"/>
    <w:rsid w:val="00DE751A"/>
    <w:rsid w:val="00DF1825"/>
    <w:rsid w:val="00DF219B"/>
    <w:rsid w:val="00DF2699"/>
    <w:rsid w:val="00DF6A6C"/>
    <w:rsid w:val="00DF761C"/>
    <w:rsid w:val="00E0131D"/>
    <w:rsid w:val="00E07175"/>
    <w:rsid w:val="00E07D1F"/>
    <w:rsid w:val="00E1063E"/>
    <w:rsid w:val="00E10C40"/>
    <w:rsid w:val="00E12D08"/>
    <w:rsid w:val="00E12E3C"/>
    <w:rsid w:val="00E12FA2"/>
    <w:rsid w:val="00E16058"/>
    <w:rsid w:val="00E168F9"/>
    <w:rsid w:val="00E16F56"/>
    <w:rsid w:val="00E21358"/>
    <w:rsid w:val="00E2494A"/>
    <w:rsid w:val="00E25278"/>
    <w:rsid w:val="00E25412"/>
    <w:rsid w:val="00E25A2C"/>
    <w:rsid w:val="00E25FF8"/>
    <w:rsid w:val="00E308F2"/>
    <w:rsid w:val="00E33332"/>
    <w:rsid w:val="00E33E92"/>
    <w:rsid w:val="00E36EBE"/>
    <w:rsid w:val="00E408F8"/>
    <w:rsid w:val="00E455F8"/>
    <w:rsid w:val="00E4629E"/>
    <w:rsid w:val="00E509C8"/>
    <w:rsid w:val="00E50EAA"/>
    <w:rsid w:val="00E50F11"/>
    <w:rsid w:val="00E53AEC"/>
    <w:rsid w:val="00E53D28"/>
    <w:rsid w:val="00E543B6"/>
    <w:rsid w:val="00E56E0B"/>
    <w:rsid w:val="00E603CF"/>
    <w:rsid w:val="00E6068E"/>
    <w:rsid w:val="00E609EC"/>
    <w:rsid w:val="00E61E82"/>
    <w:rsid w:val="00E63077"/>
    <w:rsid w:val="00E67CB0"/>
    <w:rsid w:val="00E70EAD"/>
    <w:rsid w:val="00E752FA"/>
    <w:rsid w:val="00E800FF"/>
    <w:rsid w:val="00E80F93"/>
    <w:rsid w:val="00E8370A"/>
    <w:rsid w:val="00E84BB1"/>
    <w:rsid w:val="00E84D25"/>
    <w:rsid w:val="00E86E38"/>
    <w:rsid w:val="00E87B32"/>
    <w:rsid w:val="00E91348"/>
    <w:rsid w:val="00E9224C"/>
    <w:rsid w:val="00E92889"/>
    <w:rsid w:val="00E9606B"/>
    <w:rsid w:val="00EA034A"/>
    <w:rsid w:val="00EA1C88"/>
    <w:rsid w:val="00EA438E"/>
    <w:rsid w:val="00EA58D1"/>
    <w:rsid w:val="00EA5A79"/>
    <w:rsid w:val="00EA6DD2"/>
    <w:rsid w:val="00EB09CE"/>
    <w:rsid w:val="00EB45CA"/>
    <w:rsid w:val="00EB47B5"/>
    <w:rsid w:val="00EB61ED"/>
    <w:rsid w:val="00EC31D6"/>
    <w:rsid w:val="00EC47A3"/>
    <w:rsid w:val="00ED13BA"/>
    <w:rsid w:val="00ED31A8"/>
    <w:rsid w:val="00ED3255"/>
    <w:rsid w:val="00ED383D"/>
    <w:rsid w:val="00ED4B93"/>
    <w:rsid w:val="00ED4E45"/>
    <w:rsid w:val="00ED5987"/>
    <w:rsid w:val="00ED76B8"/>
    <w:rsid w:val="00EE322D"/>
    <w:rsid w:val="00EE35BD"/>
    <w:rsid w:val="00EE404D"/>
    <w:rsid w:val="00EE4C10"/>
    <w:rsid w:val="00EE4EC6"/>
    <w:rsid w:val="00EE4FE2"/>
    <w:rsid w:val="00EE759C"/>
    <w:rsid w:val="00EE7A10"/>
    <w:rsid w:val="00EF13B6"/>
    <w:rsid w:val="00EF1B0B"/>
    <w:rsid w:val="00EF1B73"/>
    <w:rsid w:val="00EF4CA7"/>
    <w:rsid w:val="00EF5D97"/>
    <w:rsid w:val="00EF6477"/>
    <w:rsid w:val="00EF79C5"/>
    <w:rsid w:val="00F007E2"/>
    <w:rsid w:val="00F01F90"/>
    <w:rsid w:val="00F021AE"/>
    <w:rsid w:val="00F05714"/>
    <w:rsid w:val="00F064EA"/>
    <w:rsid w:val="00F07191"/>
    <w:rsid w:val="00F109A1"/>
    <w:rsid w:val="00F10F77"/>
    <w:rsid w:val="00F122E9"/>
    <w:rsid w:val="00F15100"/>
    <w:rsid w:val="00F16D75"/>
    <w:rsid w:val="00F21270"/>
    <w:rsid w:val="00F23B5B"/>
    <w:rsid w:val="00F24DDF"/>
    <w:rsid w:val="00F25224"/>
    <w:rsid w:val="00F25BBF"/>
    <w:rsid w:val="00F27C3F"/>
    <w:rsid w:val="00F31070"/>
    <w:rsid w:val="00F311A8"/>
    <w:rsid w:val="00F3200C"/>
    <w:rsid w:val="00F33543"/>
    <w:rsid w:val="00F352E4"/>
    <w:rsid w:val="00F3584D"/>
    <w:rsid w:val="00F374DD"/>
    <w:rsid w:val="00F37DEF"/>
    <w:rsid w:val="00F41BB5"/>
    <w:rsid w:val="00F44FA5"/>
    <w:rsid w:val="00F4521D"/>
    <w:rsid w:val="00F4614B"/>
    <w:rsid w:val="00F501E7"/>
    <w:rsid w:val="00F548C9"/>
    <w:rsid w:val="00F54A8F"/>
    <w:rsid w:val="00F612E2"/>
    <w:rsid w:val="00F633D0"/>
    <w:rsid w:val="00F64220"/>
    <w:rsid w:val="00F648E4"/>
    <w:rsid w:val="00F6746A"/>
    <w:rsid w:val="00F71A79"/>
    <w:rsid w:val="00F7561F"/>
    <w:rsid w:val="00F757C0"/>
    <w:rsid w:val="00F75DC4"/>
    <w:rsid w:val="00F767A9"/>
    <w:rsid w:val="00F77068"/>
    <w:rsid w:val="00F77805"/>
    <w:rsid w:val="00F8002B"/>
    <w:rsid w:val="00F8111D"/>
    <w:rsid w:val="00F8356C"/>
    <w:rsid w:val="00F84955"/>
    <w:rsid w:val="00F84F3D"/>
    <w:rsid w:val="00F8698F"/>
    <w:rsid w:val="00F9291C"/>
    <w:rsid w:val="00F92B1C"/>
    <w:rsid w:val="00F94EBF"/>
    <w:rsid w:val="00F97362"/>
    <w:rsid w:val="00F974B6"/>
    <w:rsid w:val="00FA0DD4"/>
    <w:rsid w:val="00FA23CD"/>
    <w:rsid w:val="00FA2862"/>
    <w:rsid w:val="00FA2F78"/>
    <w:rsid w:val="00FA354B"/>
    <w:rsid w:val="00FA3C4D"/>
    <w:rsid w:val="00FA3CED"/>
    <w:rsid w:val="00FA7B5B"/>
    <w:rsid w:val="00FA7CE3"/>
    <w:rsid w:val="00FB336D"/>
    <w:rsid w:val="00FB4467"/>
    <w:rsid w:val="00FB4C13"/>
    <w:rsid w:val="00FB4C90"/>
    <w:rsid w:val="00FB5373"/>
    <w:rsid w:val="00FB54F4"/>
    <w:rsid w:val="00FB73AE"/>
    <w:rsid w:val="00FB7960"/>
    <w:rsid w:val="00FC1BDC"/>
    <w:rsid w:val="00FC2966"/>
    <w:rsid w:val="00FC49E0"/>
    <w:rsid w:val="00FC7174"/>
    <w:rsid w:val="00FD259A"/>
    <w:rsid w:val="00FD383F"/>
    <w:rsid w:val="00FD4646"/>
    <w:rsid w:val="00FD557B"/>
    <w:rsid w:val="00FD7B64"/>
    <w:rsid w:val="00FD7EC8"/>
    <w:rsid w:val="00FE0616"/>
    <w:rsid w:val="00FE12D3"/>
    <w:rsid w:val="00FE2AD5"/>
    <w:rsid w:val="00FE2E20"/>
    <w:rsid w:val="00FE3981"/>
    <w:rsid w:val="00FE5048"/>
    <w:rsid w:val="00FE7D6C"/>
    <w:rsid w:val="00FF1EB3"/>
    <w:rsid w:val="00FF3437"/>
    <w:rsid w:val="00FF3DEC"/>
    <w:rsid w:val="00FF5A33"/>
    <w:rsid w:val="00FF6549"/>
    <w:rsid w:val="00FF7AE5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2F6"/>
    <w:rPr>
      <w:sz w:val="24"/>
    </w:rPr>
  </w:style>
  <w:style w:type="character" w:styleId="PageNumber">
    <w:name w:val="page number"/>
    <w:basedOn w:val="DefaultParagraphFont"/>
    <w:uiPriority w:val="99"/>
    <w:rsid w:val="00BC62F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3B07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072B"/>
    <w:rPr>
      <w:sz w:val="24"/>
    </w:rPr>
  </w:style>
  <w:style w:type="character" w:styleId="Hyperlink">
    <w:name w:val="Hyperlink"/>
    <w:basedOn w:val="DefaultParagraphFont"/>
    <w:uiPriority w:val="99"/>
    <w:rsid w:val="00A62A0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C022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22A"/>
    <w:rPr>
      <w:rFonts w:ascii="Tahoma" w:hAnsi="Tahoma"/>
      <w:sz w:val="16"/>
    </w:rPr>
  </w:style>
  <w:style w:type="paragraph" w:styleId="Caption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C63748"/>
    <w:rPr>
      <w:rFonts w:cs="Times New Roman"/>
    </w:rPr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F7A44"/>
    <w:rPr>
      <w:rFonts w:cs="Times New Roman"/>
    </w:rPr>
  </w:style>
  <w:style w:type="character" w:styleId="Strong">
    <w:name w:val="Strong"/>
    <w:basedOn w:val="DefaultParagraphFont"/>
    <w:uiPriority w:val="99"/>
    <w:qFormat/>
    <w:rsid w:val="0045524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401</Words>
  <Characters>2290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2011-01-03T21:34:00Z</cp:lastPrinted>
  <dcterms:created xsi:type="dcterms:W3CDTF">2013-11-30T20:51:00Z</dcterms:created>
  <dcterms:modified xsi:type="dcterms:W3CDTF">2013-12-21T14:07:00Z</dcterms:modified>
  <cp:category>www.sorubak.com</cp:category>
</cp:coreProperties>
</file>