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EED" w:rsidRDefault="00533EED" w:rsidP="00C2438F">
      <w:pPr>
        <w:spacing w:after="0"/>
      </w:pPr>
      <w:r>
        <w:t>Adı Soyadı:……………………………………………………………………..</w:t>
      </w:r>
      <w:r>
        <w:tab/>
        <w:t xml:space="preserve">        </w:t>
      </w:r>
      <w:r>
        <w:tab/>
      </w:r>
      <w:r>
        <w:tab/>
      </w:r>
      <w:r>
        <w:tab/>
        <w:t xml:space="preserve">                         24.12.2013</w:t>
      </w:r>
    </w:p>
    <w:p w:rsidR="00533EED" w:rsidRDefault="00533EED" w:rsidP="00C2438F">
      <w:pPr>
        <w:spacing w:after="0"/>
        <w:jc w:val="center"/>
        <w:rPr>
          <w:b/>
        </w:rPr>
      </w:pPr>
    </w:p>
    <w:p w:rsidR="00533EED" w:rsidRDefault="00533EED" w:rsidP="00C2438F">
      <w:pPr>
        <w:spacing w:after="0"/>
        <w:jc w:val="center"/>
        <w:rPr>
          <w:b/>
        </w:rPr>
      </w:pPr>
      <w:r w:rsidRPr="00C2438F">
        <w:rPr>
          <w:b/>
        </w:rPr>
        <w:t>MATEMATİK-UZUNLU</w:t>
      </w:r>
      <w:r>
        <w:rPr>
          <w:b/>
        </w:rPr>
        <w:t>K</w:t>
      </w:r>
      <w:r w:rsidRPr="00C2438F">
        <w:rPr>
          <w:b/>
        </w:rPr>
        <w:t>LARI ÖLÇME-EV ÖDEVİ</w:t>
      </w:r>
    </w:p>
    <w:p w:rsidR="00533EED" w:rsidRDefault="00533EED" w:rsidP="00C2438F">
      <w:pPr>
        <w:spacing w:after="0"/>
        <w:jc w:val="center"/>
        <w:rPr>
          <w:b/>
        </w:rPr>
      </w:pPr>
    </w:p>
    <w:tbl>
      <w:tblPr>
        <w:tblW w:w="0" w:type="auto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425"/>
        <w:gridCol w:w="2271"/>
        <w:gridCol w:w="426"/>
        <w:gridCol w:w="2363"/>
      </w:tblGrid>
      <w:tr w:rsidR="00533EED" w:rsidRPr="00C26DE8" w:rsidTr="00C2438F">
        <w:trPr>
          <w:trHeight w:val="450"/>
        </w:trPr>
        <w:tc>
          <w:tcPr>
            <w:tcW w:w="2123" w:type="dxa"/>
            <w:vAlign w:val="center"/>
          </w:tcPr>
          <w:p w:rsidR="00533EED" w:rsidRPr="00C26DE8" w:rsidRDefault="00533EED" w:rsidP="00C2438F">
            <w:pPr>
              <w:spacing w:after="0"/>
              <w:ind w:left="138"/>
              <w:jc w:val="center"/>
              <w:rPr>
                <w:sz w:val="32"/>
                <w:szCs w:val="32"/>
              </w:rPr>
            </w:pPr>
            <w:r w:rsidRPr="00C26DE8">
              <w:rPr>
                <w:sz w:val="32"/>
                <w:szCs w:val="32"/>
              </w:rPr>
              <w:t>1 km=1000 m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533EED" w:rsidRPr="00C26DE8" w:rsidRDefault="00533EED"/>
        </w:tc>
        <w:tc>
          <w:tcPr>
            <w:tcW w:w="2271" w:type="dxa"/>
            <w:vAlign w:val="center"/>
          </w:tcPr>
          <w:p w:rsidR="00533EED" w:rsidRPr="00C26DE8" w:rsidRDefault="00533EED" w:rsidP="00C2438F">
            <w:pPr>
              <w:spacing w:after="0"/>
              <w:ind w:left="138"/>
              <w:jc w:val="center"/>
              <w:rPr>
                <w:sz w:val="32"/>
                <w:szCs w:val="32"/>
              </w:rPr>
            </w:pPr>
            <w:r w:rsidRPr="00C26DE8">
              <w:rPr>
                <w:sz w:val="32"/>
                <w:szCs w:val="32"/>
              </w:rPr>
              <w:t>1 m=100 cm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533EED" w:rsidRPr="00C26DE8" w:rsidRDefault="00533EED"/>
        </w:tc>
        <w:tc>
          <w:tcPr>
            <w:tcW w:w="2363" w:type="dxa"/>
            <w:vAlign w:val="center"/>
          </w:tcPr>
          <w:p w:rsidR="00533EED" w:rsidRPr="00C26DE8" w:rsidRDefault="00533EED" w:rsidP="00C2438F">
            <w:pPr>
              <w:spacing w:after="0"/>
              <w:ind w:left="138"/>
              <w:jc w:val="center"/>
              <w:rPr>
                <w:sz w:val="32"/>
                <w:szCs w:val="32"/>
              </w:rPr>
            </w:pPr>
            <w:r w:rsidRPr="00C26DE8">
              <w:rPr>
                <w:sz w:val="32"/>
                <w:szCs w:val="32"/>
              </w:rPr>
              <w:t>1 cm=10 mm</w:t>
            </w:r>
          </w:p>
        </w:tc>
      </w:tr>
    </w:tbl>
    <w:p w:rsidR="00533EED" w:rsidRDefault="00533EED" w:rsidP="00C2438F">
      <w:pPr>
        <w:spacing w:after="0"/>
      </w:pPr>
    </w:p>
    <w:p w:rsidR="00533EED" w:rsidRDefault="00533EED" w:rsidP="00C2438F">
      <w:pPr>
        <w:spacing w:after="0"/>
      </w:pPr>
      <w:r w:rsidRPr="00C2438F">
        <w:rPr>
          <w:b/>
          <w:bdr w:val="single" w:sz="4" w:space="0" w:color="auto"/>
        </w:rPr>
        <w:t>A-</w:t>
      </w:r>
      <w:r>
        <w:t xml:space="preserve"> </w:t>
      </w:r>
      <w:r w:rsidRPr="00C2438F">
        <w:rPr>
          <w:b/>
        </w:rPr>
        <w:t>Aşağıda verilen uzunlukları istenilen birimlere çeviriniz.</w:t>
      </w:r>
    </w:p>
    <w:p w:rsidR="00533EED" w:rsidRDefault="00533EED" w:rsidP="00C2438F">
      <w:pPr>
        <w:spacing w:after="0"/>
      </w:pPr>
    </w:p>
    <w:tbl>
      <w:tblPr>
        <w:tblW w:w="10155" w:type="dxa"/>
        <w:tblInd w:w="52" w:type="dxa"/>
        <w:tblCellMar>
          <w:left w:w="70" w:type="dxa"/>
          <w:right w:w="70" w:type="dxa"/>
        </w:tblCellMar>
        <w:tblLook w:val="0000"/>
      </w:tblPr>
      <w:tblGrid>
        <w:gridCol w:w="3583"/>
        <w:gridCol w:w="3214"/>
        <w:gridCol w:w="3358"/>
      </w:tblGrid>
      <w:tr w:rsidR="00533EED" w:rsidRPr="00C26DE8" w:rsidTr="00566582">
        <w:trPr>
          <w:trHeight w:val="587"/>
        </w:trPr>
        <w:tc>
          <w:tcPr>
            <w:tcW w:w="3583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1 km"/>
              </w:smartTagPr>
              <w:r w:rsidRPr="00C26DE8">
                <w:rPr>
                  <w:sz w:val="24"/>
                </w:rPr>
                <w:t>1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214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 km"/>
              </w:smartTagPr>
              <w:r w:rsidRPr="00C26DE8">
                <w:rPr>
                  <w:sz w:val="24"/>
                </w:rPr>
                <w:t>3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358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702 km"/>
              </w:smartTagPr>
              <w:r w:rsidRPr="00C26DE8">
                <w:rPr>
                  <w:sz w:val="24"/>
                </w:rPr>
                <w:t>702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</w:tr>
      <w:tr w:rsidR="00533EED" w:rsidRPr="00C26DE8" w:rsidTr="00566582">
        <w:trPr>
          <w:trHeight w:val="587"/>
        </w:trPr>
        <w:tc>
          <w:tcPr>
            <w:tcW w:w="3583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 km"/>
              </w:smartTagPr>
              <w:r w:rsidRPr="00C26DE8">
                <w:rPr>
                  <w:sz w:val="24"/>
                </w:rPr>
                <w:t>5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214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15 km"/>
              </w:smartTagPr>
              <w:r w:rsidRPr="00C26DE8">
                <w:rPr>
                  <w:sz w:val="24"/>
                </w:rPr>
                <w:t>15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358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15 km"/>
              </w:smartTagPr>
              <w:r w:rsidRPr="00C26DE8">
                <w:rPr>
                  <w:sz w:val="24"/>
                </w:rPr>
                <w:t>315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</w:tr>
      <w:tr w:rsidR="00533EED" w:rsidRPr="00C26DE8" w:rsidTr="00566582">
        <w:trPr>
          <w:trHeight w:val="587"/>
        </w:trPr>
        <w:tc>
          <w:tcPr>
            <w:tcW w:w="3583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12 km"/>
              </w:smartTagPr>
              <w:r w:rsidRPr="00C26DE8">
                <w:rPr>
                  <w:sz w:val="24"/>
                </w:rPr>
                <w:t>12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214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8 km"/>
              </w:smartTagPr>
              <w:r w:rsidRPr="00C26DE8">
                <w:rPr>
                  <w:sz w:val="24"/>
                </w:rPr>
                <w:t>28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358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05 km"/>
              </w:smartTagPr>
              <w:r w:rsidRPr="00C26DE8">
                <w:rPr>
                  <w:sz w:val="24"/>
                </w:rPr>
                <w:t>205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</w:tr>
      <w:tr w:rsidR="00533EED" w:rsidRPr="00C26DE8" w:rsidTr="00566582">
        <w:trPr>
          <w:trHeight w:val="587"/>
        </w:trPr>
        <w:tc>
          <w:tcPr>
            <w:tcW w:w="3583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5 km"/>
              </w:smartTagPr>
              <w:r w:rsidRPr="00C26DE8">
                <w:rPr>
                  <w:sz w:val="24"/>
                </w:rPr>
                <w:t>35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214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76 km"/>
              </w:smartTagPr>
              <w:r w:rsidRPr="00C26DE8">
                <w:rPr>
                  <w:sz w:val="24"/>
                </w:rPr>
                <w:t>76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358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00 km"/>
              </w:smartTagPr>
              <w:r w:rsidRPr="00C26DE8">
                <w:rPr>
                  <w:sz w:val="24"/>
                </w:rPr>
                <w:t>300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</w:tr>
      <w:tr w:rsidR="00533EED" w:rsidRPr="00C26DE8" w:rsidTr="00566582">
        <w:trPr>
          <w:trHeight w:val="587"/>
        </w:trPr>
        <w:tc>
          <w:tcPr>
            <w:tcW w:w="3583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102 km"/>
              </w:smartTagPr>
              <w:r w:rsidRPr="00C26DE8">
                <w:rPr>
                  <w:sz w:val="24"/>
                </w:rPr>
                <w:t>102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214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423 km"/>
              </w:smartTagPr>
              <w:r w:rsidRPr="00C26DE8">
                <w:rPr>
                  <w:sz w:val="24"/>
                </w:rPr>
                <w:t>423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358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0 km"/>
              </w:smartTagPr>
              <w:r w:rsidRPr="00C26DE8">
                <w:rPr>
                  <w:sz w:val="24"/>
                </w:rPr>
                <w:t>500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</w:tr>
      <w:tr w:rsidR="00533EED" w:rsidRPr="00C26DE8" w:rsidTr="00566582">
        <w:trPr>
          <w:trHeight w:val="587"/>
        </w:trPr>
        <w:tc>
          <w:tcPr>
            <w:tcW w:w="3583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50 km"/>
              </w:smartTagPr>
              <w:r w:rsidRPr="00C26DE8">
                <w:rPr>
                  <w:sz w:val="24"/>
                </w:rPr>
                <w:t>350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214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69 km"/>
              </w:smartTagPr>
              <w:r w:rsidRPr="00C26DE8">
                <w:rPr>
                  <w:sz w:val="24"/>
                </w:rPr>
                <w:t>569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  <w:tc>
          <w:tcPr>
            <w:tcW w:w="3358" w:type="dxa"/>
            <w:vAlign w:val="center"/>
          </w:tcPr>
          <w:p w:rsidR="00533EED" w:rsidRPr="00C26DE8" w:rsidRDefault="00533EED" w:rsidP="00C2438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630 km"/>
              </w:smartTagPr>
              <w:r w:rsidRPr="00C26DE8">
                <w:rPr>
                  <w:sz w:val="24"/>
                </w:rPr>
                <w:t>630 km</w:t>
              </w:r>
            </w:smartTag>
            <w:r w:rsidRPr="00C26DE8">
              <w:rPr>
                <w:sz w:val="24"/>
              </w:rPr>
              <w:t xml:space="preserve"> = ……………………..m</w:t>
            </w:r>
          </w:p>
        </w:tc>
      </w:tr>
    </w:tbl>
    <w:p w:rsidR="00533EED" w:rsidRDefault="00533EED" w:rsidP="00C2438F">
      <w:pPr>
        <w:spacing w:after="0"/>
      </w:pPr>
    </w:p>
    <w:p w:rsidR="00533EED" w:rsidRDefault="00533EED" w:rsidP="00C2438F">
      <w:pPr>
        <w:spacing w:after="0"/>
        <w:rPr>
          <w:b/>
        </w:rPr>
      </w:pPr>
      <w:r>
        <w:rPr>
          <w:b/>
          <w:bdr w:val="single" w:sz="4" w:space="0" w:color="auto"/>
        </w:rPr>
        <w:t>B</w:t>
      </w:r>
      <w:r w:rsidRPr="00C2438F">
        <w:rPr>
          <w:b/>
          <w:bdr w:val="single" w:sz="4" w:space="0" w:color="auto"/>
        </w:rPr>
        <w:t>-</w:t>
      </w:r>
      <w:r>
        <w:t xml:space="preserve"> </w:t>
      </w:r>
      <w:r w:rsidRPr="00C2438F">
        <w:rPr>
          <w:b/>
        </w:rPr>
        <w:t>Aşağıda verilen uzunlukları istenilen birimlere çeviriniz.</w:t>
      </w:r>
    </w:p>
    <w:p w:rsidR="00533EED" w:rsidRDefault="00533EED" w:rsidP="00C2438F">
      <w:pPr>
        <w:spacing w:after="0"/>
      </w:pPr>
    </w:p>
    <w:tbl>
      <w:tblPr>
        <w:tblW w:w="0" w:type="auto"/>
        <w:tblInd w:w="52" w:type="dxa"/>
        <w:tblCellMar>
          <w:left w:w="70" w:type="dxa"/>
          <w:right w:w="70" w:type="dxa"/>
        </w:tblCellMar>
        <w:tblLook w:val="0000"/>
      </w:tblPr>
      <w:tblGrid>
        <w:gridCol w:w="3551"/>
        <w:gridCol w:w="3186"/>
        <w:gridCol w:w="3328"/>
      </w:tblGrid>
      <w:tr w:rsidR="00533EED" w:rsidRPr="00C26DE8" w:rsidTr="00566582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C33DD3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1000 m"/>
              </w:smartTagPr>
              <w:r w:rsidRPr="00C26DE8">
                <w:rPr>
                  <w:sz w:val="24"/>
                </w:rPr>
                <w:t>1000 m</w:t>
              </w:r>
            </w:smartTag>
            <w:r w:rsidRPr="00C26DE8">
              <w:rPr>
                <w:sz w:val="24"/>
              </w:rPr>
              <w:t xml:space="preserve"> = ………..km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C33DD3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000 m"/>
              </w:smartTagPr>
              <w:r w:rsidRPr="00C26DE8">
                <w:rPr>
                  <w:sz w:val="24"/>
                </w:rPr>
                <w:t>2000 m</w:t>
              </w:r>
            </w:smartTag>
            <w:r w:rsidRPr="00C26DE8">
              <w:rPr>
                <w:sz w:val="24"/>
              </w:rPr>
              <w:t xml:space="preserve"> = ……………km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60000 m"/>
              </w:smartTagPr>
              <w:r w:rsidRPr="00C26DE8">
                <w:rPr>
                  <w:sz w:val="24"/>
                </w:rPr>
                <w:t>360000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</w:tr>
      <w:tr w:rsidR="00533EED" w:rsidRPr="00C26DE8" w:rsidTr="00566582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C33DD3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4000 m"/>
              </w:smartTagPr>
              <w:r w:rsidRPr="00C26DE8">
                <w:rPr>
                  <w:sz w:val="24"/>
                </w:rPr>
                <w:t>4000 m</w:t>
              </w:r>
            </w:smartTag>
            <w:r w:rsidRPr="00C26DE8">
              <w:rPr>
                <w:sz w:val="24"/>
              </w:rPr>
              <w:t xml:space="preserve"> = …………km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C33DD3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1000 m"/>
              </w:smartTagPr>
              <w:r w:rsidRPr="00C26DE8">
                <w:rPr>
                  <w:sz w:val="24"/>
                </w:rPr>
                <w:t>21000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878000 m"/>
              </w:smartTagPr>
              <w:r w:rsidRPr="00C26DE8">
                <w:rPr>
                  <w:sz w:val="24"/>
                </w:rPr>
                <w:t>878000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</w:tr>
      <w:tr w:rsidR="00533EED" w:rsidRPr="00C26DE8" w:rsidTr="00566582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C33DD3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6000 m"/>
              </w:smartTagPr>
              <w:r w:rsidRPr="00C26DE8">
                <w:rPr>
                  <w:sz w:val="24"/>
                </w:rPr>
                <w:t>6000 m</w:t>
              </w:r>
            </w:smartTag>
            <w:r w:rsidRPr="00C26DE8">
              <w:rPr>
                <w:sz w:val="24"/>
              </w:rPr>
              <w:t xml:space="preserve"> = …………km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C33DD3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6000 m"/>
              </w:smartTagPr>
              <w:r w:rsidRPr="00C26DE8">
                <w:rPr>
                  <w:sz w:val="24"/>
                </w:rPr>
                <w:t>56000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650000 m"/>
              </w:smartTagPr>
              <w:r w:rsidRPr="00C26DE8">
                <w:rPr>
                  <w:sz w:val="24"/>
                </w:rPr>
                <w:t>650000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</w:tr>
      <w:tr w:rsidR="00533EED" w:rsidRPr="00C26DE8" w:rsidTr="00566582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1000 m"/>
              </w:smartTagPr>
              <w:r w:rsidRPr="00C26DE8">
                <w:rPr>
                  <w:sz w:val="24"/>
                </w:rPr>
                <w:t>31000 m</w:t>
              </w:r>
            </w:smartTag>
            <w:r w:rsidRPr="00C26DE8">
              <w:rPr>
                <w:sz w:val="24"/>
              </w:rPr>
              <w:t xml:space="preserve"> = ………..km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C33DD3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98000 m"/>
              </w:smartTagPr>
              <w:r w:rsidRPr="00C26DE8">
                <w:rPr>
                  <w:sz w:val="24"/>
                </w:rPr>
                <w:t>98000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120000 m"/>
              </w:smartTagPr>
              <w:r w:rsidRPr="00C26DE8">
                <w:rPr>
                  <w:sz w:val="24"/>
                </w:rPr>
                <w:t>120000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</w:tr>
      <w:tr w:rsidR="00533EED" w:rsidRPr="00C26DE8" w:rsidTr="00566582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121000 m"/>
              </w:smartTagPr>
              <w:r w:rsidRPr="00C26DE8">
                <w:rPr>
                  <w:sz w:val="24"/>
                </w:rPr>
                <w:t>121000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C33DD3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26000 m"/>
              </w:smartTagPr>
              <w:r w:rsidRPr="00C26DE8">
                <w:rPr>
                  <w:sz w:val="24"/>
                </w:rPr>
                <w:t>326000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30000 m"/>
              </w:smartTagPr>
              <w:r w:rsidRPr="00C26DE8">
                <w:rPr>
                  <w:sz w:val="24"/>
                </w:rPr>
                <w:t>330000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</w:tr>
      <w:tr w:rsidR="00533EED" w:rsidRPr="00C26DE8" w:rsidTr="00566582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61000 m"/>
              </w:smartTagPr>
              <w:r w:rsidRPr="00C26DE8">
                <w:rPr>
                  <w:sz w:val="24"/>
                </w:rPr>
                <w:t>561000 m</w:t>
              </w:r>
            </w:smartTag>
            <w:r w:rsidRPr="00C26DE8">
              <w:rPr>
                <w:sz w:val="24"/>
              </w:rPr>
              <w:t xml:space="preserve"> = ………..km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C33DD3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986000 m"/>
              </w:smartTagPr>
              <w:r w:rsidRPr="00C26DE8">
                <w:rPr>
                  <w:sz w:val="24"/>
                </w:rPr>
                <w:t>986000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980000 m"/>
              </w:smartTagPr>
              <w:r w:rsidRPr="00C26DE8">
                <w:rPr>
                  <w:sz w:val="24"/>
                </w:rPr>
                <w:t>980000 m</w:t>
              </w:r>
            </w:smartTag>
            <w:r w:rsidRPr="00C26DE8">
              <w:rPr>
                <w:sz w:val="24"/>
              </w:rPr>
              <w:t xml:space="preserve"> = …………..km</w:t>
            </w:r>
          </w:p>
        </w:tc>
      </w:tr>
    </w:tbl>
    <w:p w:rsidR="00533EED" w:rsidRDefault="00533EED" w:rsidP="00C2438F">
      <w:pPr>
        <w:spacing w:after="0"/>
      </w:pPr>
    </w:p>
    <w:p w:rsidR="00533EED" w:rsidRDefault="00533EED" w:rsidP="00C33DD3">
      <w:pPr>
        <w:spacing w:after="0"/>
        <w:rPr>
          <w:b/>
        </w:rPr>
      </w:pPr>
      <w:r>
        <w:rPr>
          <w:b/>
          <w:bdr w:val="single" w:sz="4" w:space="0" w:color="auto"/>
        </w:rPr>
        <w:t>C</w:t>
      </w:r>
      <w:r w:rsidRPr="00C2438F">
        <w:rPr>
          <w:b/>
          <w:bdr w:val="single" w:sz="4" w:space="0" w:color="auto"/>
        </w:rPr>
        <w:t>-</w:t>
      </w:r>
      <w:r>
        <w:t xml:space="preserve"> </w:t>
      </w:r>
      <w:r w:rsidRPr="00C2438F">
        <w:rPr>
          <w:b/>
        </w:rPr>
        <w:t>Aşağıda verilen uzunlukları istenilen birimlere çeviriniz.</w:t>
      </w:r>
    </w:p>
    <w:p w:rsidR="00533EED" w:rsidRDefault="00533EED" w:rsidP="00C33DD3">
      <w:pPr>
        <w:spacing w:after="0"/>
        <w:rPr>
          <w:b/>
        </w:rPr>
      </w:pPr>
    </w:p>
    <w:tbl>
      <w:tblPr>
        <w:tblW w:w="0" w:type="auto"/>
        <w:tblInd w:w="52" w:type="dxa"/>
        <w:tblCellMar>
          <w:left w:w="70" w:type="dxa"/>
          <w:right w:w="70" w:type="dxa"/>
        </w:tblCellMar>
        <w:tblLook w:val="0000"/>
      </w:tblPr>
      <w:tblGrid>
        <w:gridCol w:w="3562"/>
        <w:gridCol w:w="3195"/>
        <w:gridCol w:w="3338"/>
      </w:tblGrid>
      <w:tr w:rsidR="00533EED" w:rsidRPr="00C26DE8" w:rsidTr="00566582">
        <w:trPr>
          <w:trHeight w:val="617"/>
        </w:trPr>
        <w:tc>
          <w:tcPr>
            <w:tcW w:w="3562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b/>
                <w:sz w:val="32"/>
              </w:rPr>
            </w:pPr>
            <w:r w:rsidRPr="00C26DE8">
              <w:rPr>
                <w:b/>
                <w:sz w:val="32"/>
              </w:rPr>
              <w:t>3580 m= 3km 580m</w:t>
            </w:r>
          </w:p>
        </w:tc>
        <w:tc>
          <w:tcPr>
            <w:tcW w:w="3195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</w:pPr>
            <w:r w:rsidRPr="00C26DE8">
              <w:t>356012 m= ……..km ……………….m</w:t>
            </w:r>
          </w:p>
        </w:tc>
        <w:tc>
          <w:tcPr>
            <w:tcW w:w="3338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</w:pPr>
            <w:r w:rsidRPr="00C26DE8">
              <w:t>12km 128m = ………………..m</w:t>
            </w:r>
          </w:p>
        </w:tc>
      </w:tr>
      <w:tr w:rsidR="00533EED" w:rsidRPr="00C26DE8" w:rsidTr="00566582">
        <w:trPr>
          <w:trHeight w:val="617"/>
        </w:trPr>
        <w:tc>
          <w:tcPr>
            <w:tcW w:w="3562" w:type="dxa"/>
            <w:vAlign w:val="center"/>
          </w:tcPr>
          <w:p w:rsidR="00533EED" w:rsidRPr="00C26DE8" w:rsidRDefault="00533EED" w:rsidP="00C33DD3">
            <w:pPr>
              <w:spacing w:after="0"/>
              <w:jc w:val="center"/>
            </w:pPr>
            <w:r w:rsidRPr="00C26DE8">
              <w:t>9750 m= ……..km ……………….m</w:t>
            </w:r>
          </w:p>
        </w:tc>
        <w:tc>
          <w:tcPr>
            <w:tcW w:w="3195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</w:pPr>
            <w:r w:rsidRPr="00C26DE8">
              <w:t>65001 m= ……..km ……………….m</w:t>
            </w:r>
          </w:p>
        </w:tc>
        <w:tc>
          <w:tcPr>
            <w:tcW w:w="3338" w:type="dxa"/>
            <w:vAlign w:val="center"/>
          </w:tcPr>
          <w:p w:rsidR="00533EED" w:rsidRPr="00C26DE8" w:rsidRDefault="00533EED" w:rsidP="00B54DB8">
            <w:pPr>
              <w:spacing w:after="0"/>
              <w:jc w:val="center"/>
            </w:pPr>
            <w:r w:rsidRPr="00C26DE8">
              <w:t>312km 596m = ………………..m</w:t>
            </w:r>
          </w:p>
        </w:tc>
      </w:tr>
      <w:tr w:rsidR="00533EED" w:rsidRPr="00C26DE8" w:rsidTr="00566582">
        <w:trPr>
          <w:trHeight w:val="617"/>
        </w:trPr>
        <w:tc>
          <w:tcPr>
            <w:tcW w:w="3562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</w:pPr>
            <w:r w:rsidRPr="00C26DE8">
              <w:t>12535 m= ……..km ……………….m</w:t>
            </w:r>
          </w:p>
        </w:tc>
        <w:tc>
          <w:tcPr>
            <w:tcW w:w="3195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</w:pPr>
            <w:r w:rsidRPr="00C26DE8">
              <w:t>580693 m= ……..km ……………….m</w:t>
            </w:r>
          </w:p>
        </w:tc>
        <w:tc>
          <w:tcPr>
            <w:tcW w:w="3338" w:type="dxa"/>
            <w:vAlign w:val="center"/>
          </w:tcPr>
          <w:p w:rsidR="00533EED" w:rsidRPr="00C26DE8" w:rsidRDefault="00533EED" w:rsidP="00B54DB8">
            <w:pPr>
              <w:spacing w:after="0"/>
              <w:jc w:val="center"/>
            </w:pPr>
            <w:r w:rsidRPr="00C26DE8">
              <w:t>102km 624m = ………………..m</w:t>
            </w:r>
          </w:p>
        </w:tc>
      </w:tr>
      <w:tr w:rsidR="00533EED" w:rsidRPr="00C26DE8" w:rsidTr="00566582">
        <w:trPr>
          <w:trHeight w:val="617"/>
        </w:trPr>
        <w:tc>
          <w:tcPr>
            <w:tcW w:w="3562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</w:pPr>
            <w:r w:rsidRPr="00C26DE8">
              <w:t>35964 m= ……..km ……………….m</w:t>
            </w:r>
          </w:p>
        </w:tc>
        <w:tc>
          <w:tcPr>
            <w:tcW w:w="3195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b/>
                <w:sz w:val="32"/>
              </w:rPr>
            </w:pPr>
            <w:r w:rsidRPr="00C26DE8">
              <w:rPr>
                <w:b/>
                <w:sz w:val="32"/>
              </w:rPr>
              <w:t>5km 236m = 5236m</w:t>
            </w:r>
          </w:p>
        </w:tc>
        <w:tc>
          <w:tcPr>
            <w:tcW w:w="3338" w:type="dxa"/>
            <w:vAlign w:val="center"/>
          </w:tcPr>
          <w:p w:rsidR="00533EED" w:rsidRPr="00C26DE8" w:rsidRDefault="00533EED" w:rsidP="00B54DB8">
            <w:pPr>
              <w:spacing w:after="0"/>
              <w:jc w:val="center"/>
            </w:pPr>
            <w:r w:rsidRPr="00C26DE8">
              <w:t>6km 108m = ………………..m</w:t>
            </w:r>
          </w:p>
        </w:tc>
      </w:tr>
      <w:tr w:rsidR="00533EED" w:rsidRPr="00C26DE8" w:rsidTr="00566582">
        <w:trPr>
          <w:trHeight w:val="617"/>
        </w:trPr>
        <w:tc>
          <w:tcPr>
            <w:tcW w:w="3562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</w:pPr>
            <w:r w:rsidRPr="00C26DE8">
              <w:t>125698 m= ……..km ……………….m</w:t>
            </w:r>
          </w:p>
        </w:tc>
        <w:tc>
          <w:tcPr>
            <w:tcW w:w="3195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</w:pPr>
            <w:r w:rsidRPr="00C26DE8">
              <w:t>12km 128m = ………………..m</w:t>
            </w:r>
          </w:p>
        </w:tc>
        <w:tc>
          <w:tcPr>
            <w:tcW w:w="3338" w:type="dxa"/>
            <w:vAlign w:val="center"/>
          </w:tcPr>
          <w:p w:rsidR="00533EED" w:rsidRPr="00C26DE8" w:rsidRDefault="00533EED" w:rsidP="00B54DB8">
            <w:pPr>
              <w:spacing w:after="0"/>
              <w:jc w:val="center"/>
            </w:pPr>
            <w:r w:rsidRPr="00C26DE8">
              <w:t>739km 8m = ………………..m</w:t>
            </w:r>
          </w:p>
        </w:tc>
      </w:tr>
      <w:tr w:rsidR="00533EED" w:rsidRPr="00C26DE8" w:rsidTr="00566582">
        <w:trPr>
          <w:trHeight w:val="617"/>
        </w:trPr>
        <w:tc>
          <w:tcPr>
            <w:tcW w:w="3562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</w:pPr>
            <w:r w:rsidRPr="00C26DE8">
              <w:t>9750 m= ……..km ……………….m</w:t>
            </w:r>
          </w:p>
        </w:tc>
        <w:tc>
          <w:tcPr>
            <w:tcW w:w="3195" w:type="dxa"/>
            <w:vAlign w:val="center"/>
          </w:tcPr>
          <w:p w:rsidR="00533EED" w:rsidRPr="00C26DE8" w:rsidRDefault="00533EED" w:rsidP="00566582">
            <w:pPr>
              <w:spacing w:after="0"/>
              <w:jc w:val="center"/>
            </w:pPr>
            <w:r w:rsidRPr="00C26DE8">
              <w:t>35km 784m = ………………..m</w:t>
            </w:r>
          </w:p>
        </w:tc>
        <w:tc>
          <w:tcPr>
            <w:tcW w:w="3338" w:type="dxa"/>
            <w:vAlign w:val="center"/>
          </w:tcPr>
          <w:p w:rsidR="00533EED" w:rsidRPr="00C26DE8" w:rsidRDefault="00533EED" w:rsidP="00363328">
            <w:pPr>
              <w:spacing w:after="0"/>
              <w:jc w:val="center"/>
            </w:pPr>
            <w:r w:rsidRPr="00C26DE8">
              <w:t>25km 4m = ………………..m</w:t>
            </w:r>
          </w:p>
        </w:tc>
      </w:tr>
    </w:tbl>
    <w:p w:rsidR="00533EED" w:rsidRDefault="00533EED" w:rsidP="00C33DD3">
      <w:pPr>
        <w:spacing w:after="0"/>
        <w:rPr>
          <w:b/>
        </w:rPr>
      </w:pPr>
    </w:p>
    <w:p w:rsidR="00533EED" w:rsidRDefault="00533EED" w:rsidP="00C2438F">
      <w:pPr>
        <w:spacing w:after="0"/>
      </w:pPr>
    </w:p>
    <w:p w:rsidR="00533EED" w:rsidRDefault="00533EED" w:rsidP="00BE70E5">
      <w:pPr>
        <w:spacing w:after="0"/>
        <w:rPr>
          <w:b/>
        </w:rPr>
      </w:pPr>
      <w:r>
        <w:rPr>
          <w:b/>
          <w:bdr w:val="single" w:sz="4" w:space="0" w:color="auto"/>
        </w:rPr>
        <w:t>D</w:t>
      </w:r>
      <w:r w:rsidRPr="00C2438F">
        <w:rPr>
          <w:b/>
          <w:bdr w:val="single" w:sz="4" w:space="0" w:color="auto"/>
        </w:rPr>
        <w:t>-</w:t>
      </w:r>
      <w:r>
        <w:t xml:space="preserve"> </w:t>
      </w:r>
      <w:r w:rsidRPr="00C2438F">
        <w:rPr>
          <w:b/>
        </w:rPr>
        <w:t>Aşağıda verilen uzunlukları istenilen birimlere çeviriniz.</w:t>
      </w:r>
    </w:p>
    <w:p w:rsidR="00533EED" w:rsidRDefault="00533EED" w:rsidP="00C2438F">
      <w:pPr>
        <w:spacing w:after="0"/>
      </w:pPr>
    </w:p>
    <w:tbl>
      <w:tblPr>
        <w:tblW w:w="0" w:type="auto"/>
        <w:tblInd w:w="52" w:type="dxa"/>
        <w:tblCellMar>
          <w:left w:w="70" w:type="dxa"/>
          <w:right w:w="70" w:type="dxa"/>
        </w:tblCellMar>
        <w:tblLook w:val="0000"/>
      </w:tblPr>
      <w:tblGrid>
        <w:gridCol w:w="3551"/>
        <w:gridCol w:w="3186"/>
        <w:gridCol w:w="3328"/>
      </w:tblGrid>
      <w:tr w:rsidR="00533EED" w:rsidRPr="00C26DE8" w:rsidTr="00A10D5F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5m = ……….………cm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45m = ……….………cm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2600cm = ………m</w:t>
            </w:r>
          </w:p>
        </w:tc>
      </w:tr>
      <w:tr w:rsidR="00533EED" w:rsidRPr="00C26DE8" w:rsidTr="00A10D5F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15m = ……….………cm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65m = ……….………cm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23600cm = ………m</w:t>
            </w:r>
          </w:p>
        </w:tc>
      </w:tr>
      <w:tr w:rsidR="00533EED" w:rsidRPr="00C26DE8" w:rsidTr="00A10D5F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24m = ……….………cm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100cm = 1m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8700cm = ………m</w:t>
            </w:r>
          </w:p>
        </w:tc>
      </w:tr>
      <w:tr w:rsidR="00533EED" w:rsidRPr="00C26DE8" w:rsidTr="00A10D5F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36m = ………….……cm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BE70E5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600cm = ………m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3600cm = ………m</w:t>
            </w:r>
          </w:p>
        </w:tc>
      </w:tr>
      <w:tr w:rsidR="00533EED" w:rsidRPr="00C26DE8" w:rsidTr="00A10D5F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125m = …………….…cm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900cm = ………m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3200cm = ………m</w:t>
            </w:r>
          </w:p>
        </w:tc>
      </w:tr>
      <w:tr w:rsidR="00533EED" w:rsidRPr="00C26DE8" w:rsidTr="00A10D5F">
        <w:trPr>
          <w:trHeight w:val="585"/>
        </w:trPr>
        <w:tc>
          <w:tcPr>
            <w:tcW w:w="3551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356m = ………………..cm</w:t>
            </w:r>
          </w:p>
        </w:tc>
        <w:tc>
          <w:tcPr>
            <w:tcW w:w="318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1500cm = ………m</w:t>
            </w:r>
          </w:p>
        </w:tc>
        <w:tc>
          <w:tcPr>
            <w:tcW w:w="3328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5400cm = ………m</w:t>
            </w:r>
          </w:p>
        </w:tc>
      </w:tr>
    </w:tbl>
    <w:p w:rsidR="00533EED" w:rsidRDefault="00533EED" w:rsidP="00C2438F">
      <w:pPr>
        <w:spacing w:after="0"/>
      </w:pPr>
    </w:p>
    <w:p w:rsidR="00533EED" w:rsidRDefault="00533EED" w:rsidP="00C2438F">
      <w:pPr>
        <w:spacing w:after="0"/>
        <w:rPr>
          <w:b/>
        </w:rPr>
      </w:pPr>
      <w:r>
        <w:rPr>
          <w:b/>
          <w:bdr w:val="single" w:sz="4" w:space="0" w:color="auto"/>
        </w:rPr>
        <w:t>E</w:t>
      </w:r>
      <w:r w:rsidRPr="00C2438F">
        <w:rPr>
          <w:b/>
          <w:bdr w:val="single" w:sz="4" w:space="0" w:color="auto"/>
        </w:rPr>
        <w:t>-</w:t>
      </w:r>
      <w:r>
        <w:t xml:space="preserve"> </w:t>
      </w:r>
      <w:r w:rsidRPr="00C2438F">
        <w:rPr>
          <w:b/>
        </w:rPr>
        <w:t>Aşağıda verilen uzunlukları istenilen birimlere çeviriniz.</w:t>
      </w:r>
    </w:p>
    <w:p w:rsidR="00533EED" w:rsidRDefault="00533EED" w:rsidP="00C2438F">
      <w:pPr>
        <w:spacing w:after="0"/>
        <w:rPr>
          <w:b/>
        </w:rPr>
      </w:pPr>
    </w:p>
    <w:tbl>
      <w:tblPr>
        <w:tblW w:w="0" w:type="auto"/>
        <w:tblInd w:w="52" w:type="dxa"/>
        <w:tblCellMar>
          <w:left w:w="70" w:type="dxa"/>
          <w:right w:w="70" w:type="dxa"/>
        </w:tblCellMar>
        <w:tblLook w:val="0000"/>
      </w:tblPr>
      <w:tblGrid>
        <w:gridCol w:w="3546"/>
        <w:gridCol w:w="3181"/>
        <w:gridCol w:w="3323"/>
      </w:tblGrid>
      <w:tr w:rsidR="00533EED" w:rsidRPr="00C26DE8" w:rsidTr="007C6001">
        <w:trPr>
          <w:trHeight w:val="690"/>
        </w:trPr>
        <w:tc>
          <w:tcPr>
            <w:tcW w:w="354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586cm =5m 86cm</w:t>
            </w:r>
          </w:p>
        </w:tc>
        <w:tc>
          <w:tcPr>
            <w:tcW w:w="3181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6m 123cm = 623cm</w:t>
            </w:r>
          </w:p>
        </w:tc>
        <w:tc>
          <w:tcPr>
            <w:tcW w:w="3323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 cm =10 mm</w:t>
            </w:r>
          </w:p>
        </w:tc>
      </w:tr>
      <w:tr w:rsidR="00533EED" w:rsidRPr="00C26DE8" w:rsidTr="007C6001">
        <w:trPr>
          <w:trHeight w:val="690"/>
        </w:trPr>
        <w:tc>
          <w:tcPr>
            <w:tcW w:w="354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982cm = …….m …………..cm</w:t>
            </w:r>
          </w:p>
        </w:tc>
        <w:tc>
          <w:tcPr>
            <w:tcW w:w="3181" w:type="dxa"/>
            <w:vAlign w:val="center"/>
          </w:tcPr>
          <w:p w:rsidR="00533EED" w:rsidRPr="00C26DE8" w:rsidRDefault="00533EED" w:rsidP="00BE70E5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9m 12cm = ……………cm</w:t>
            </w:r>
          </w:p>
        </w:tc>
        <w:tc>
          <w:tcPr>
            <w:tcW w:w="3323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5 cm = ………mm</w:t>
            </w:r>
          </w:p>
        </w:tc>
      </w:tr>
      <w:tr w:rsidR="00533EED" w:rsidRPr="00C26DE8" w:rsidTr="007C6001">
        <w:trPr>
          <w:trHeight w:val="690"/>
        </w:trPr>
        <w:tc>
          <w:tcPr>
            <w:tcW w:w="354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802cm = …….m …………..cm</w:t>
            </w:r>
          </w:p>
        </w:tc>
        <w:tc>
          <w:tcPr>
            <w:tcW w:w="3181" w:type="dxa"/>
            <w:vAlign w:val="center"/>
          </w:tcPr>
          <w:p w:rsidR="00533EED" w:rsidRPr="00C26DE8" w:rsidRDefault="00533EED" w:rsidP="00BE70E5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15m 36cm = ……………cm</w:t>
            </w:r>
          </w:p>
        </w:tc>
        <w:tc>
          <w:tcPr>
            <w:tcW w:w="3323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40 cm"/>
              </w:smartTagPr>
              <w:r w:rsidRPr="00C26DE8">
                <w:rPr>
                  <w:sz w:val="24"/>
                </w:rPr>
                <w:t>9 cm</w:t>
              </w:r>
            </w:smartTag>
            <w:r w:rsidRPr="00C26DE8">
              <w:rPr>
                <w:sz w:val="24"/>
              </w:rPr>
              <w:t xml:space="preserve"> = ………mm</w:t>
            </w:r>
          </w:p>
        </w:tc>
      </w:tr>
      <w:tr w:rsidR="00533EED" w:rsidRPr="00C26DE8" w:rsidTr="007C6001">
        <w:trPr>
          <w:trHeight w:val="690"/>
        </w:trPr>
        <w:tc>
          <w:tcPr>
            <w:tcW w:w="354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631cm = …….m …………..cm</w:t>
            </w:r>
          </w:p>
        </w:tc>
        <w:tc>
          <w:tcPr>
            <w:tcW w:w="3181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26m 65cm = ……………cm</w:t>
            </w:r>
          </w:p>
        </w:tc>
        <w:tc>
          <w:tcPr>
            <w:tcW w:w="3323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40 cm"/>
              </w:smartTagPr>
              <w:r w:rsidRPr="00C26DE8">
                <w:rPr>
                  <w:sz w:val="24"/>
                </w:rPr>
                <w:t>12 cm</w:t>
              </w:r>
            </w:smartTag>
            <w:r w:rsidRPr="00C26DE8">
              <w:rPr>
                <w:sz w:val="24"/>
              </w:rPr>
              <w:t xml:space="preserve"> = ………mm</w:t>
            </w:r>
          </w:p>
        </w:tc>
      </w:tr>
      <w:tr w:rsidR="00533EED" w:rsidRPr="00C26DE8" w:rsidTr="007C6001">
        <w:trPr>
          <w:trHeight w:val="690"/>
        </w:trPr>
        <w:tc>
          <w:tcPr>
            <w:tcW w:w="354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429cm = …….m …………..cm</w:t>
            </w:r>
          </w:p>
        </w:tc>
        <w:tc>
          <w:tcPr>
            <w:tcW w:w="3181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45m 76cm = ……………cm</w:t>
            </w:r>
          </w:p>
        </w:tc>
        <w:tc>
          <w:tcPr>
            <w:tcW w:w="3323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40 cm"/>
              </w:smartTagPr>
              <w:r w:rsidRPr="00C26DE8">
                <w:rPr>
                  <w:sz w:val="24"/>
                </w:rPr>
                <w:t>25 cm</w:t>
              </w:r>
            </w:smartTag>
            <w:r w:rsidRPr="00C26DE8">
              <w:rPr>
                <w:sz w:val="24"/>
              </w:rPr>
              <w:t xml:space="preserve"> = ………mm</w:t>
            </w:r>
          </w:p>
        </w:tc>
      </w:tr>
      <w:tr w:rsidR="00533EED" w:rsidRPr="00C26DE8" w:rsidTr="007C6001">
        <w:trPr>
          <w:trHeight w:val="690"/>
        </w:trPr>
        <w:tc>
          <w:tcPr>
            <w:tcW w:w="3546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873cm = …….m …………..cm</w:t>
            </w:r>
          </w:p>
        </w:tc>
        <w:tc>
          <w:tcPr>
            <w:tcW w:w="3181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11m 5cm = ……………cm</w:t>
            </w:r>
          </w:p>
        </w:tc>
        <w:tc>
          <w:tcPr>
            <w:tcW w:w="3323" w:type="dxa"/>
            <w:vAlign w:val="center"/>
          </w:tcPr>
          <w:p w:rsidR="00533EED" w:rsidRPr="00C26DE8" w:rsidRDefault="00533EED" w:rsidP="00A10D5F">
            <w:pPr>
              <w:spacing w:after="0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40 cm"/>
              </w:smartTagPr>
              <w:r w:rsidRPr="00C26DE8">
                <w:rPr>
                  <w:sz w:val="24"/>
                </w:rPr>
                <w:t>40 cm</w:t>
              </w:r>
            </w:smartTag>
            <w:r w:rsidRPr="00C26DE8">
              <w:rPr>
                <w:sz w:val="24"/>
              </w:rPr>
              <w:t xml:space="preserve"> = ………mm</w:t>
            </w:r>
          </w:p>
        </w:tc>
      </w:tr>
    </w:tbl>
    <w:p w:rsidR="00533EED" w:rsidRDefault="00533EED" w:rsidP="00C2438F">
      <w:pPr>
        <w:spacing w:after="0"/>
      </w:pPr>
    </w:p>
    <w:p w:rsidR="00533EED" w:rsidRDefault="00533EED" w:rsidP="007C6001">
      <w:pPr>
        <w:spacing w:after="0"/>
        <w:rPr>
          <w:b/>
        </w:rPr>
      </w:pPr>
      <w:r>
        <w:rPr>
          <w:b/>
          <w:bdr w:val="single" w:sz="4" w:space="0" w:color="auto"/>
        </w:rPr>
        <w:t>F</w:t>
      </w:r>
      <w:r w:rsidRPr="00C2438F">
        <w:rPr>
          <w:b/>
          <w:bdr w:val="single" w:sz="4" w:space="0" w:color="auto"/>
        </w:rPr>
        <w:t>-</w:t>
      </w:r>
      <w:r>
        <w:t xml:space="preserve"> </w:t>
      </w:r>
      <w:r w:rsidRPr="00C2438F">
        <w:rPr>
          <w:b/>
        </w:rPr>
        <w:t>Aşağıda verilen uzunlukları istenilen birimlere çeviriniz.</w:t>
      </w:r>
    </w:p>
    <w:p w:rsidR="00533EED" w:rsidRDefault="00533EED" w:rsidP="00C2438F">
      <w:pPr>
        <w:spacing w:after="0"/>
      </w:pPr>
    </w:p>
    <w:tbl>
      <w:tblPr>
        <w:tblW w:w="0" w:type="auto"/>
        <w:tblInd w:w="52" w:type="dxa"/>
        <w:tblCellMar>
          <w:left w:w="70" w:type="dxa"/>
          <w:right w:w="70" w:type="dxa"/>
        </w:tblCellMar>
        <w:tblLook w:val="0000"/>
      </w:tblPr>
      <w:tblGrid>
        <w:gridCol w:w="3530"/>
        <w:gridCol w:w="3167"/>
        <w:gridCol w:w="3308"/>
      </w:tblGrid>
      <w:tr w:rsidR="00533EED" w:rsidRPr="00C26DE8" w:rsidTr="007C6001">
        <w:trPr>
          <w:trHeight w:val="758"/>
        </w:trPr>
        <w:tc>
          <w:tcPr>
            <w:tcW w:w="3530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20mm = 2cm</w:t>
            </w:r>
          </w:p>
        </w:tc>
        <w:tc>
          <w:tcPr>
            <w:tcW w:w="3167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2cm 5mm = 25mm</w:t>
            </w:r>
          </w:p>
        </w:tc>
        <w:tc>
          <w:tcPr>
            <w:tcW w:w="3308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38mm = 3cm 8mm</w:t>
            </w:r>
          </w:p>
        </w:tc>
      </w:tr>
      <w:tr w:rsidR="00533EED" w:rsidRPr="00C26DE8" w:rsidTr="007C6001">
        <w:trPr>
          <w:trHeight w:val="758"/>
        </w:trPr>
        <w:tc>
          <w:tcPr>
            <w:tcW w:w="3530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40mm = ………….cm</w:t>
            </w:r>
          </w:p>
        </w:tc>
        <w:tc>
          <w:tcPr>
            <w:tcW w:w="3167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8cm 8mm =……………mm</w:t>
            </w:r>
          </w:p>
        </w:tc>
        <w:tc>
          <w:tcPr>
            <w:tcW w:w="3308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56mm =………cm ………..mm</w:t>
            </w:r>
          </w:p>
        </w:tc>
      </w:tr>
      <w:tr w:rsidR="00533EED" w:rsidRPr="00C26DE8" w:rsidTr="007C6001">
        <w:trPr>
          <w:trHeight w:val="758"/>
        </w:trPr>
        <w:tc>
          <w:tcPr>
            <w:tcW w:w="3530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50mm = ………….cm</w:t>
            </w:r>
          </w:p>
        </w:tc>
        <w:tc>
          <w:tcPr>
            <w:tcW w:w="3167" w:type="dxa"/>
            <w:vAlign w:val="center"/>
          </w:tcPr>
          <w:p w:rsidR="00533EED" w:rsidRPr="00C26DE8" w:rsidRDefault="00533EED" w:rsidP="00E30A33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12cm 9mm =……………mm</w:t>
            </w:r>
          </w:p>
        </w:tc>
        <w:tc>
          <w:tcPr>
            <w:tcW w:w="3308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79mm =………cm ………..mm</w:t>
            </w:r>
          </w:p>
        </w:tc>
      </w:tr>
      <w:tr w:rsidR="00533EED" w:rsidRPr="00C26DE8" w:rsidTr="007C6001">
        <w:trPr>
          <w:trHeight w:val="758"/>
        </w:trPr>
        <w:tc>
          <w:tcPr>
            <w:tcW w:w="3530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80mm = ………….cm</w:t>
            </w:r>
          </w:p>
        </w:tc>
        <w:tc>
          <w:tcPr>
            <w:tcW w:w="3167" w:type="dxa"/>
            <w:vAlign w:val="center"/>
          </w:tcPr>
          <w:p w:rsidR="00533EED" w:rsidRPr="00C26DE8" w:rsidRDefault="00533EED" w:rsidP="00E30A33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25cm 3mm =……………mm</w:t>
            </w:r>
          </w:p>
        </w:tc>
        <w:tc>
          <w:tcPr>
            <w:tcW w:w="3308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105mm =………cm ………..mm</w:t>
            </w:r>
          </w:p>
        </w:tc>
      </w:tr>
      <w:tr w:rsidR="00533EED" w:rsidRPr="00C26DE8" w:rsidTr="007C6001">
        <w:trPr>
          <w:trHeight w:val="758"/>
        </w:trPr>
        <w:tc>
          <w:tcPr>
            <w:tcW w:w="3530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100mm = ………….cm</w:t>
            </w:r>
          </w:p>
        </w:tc>
        <w:tc>
          <w:tcPr>
            <w:tcW w:w="3167" w:type="dxa"/>
            <w:vAlign w:val="center"/>
          </w:tcPr>
          <w:p w:rsidR="00533EED" w:rsidRPr="00C26DE8" w:rsidRDefault="00533EED" w:rsidP="00E30A33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36cm 1mm =……………mm</w:t>
            </w:r>
          </w:p>
        </w:tc>
        <w:tc>
          <w:tcPr>
            <w:tcW w:w="3308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49mm =………cm ………..mm</w:t>
            </w:r>
          </w:p>
        </w:tc>
      </w:tr>
      <w:tr w:rsidR="00533EED" w:rsidRPr="00C26DE8" w:rsidTr="007C6001">
        <w:trPr>
          <w:trHeight w:val="758"/>
        </w:trPr>
        <w:tc>
          <w:tcPr>
            <w:tcW w:w="3530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120mm = ………….cm</w:t>
            </w:r>
          </w:p>
        </w:tc>
        <w:tc>
          <w:tcPr>
            <w:tcW w:w="3167" w:type="dxa"/>
            <w:vAlign w:val="center"/>
          </w:tcPr>
          <w:p w:rsidR="00533EED" w:rsidRPr="00C26DE8" w:rsidRDefault="00533EED" w:rsidP="00E30A33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72cm 4mm =……………mm</w:t>
            </w:r>
          </w:p>
        </w:tc>
        <w:tc>
          <w:tcPr>
            <w:tcW w:w="3308" w:type="dxa"/>
            <w:vAlign w:val="center"/>
          </w:tcPr>
          <w:p w:rsidR="00533EED" w:rsidRPr="00C26DE8" w:rsidRDefault="00533EED" w:rsidP="002342A6">
            <w:pPr>
              <w:spacing w:after="0"/>
              <w:jc w:val="center"/>
              <w:rPr>
                <w:sz w:val="24"/>
              </w:rPr>
            </w:pPr>
            <w:r w:rsidRPr="00C26DE8">
              <w:rPr>
                <w:sz w:val="24"/>
              </w:rPr>
              <w:t>136mm =………cm ………..mm</w:t>
            </w:r>
          </w:p>
        </w:tc>
      </w:tr>
    </w:tbl>
    <w:p w:rsidR="00533EED" w:rsidRPr="001506A9" w:rsidRDefault="00533EED" w:rsidP="00FC700C">
      <w:hyperlink r:id="rId4" w:history="1">
        <w:r w:rsidRPr="008416D2">
          <w:rPr>
            <w:rStyle w:val="Hyperlink"/>
          </w:rPr>
          <w:t>www.sorubak.com</w:t>
        </w:r>
      </w:hyperlink>
      <w:r>
        <w:t xml:space="preserve"> </w:t>
      </w:r>
    </w:p>
    <w:p w:rsidR="00533EED" w:rsidRPr="00C2438F" w:rsidRDefault="00533EED" w:rsidP="00C2438F">
      <w:pPr>
        <w:spacing w:after="0"/>
      </w:pPr>
    </w:p>
    <w:sectPr w:rsidR="00533EED" w:rsidRPr="00C2438F" w:rsidSect="00C2438F">
      <w:pgSz w:w="11906" w:h="16838"/>
      <w:pgMar w:top="426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38F"/>
    <w:rsid w:val="001506A9"/>
    <w:rsid w:val="002342A6"/>
    <w:rsid w:val="003302DA"/>
    <w:rsid w:val="00363328"/>
    <w:rsid w:val="00422E36"/>
    <w:rsid w:val="004A0A35"/>
    <w:rsid w:val="00533EED"/>
    <w:rsid w:val="00566582"/>
    <w:rsid w:val="007C6001"/>
    <w:rsid w:val="008416D2"/>
    <w:rsid w:val="00842E90"/>
    <w:rsid w:val="00A10D5F"/>
    <w:rsid w:val="00B54DB8"/>
    <w:rsid w:val="00BE70E5"/>
    <w:rsid w:val="00C2438F"/>
    <w:rsid w:val="00C26DE8"/>
    <w:rsid w:val="00C33DD3"/>
    <w:rsid w:val="00C845D9"/>
    <w:rsid w:val="00E30A33"/>
    <w:rsid w:val="00FC7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9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438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C700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2</Pages>
  <Words>395</Words>
  <Characters>2253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2013-12-23T15:47:00Z</dcterms:created>
  <dcterms:modified xsi:type="dcterms:W3CDTF">2013-12-28T12:26:00Z</dcterms:modified>
</cp:coreProperties>
</file>