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06"/>
        <w:tblW w:w="10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66"/>
      </w:tblGrid>
      <w:tr w:rsidR="003021C8" w:rsidRPr="002813D6" w:rsidTr="00B93458">
        <w:trPr>
          <w:trHeight w:val="756"/>
        </w:trPr>
        <w:tc>
          <w:tcPr>
            <w:tcW w:w="10966" w:type="dxa"/>
          </w:tcPr>
          <w:p w:rsidR="003021C8" w:rsidRPr="002813D6" w:rsidRDefault="003021C8" w:rsidP="002813D6">
            <w:pPr>
              <w:rPr>
                <w:rFonts w:ascii="Calibri" w:hAnsi="Calibri"/>
                <w:b/>
              </w:rPr>
            </w:pPr>
            <w:r w:rsidRPr="002813D6">
              <w:rPr>
                <w:rFonts w:ascii="Calibri" w:hAnsi="Calibri"/>
                <w:b/>
              </w:rPr>
              <w:t>RAUF NAİL AKMAN İLKOKULU 2013-2014 EĞİTİM ÖĞRETİM YILI 4-A SINIFI TÜRÇE DERSİ 1.</w:t>
            </w:r>
            <w:r>
              <w:rPr>
                <w:rFonts w:ascii="Calibri" w:hAnsi="Calibri"/>
                <w:b/>
              </w:rPr>
              <w:t xml:space="preserve"> </w:t>
            </w:r>
            <w:r w:rsidRPr="002813D6">
              <w:rPr>
                <w:rFonts w:ascii="Calibri" w:hAnsi="Calibri"/>
                <w:b/>
              </w:rPr>
              <w:t>DÖNEM 2. YAZILI SINAV SORULARI</w:t>
            </w:r>
          </w:p>
        </w:tc>
      </w:tr>
      <w:tr w:rsidR="003021C8" w:rsidRPr="002813D6" w:rsidTr="00B93458">
        <w:trPr>
          <w:trHeight w:val="509"/>
        </w:trPr>
        <w:tc>
          <w:tcPr>
            <w:tcW w:w="10966" w:type="dxa"/>
          </w:tcPr>
          <w:p w:rsidR="003021C8" w:rsidRDefault="003021C8" w:rsidP="002813D6">
            <w:pPr>
              <w:jc w:val="both"/>
              <w:rPr>
                <w:rFonts w:ascii="Calibri" w:hAnsi="Calibri"/>
                <w:b/>
                <w:i/>
              </w:rPr>
            </w:pPr>
            <w:r w:rsidRPr="002813D6">
              <w:rPr>
                <w:rFonts w:ascii="Calibri" w:hAnsi="Calibri"/>
                <w:b/>
                <w:i/>
              </w:rPr>
              <w:t>ADI :                                 SOYADI :                                          OKUL NO :                      PUAN :</w:t>
            </w:r>
          </w:p>
          <w:p w:rsidR="003021C8" w:rsidRPr="002813D6" w:rsidRDefault="003021C8" w:rsidP="002813D6">
            <w:pPr>
              <w:jc w:val="both"/>
              <w:rPr>
                <w:rFonts w:ascii="Calibri" w:hAnsi="Calibri"/>
                <w:b/>
                <w:i/>
              </w:rPr>
            </w:pPr>
            <w:hyperlink r:id="rId7" w:history="1">
              <w:r>
                <w:rPr>
                  <w:rStyle w:val="Hyperlink"/>
                </w:rPr>
                <w:t>www.sorubak.com</w:t>
              </w:r>
            </w:hyperlink>
          </w:p>
        </w:tc>
      </w:tr>
    </w:tbl>
    <w:p w:rsidR="003021C8" w:rsidRPr="002813D6" w:rsidRDefault="003021C8" w:rsidP="00D97098">
      <w:pPr>
        <w:pStyle w:val="NoSpacing"/>
        <w:rPr>
          <w:sz w:val="24"/>
          <w:szCs w:val="24"/>
          <w:shd w:val="clear" w:color="auto" w:fill="B8CCE4"/>
        </w:rPr>
      </w:pPr>
    </w:p>
    <w:p w:rsidR="003021C8" w:rsidRPr="002813D6" w:rsidRDefault="003021C8" w:rsidP="00D97098">
      <w:pPr>
        <w:pStyle w:val="NoSpacing"/>
        <w:rPr>
          <w:b/>
          <w:sz w:val="24"/>
          <w:szCs w:val="24"/>
          <w:bdr w:val="single" w:sz="4" w:space="0" w:color="auto"/>
          <w:shd w:val="clear" w:color="auto" w:fill="FBD4B4"/>
        </w:rPr>
      </w:pPr>
      <w:r w:rsidRPr="002813D6">
        <w:rPr>
          <w:sz w:val="24"/>
          <w:szCs w:val="24"/>
        </w:rPr>
        <w:t>“</w:t>
      </w:r>
      <w:r w:rsidRPr="002813D6">
        <w:rPr>
          <w:b/>
          <w:i/>
          <w:sz w:val="24"/>
          <w:szCs w:val="24"/>
        </w:rPr>
        <w:t>Aynı kaptan yenen yemek,</w:t>
      </w:r>
    </w:p>
    <w:p w:rsidR="003021C8" w:rsidRPr="002813D6" w:rsidRDefault="003021C8" w:rsidP="00026E5B">
      <w:pPr>
        <w:pStyle w:val="NoSpacing"/>
        <w:tabs>
          <w:tab w:val="left" w:pos="567"/>
        </w:tabs>
        <w:rPr>
          <w:b/>
          <w:i/>
          <w:sz w:val="24"/>
          <w:szCs w:val="24"/>
        </w:rPr>
      </w:pPr>
      <w:r w:rsidRPr="002813D6">
        <w:rPr>
          <w:b/>
          <w:i/>
          <w:sz w:val="24"/>
          <w:szCs w:val="24"/>
        </w:rPr>
        <w:t>Bin dudağın değdiği tas.</w:t>
      </w:r>
    </w:p>
    <w:p w:rsidR="003021C8" w:rsidRPr="002813D6" w:rsidRDefault="003021C8" w:rsidP="00026E5B">
      <w:pPr>
        <w:pStyle w:val="NoSpacing"/>
        <w:tabs>
          <w:tab w:val="left" w:pos="567"/>
        </w:tabs>
        <w:rPr>
          <w:b/>
          <w:i/>
          <w:sz w:val="24"/>
          <w:szCs w:val="24"/>
        </w:rPr>
      </w:pPr>
      <w:r w:rsidRPr="002813D6">
        <w:rPr>
          <w:b/>
          <w:i/>
          <w:sz w:val="24"/>
          <w:szCs w:val="24"/>
        </w:rPr>
        <w:t>Ah köyüm, baba ocağım,</w:t>
      </w:r>
    </w:p>
    <w:p w:rsidR="003021C8" w:rsidRPr="002813D6" w:rsidRDefault="003021C8" w:rsidP="00026E5B">
      <w:pPr>
        <w:pStyle w:val="NoSpacing"/>
        <w:tabs>
          <w:tab w:val="left" w:pos="567"/>
        </w:tabs>
        <w:rPr>
          <w:b/>
          <w:i/>
          <w:sz w:val="24"/>
          <w:szCs w:val="24"/>
        </w:rPr>
      </w:pPr>
      <w:r w:rsidRPr="002813D6">
        <w:rPr>
          <w:b/>
          <w:i/>
          <w:sz w:val="24"/>
          <w:szCs w:val="24"/>
        </w:rPr>
        <w:t>Suyun zemzem, taşın elmas.”</w:t>
      </w:r>
    </w:p>
    <w:p w:rsidR="003021C8" w:rsidRPr="002813D6" w:rsidRDefault="003021C8" w:rsidP="00026E5B">
      <w:pPr>
        <w:pStyle w:val="NoSpacing"/>
        <w:tabs>
          <w:tab w:val="left" w:pos="567"/>
        </w:tabs>
        <w:rPr>
          <w:i/>
          <w:sz w:val="24"/>
          <w:szCs w:val="24"/>
        </w:rPr>
      </w:pPr>
      <w:r w:rsidRPr="002813D6">
        <w:rPr>
          <w:b/>
          <w:i/>
          <w:sz w:val="24"/>
          <w:szCs w:val="24"/>
        </w:rPr>
        <w:tab/>
      </w:r>
      <w:r w:rsidRPr="002813D6">
        <w:rPr>
          <w:b/>
          <w:i/>
          <w:sz w:val="24"/>
          <w:szCs w:val="24"/>
        </w:rPr>
        <w:tab/>
      </w:r>
      <w:r w:rsidRPr="002813D6">
        <w:rPr>
          <w:b/>
          <w:i/>
          <w:sz w:val="24"/>
          <w:szCs w:val="24"/>
        </w:rPr>
        <w:tab/>
      </w:r>
      <w:r w:rsidRPr="002813D6">
        <w:rPr>
          <w:b/>
          <w:i/>
          <w:sz w:val="24"/>
          <w:szCs w:val="24"/>
        </w:rPr>
        <w:tab/>
      </w:r>
      <w:r w:rsidRPr="002813D6">
        <w:rPr>
          <w:b/>
          <w:i/>
          <w:sz w:val="24"/>
          <w:szCs w:val="24"/>
        </w:rPr>
        <w:tab/>
      </w:r>
    </w:p>
    <w:p w:rsidR="003021C8" w:rsidRPr="002813D6" w:rsidRDefault="003021C8" w:rsidP="00026E5B">
      <w:pPr>
        <w:pStyle w:val="NoSpacing"/>
        <w:tabs>
          <w:tab w:val="left" w:pos="284"/>
        </w:tabs>
        <w:rPr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1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Yukarıdaki şiirin </w:t>
      </w:r>
      <w:r w:rsidRPr="002813D6">
        <w:rPr>
          <w:b/>
          <w:sz w:val="24"/>
          <w:szCs w:val="24"/>
        </w:rPr>
        <w:t>ana duygusu</w:t>
      </w:r>
      <w:r w:rsidRPr="002813D6">
        <w:rPr>
          <w:sz w:val="24"/>
          <w:szCs w:val="24"/>
        </w:rPr>
        <w:t xml:space="preserve"> hangisidir? </w:t>
      </w:r>
    </w:p>
    <w:p w:rsidR="003021C8" w:rsidRPr="002813D6" w:rsidRDefault="003021C8" w:rsidP="00026E5B">
      <w:pPr>
        <w:pStyle w:val="NoSpacing"/>
        <w:tabs>
          <w:tab w:val="left" w:pos="2694"/>
        </w:tabs>
        <w:rPr>
          <w:sz w:val="24"/>
          <w:szCs w:val="24"/>
        </w:rPr>
      </w:pPr>
      <w:r w:rsidRPr="002813D6">
        <w:rPr>
          <w:b/>
          <w:sz w:val="24"/>
          <w:szCs w:val="24"/>
        </w:rPr>
        <w:t xml:space="preserve">A) </w:t>
      </w:r>
      <w:r w:rsidRPr="002813D6">
        <w:rPr>
          <w:sz w:val="24"/>
          <w:szCs w:val="24"/>
        </w:rPr>
        <w:t>Baba özlemi</w:t>
      </w:r>
      <w:r w:rsidRPr="002813D6">
        <w:rPr>
          <w:b/>
          <w:sz w:val="24"/>
          <w:szCs w:val="24"/>
        </w:rPr>
        <w:tab/>
        <w:t xml:space="preserve">B) </w:t>
      </w:r>
      <w:r w:rsidRPr="002813D6">
        <w:rPr>
          <w:sz w:val="24"/>
          <w:szCs w:val="24"/>
        </w:rPr>
        <w:t>Doğa sevgisi</w:t>
      </w:r>
    </w:p>
    <w:p w:rsidR="003021C8" w:rsidRPr="002813D6" w:rsidRDefault="003021C8" w:rsidP="00026E5B">
      <w:pPr>
        <w:pStyle w:val="NoSpacing"/>
        <w:tabs>
          <w:tab w:val="left" w:pos="284"/>
          <w:tab w:val="left" w:pos="2694"/>
        </w:tabs>
        <w:rPr>
          <w:sz w:val="24"/>
          <w:szCs w:val="24"/>
        </w:rPr>
      </w:pPr>
      <w:r w:rsidRPr="002813D6">
        <w:rPr>
          <w:b/>
          <w:sz w:val="24"/>
          <w:szCs w:val="24"/>
        </w:rPr>
        <w:t xml:space="preserve">C) </w:t>
      </w:r>
      <w:r w:rsidRPr="002813D6">
        <w:rPr>
          <w:sz w:val="24"/>
          <w:szCs w:val="24"/>
        </w:rPr>
        <w:t>Memleket özlemi</w:t>
      </w:r>
      <w:r w:rsidRPr="002813D6">
        <w:rPr>
          <w:b/>
          <w:sz w:val="24"/>
          <w:szCs w:val="24"/>
        </w:rPr>
        <w:tab/>
        <w:t xml:space="preserve">D) </w:t>
      </w:r>
      <w:r w:rsidRPr="002813D6">
        <w:rPr>
          <w:sz w:val="24"/>
          <w:szCs w:val="24"/>
        </w:rPr>
        <w:t>Zengin olma isteği</w:t>
      </w:r>
    </w:p>
    <w:p w:rsidR="003021C8" w:rsidRPr="002813D6" w:rsidRDefault="003021C8" w:rsidP="007E023D">
      <w:pPr>
        <w:pStyle w:val="NoSpacing"/>
        <w:tabs>
          <w:tab w:val="left" w:pos="709"/>
        </w:tabs>
        <w:rPr>
          <w:sz w:val="24"/>
          <w:szCs w:val="24"/>
        </w:rPr>
      </w:pPr>
    </w:p>
    <w:p w:rsidR="003021C8" w:rsidRPr="002813D6" w:rsidRDefault="003021C8" w:rsidP="007E023D">
      <w:pPr>
        <w:pStyle w:val="NoSpacing"/>
        <w:tabs>
          <w:tab w:val="left" w:pos="284"/>
        </w:tabs>
        <w:rPr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2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b/>
          <w:sz w:val="24"/>
          <w:szCs w:val="24"/>
        </w:rPr>
        <w:t>Hangi seçenekteki eşleştirme anlam yönünden diğerlerinden farklıdır?</w:t>
      </w:r>
      <w:r w:rsidRPr="002813D6">
        <w:rPr>
          <w:sz w:val="24"/>
          <w:szCs w:val="24"/>
        </w:rPr>
        <w:t xml:space="preserve"> </w:t>
      </w:r>
    </w:p>
    <w:p w:rsidR="003021C8" w:rsidRPr="002813D6" w:rsidRDefault="003021C8" w:rsidP="007E023D">
      <w:pPr>
        <w:pStyle w:val="NoSpacing"/>
        <w:tabs>
          <w:tab w:val="left" w:pos="2694"/>
        </w:tabs>
        <w:rPr>
          <w:sz w:val="24"/>
          <w:szCs w:val="24"/>
        </w:rPr>
      </w:pPr>
      <w:r w:rsidRPr="002813D6">
        <w:rPr>
          <w:b/>
          <w:sz w:val="24"/>
          <w:szCs w:val="24"/>
        </w:rPr>
        <w:t xml:space="preserve">A) </w:t>
      </w:r>
      <w:r w:rsidRPr="002813D6">
        <w:rPr>
          <w:sz w:val="24"/>
          <w:szCs w:val="24"/>
        </w:rPr>
        <w:t>etkinlik – faaliyet</w:t>
      </w:r>
      <w:r w:rsidRPr="002813D6">
        <w:rPr>
          <w:b/>
          <w:sz w:val="24"/>
          <w:szCs w:val="24"/>
        </w:rPr>
        <w:tab/>
        <w:t xml:space="preserve">B) </w:t>
      </w:r>
      <w:r w:rsidRPr="002813D6">
        <w:rPr>
          <w:sz w:val="24"/>
          <w:szCs w:val="24"/>
        </w:rPr>
        <w:t xml:space="preserve">zengin – varlıklı </w:t>
      </w:r>
    </w:p>
    <w:p w:rsidR="003021C8" w:rsidRPr="002813D6" w:rsidRDefault="003021C8" w:rsidP="007E023D">
      <w:pPr>
        <w:pStyle w:val="NoSpacing"/>
        <w:tabs>
          <w:tab w:val="left" w:pos="284"/>
          <w:tab w:val="left" w:pos="2694"/>
        </w:tabs>
        <w:rPr>
          <w:sz w:val="24"/>
          <w:szCs w:val="24"/>
        </w:rPr>
      </w:pPr>
      <w:r w:rsidRPr="002813D6">
        <w:rPr>
          <w:b/>
          <w:sz w:val="24"/>
          <w:szCs w:val="24"/>
        </w:rPr>
        <w:t xml:space="preserve">C) </w:t>
      </w:r>
      <w:r w:rsidRPr="002813D6">
        <w:rPr>
          <w:sz w:val="24"/>
          <w:szCs w:val="24"/>
        </w:rPr>
        <w:t xml:space="preserve">hasret – özlem </w:t>
      </w:r>
      <w:r w:rsidRPr="002813D6">
        <w:rPr>
          <w:b/>
          <w:sz w:val="24"/>
          <w:szCs w:val="24"/>
        </w:rPr>
        <w:tab/>
        <w:t xml:space="preserve">D) </w:t>
      </w:r>
      <w:r w:rsidRPr="002813D6">
        <w:rPr>
          <w:sz w:val="24"/>
          <w:szCs w:val="24"/>
        </w:rPr>
        <w:t>galip – mağlup</w:t>
      </w:r>
    </w:p>
    <w:p w:rsidR="003021C8" w:rsidRPr="002813D6" w:rsidRDefault="003021C8" w:rsidP="007E023D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Pr="002813D6" w:rsidRDefault="003021C8" w:rsidP="00044AD6">
      <w:pPr>
        <w:pStyle w:val="NoSpacing"/>
        <w:tabs>
          <w:tab w:val="left" w:pos="709"/>
        </w:tabs>
        <w:rPr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3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b/>
          <w:sz w:val="24"/>
          <w:szCs w:val="24"/>
        </w:rPr>
        <w:t>Aşağıda karışık olarak verilmiş cümleleri oluş sırasına göre sıraladığımızda hangisi doğru olur</w:t>
      </w:r>
      <w:r w:rsidRPr="002813D6">
        <w:rPr>
          <w:sz w:val="24"/>
          <w:szCs w:val="24"/>
        </w:rPr>
        <w:t>?</w:t>
      </w:r>
    </w:p>
    <w:p w:rsidR="003021C8" w:rsidRPr="002813D6" w:rsidRDefault="003021C8" w:rsidP="00044AD6">
      <w:pPr>
        <w:pStyle w:val="NoSpacing"/>
        <w:tabs>
          <w:tab w:val="left" w:pos="709"/>
        </w:tabs>
        <w:rPr>
          <w:sz w:val="24"/>
          <w:szCs w:val="24"/>
        </w:rPr>
      </w:pPr>
    </w:p>
    <w:p w:rsidR="003021C8" w:rsidRPr="002813D6" w:rsidRDefault="003021C8" w:rsidP="000338E7">
      <w:pPr>
        <w:pStyle w:val="NoSpacing"/>
        <w:tabs>
          <w:tab w:val="left" w:pos="284"/>
        </w:tabs>
        <w:rPr>
          <w:i/>
          <w:sz w:val="24"/>
          <w:szCs w:val="24"/>
        </w:rPr>
      </w:pPr>
      <w:r w:rsidRPr="002813D6">
        <w:rPr>
          <w:sz w:val="24"/>
          <w:szCs w:val="24"/>
        </w:rPr>
        <w:tab/>
      </w:r>
      <w:r w:rsidRPr="002813D6">
        <w:rPr>
          <w:b/>
          <w:i/>
          <w:sz w:val="24"/>
          <w:szCs w:val="24"/>
        </w:rPr>
        <w:t>I.</w:t>
      </w:r>
      <w:r w:rsidRPr="002813D6">
        <w:rPr>
          <w:i/>
          <w:sz w:val="24"/>
          <w:szCs w:val="24"/>
        </w:rPr>
        <w:t xml:space="preserve"> Otobüse binerken gözleri doldu.</w:t>
      </w:r>
    </w:p>
    <w:p w:rsidR="003021C8" w:rsidRPr="002813D6" w:rsidRDefault="003021C8" w:rsidP="000338E7">
      <w:pPr>
        <w:pStyle w:val="NoSpacing"/>
        <w:tabs>
          <w:tab w:val="left" w:pos="284"/>
        </w:tabs>
        <w:rPr>
          <w:i/>
          <w:sz w:val="24"/>
          <w:szCs w:val="24"/>
        </w:rPr>
      </w:pPr>
      <w:r w:rsidRPr="002813D6">
        <w:rPr>
          <w:i/>
          <w:sz w:val="24"/>
          <w:szCs w:val="24"/>
        </w:rPr>
        <w:tab/>
      </w:r>
      <w:r w:rsidRPr="002813D6">
        <w:rPr>
          <w:b/>
          <w:i/>
          <w:sz w:val="24"/>
          <w:szCs w:val="24"/>
        </w:rPr>
        <w:t>II.</w:t>
      </w:r>
      <w:r w:rsidRPr="002813D6">
        <w:rPr>
          <w:i/>
          <w:sz w:val="24"/>
          <w:szCs w:val="24"/>
        </w:rPr>
        <w:t xml:space="preserve"> Annesinden ayrılmak istemiyordu.</w:t>
      </w:r>
    </w:p>
    <w:p w:rsidR="003021C8" w:rsidRPr="002813D6" w:rsidRDefault="003021C8" w:rsidP="000338E7">
      <w:pPr>
        <w:pStyle w:val="NoSpacing"/>
        <w:tabs>
          <w:tab w:val="left" w:pos="284"/>
        </w:tabs>
        <w:rPr>
          <w:i/>
          <w:sz w:val="24"/>
          <w:szCs w:val="24"/>
        </w:rPr>
      </w:pPr>
      <w:r w:rsidRPr="002813D6">
        <w:rPr>
          <w:i/>
          <w:sz w:val="24"/>
          <w:szCs w:val="24"/>
        </w:rPr>
        <w:tab/>
      </w:r>
      <w:r w:rsidRPr="002813D6">
        <w:rPr>
          <w:b/>
          <w:i/>
          <w:sz w:val="24"/>
          <w:szCs w:val="24"/>
        </w:rPr>
        <w:t>III.</w:t>
      </w:r>
      <w:r w:rsidRPr="002813D6">
        <w:rPr>
          <w:i/>
          <w:sz w:val="24"/>
          <w:szCs w:val="24"/>
        </w:rPr>
        <w:t xml:space="preserve"> Mendiliyle gözündeki yaşları sildi.</w:t>
      </w:r>
    </w:p>
    <w:p w:rsidR="003021C8" w:rsidRPr="002813D6" w:rsidRDefault="003021C8" w:rsidP="000338E7">
      <w:pPr>
        <w:pStyle w:val="NoSpacing"/>
        <w:tabs>
          <w:tab w:val="left" w:pos="284"/>
        </w:tabs>
        <w:rPr>
          <w:sz w:val="24"/>
          <w:szCs w:val="24"/>
        </w:rPr>
      </w:pPr>
      <w:r w:rsidRPr="002813D6">
        <w:rPr>
          <w:i/>
          <w:sz w:val="24"/>
          <w:szCs w:val="24"/>
        </w:rPr>
        <w:tab/>
      </w:r>
      <w:r w:rsidRPr="002813D6">
        <w:rPr>
          <w:b/>
          <w:i/>
          <w:sz w:val="24"/>
          <w:szCs w:val="24"/>
        </w:rPr>
        <w:t>IV.</w:t>
      </w:r>
      <w:r w:rsidRPr="002813D6">
        <w:rPr>
          <w:i/>
          <w:sz w:val="24"/>
          <w:szCs w:val="24"/>
        </w:rPr>
        <w:t xml:space="preserve"> İstemeye istemeye otobüse doğru yürüdü.</w:t>
      </w:r>
      <w:r w:rsidRPr="002813D6">
        <w:rPr>
          <w:sz w:val="24"/>
          <w:szCs w:val="24"/>
        </w:rPr>
        <w:t xml:space="preserve"> </w:t>
      </w:r>
    </w:p>
    <w:p w:rsidR="003021C8" w:rsidRDefault="003021C8" w:rsidP="000338E7">
      <w:pPr>
        <w:pStyle w:val="NoSpacing"/>
        <w:tabs>
          <w:tab w:val="left" w:pos="2694"/>
        </w:tabs>
        <w:rPr>
          <w:b/>
          <w:sz w:val="24"/>
          <w:szCs w:val="24"/>
        </w:rPr>
      </w:pPr>
    </w:p>
    <w:p w:rsidR="003021C8" w:rsidRPr="002813D6" w:rsidRDefault="003021C8" w:rsidP="000338E7">
      <w:pPr>
        <w:pStyle w:val="NoSpacing"/>
        <w:tabs>
          <w:tab w:val="left" w:pos="2694"/>
        </w:tabs>
        <w:rPr>
          <w:sz w:val="24"/>
          <w:szCs w:val="24"/>
        </w:rPr>
      </w:pPr>
      <w:r w:rsidRPr="002813D6">
        <w:rPr>
          <w:b/>
          <w:sz w:val="24"/>
          <w:szCs w:val="24"/>
        </w:rPr>
        <w:t xml:space="preserve">A) </w:t>
      </w:r>
      <w:r w:rsidRPr="002813D6">
        <w:rPr>
          <w:sz w:val="24"/>
          <w:szCs w:val="24"/>
        </w:rPr>
        <w:t xml:space="preserve">I – II – III – IV </w:t>
      </w:r>
      <w:r w:rsidRPr="002813D6">
        <w:rPr>
          <w:b/>
          <w:sz w:val="24"/>
          <w:szCs w:val="24"/>
        </w:rPr>
        <w:tab/>
        <w:t xml:space="preserve">B) </w:t>
      </w:r>
      <w:r w:rsidRPr="002813D6">
        <w:rPr>
          <w:sz w:val="24"/>
          <w:szCs w:val="24"/>
        </w:rPr>
        <w:t>III – IV – I – II</w:t>
      </w:r>
    </w:p>
    <w:p w:rsidR="003021C8" w:rsidRPr="002813D6" w:rsidRDefault="003021C8" w:rsidP="000338E7">
      <w:pPr>
        <w:pStyle w:val="NoSpacing"/>
        <w:tabs>
          <w:tab w:val="left" w:pos="284"/>
          <w:tab w:val="left" w:pos="2694"/>
        </w:tabs>
        <w:rPr>
          <w:sz w:val="24"/>
          <w:szCs w:val="24"/>
        </w:rPr>
      </w:pPr>
      <w:r w:rsidRPr="002813D6">
        <w:rPr>
          <w:b/>
          <w:sz w:val="24"/>
          <w:szCs w:val="24"/>
        </w:rPr>
        <w:t xml:space="preserve">C) </w:t>
      </w:r>
      <w:r w:rsidRPr="002813D6">
        <w:rPr>
          <w:sz w:val="24"/>
          <w:szCs w:val="24"/>
        </w:rPr>
        <w:t>II – IV – I – III</w:t>
      </w:r>
      <w:r w:rsidRPr="002813D6">
        <w:rPr>
          <w:b/>
          <w:sz w:val="24"/>
          <w:szCs w:val="24"/>
        </w:rPr>
        <w:tab/>
        <w:t xml:space="preserve">D) </w:t>
      </w:r>
      <w:r w:rsidRPr="002813D6">
        <w:rPr>
          <w:sz w:val="24"/>
          <w:szCs w:val="24"/>
        </w:rPr>
        <w:t xml:space="preserve">IV – III – II – I </w:t>
      </w:r>
    </w:p>
    <w:p w:rsidR="003021C8" w:rsidRPr="002813D6" w:rsidRDefault="003021C8" w:rsidP="00C90F5C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021C8" w:rsidRPr="002813D6" w:rsidRDefault="003021C8" w:rsidP="00C90F5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205.5pt;margin-top:25.9pt;width:37.65pt;height:42.6pt;z-index:-251658752;visibility:visible">
            <v:imagedata r:id="rId8" o:title="" grayscale="t" bilevel="t"/>
          </v:shape>
        </w:pict>
      </w: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4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Aşağıdaki öğrencilerden hangisi “</w:t>
      </w:r>
      <w:r w:rsidRPr="002813D6">
        <w:rPr>
          <w:b/>
          <w:i/>
          <w:sz w:val="24"/>
          <w:szCs w:val="24"/>
        </w:rPr>
        <w:t>anı</w:t>
      </w:r>
      <w:r w:rsidRPr="002813D6">
        <w:rPr>
          <w:sz w:val="24"/>
          <w:szCs w:val="24"/>
        </w:rPr>
        <w:t>” sözcüğüyle eş anlamlı bir sözcüğün bulunduğu tümce kurmuştur?</w:t>
      </w:r>
    </w:p>
    <w:p w:rsidR="003021C8" w:rsidRPr="002813D6" w:rsidRDefault="003021C8" w:rsidP="00C90F5C">
      <w:pPr>
        <w:pStyle w:val="NoSpacing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pict>
          <v:rect id="Rectangle 601" o:spid="_x0000_s1027" style="position:absolute;margin-left:14.3pt;margin-top:12.25pt;width:188.85pt;height:22.0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">
            <v:textbox>
              <w:txbxContent>
                <w:p w:rsidR="003021C8" w:rsidRPr="00090F3A" w:rsidRDefault="003021C8" w:rsidP="00090F3A">
                  <w:pPr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</w:rPr>
                    <w:t>Yazdığım hikâyeyi umarım beğenirsin.</w:t>
                  </w:r>
                </w:p>
              </w:txbxContent>
            </v:textbox>
          </v:rect>
        </w:pict>
      </w:r>
    </w:p>
    <w:p w:rsidR="003021C8" w:rsidRPr="002813D6" w:rsidRDefault="003021C8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2813D6">
        <w:rPr>
          <w:b/>
          <w:sz w:val="24"/>
          <w:szCs w:val="24"/>
        </w:rPr>
        <w:t xml:space="preserve">A) </w:t>
      </w:r>
    </w:p>
    <w:p w:rsidR="003021C8" w:rsidRPr="002813D6" w:rsidRDefault="003021C8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4" o:spid="_x0000_s1028" type="#_x0000_t75" style="position:absolute;margin-left:8.85pt;margin-top:12.4pt;width:40.1pt;height:42.6pt;z-index:-251657728;visibility:visible">
            <v:imagedata r:id="rId9" o:title="" grayscale="t" bilevel="t"/>
          </v:shape>
        </w:pict>
      </w:r>
    </w:p>
    <w:p w:rsidR="003021C8" w:rsidRPr="002813D6" w:rsidRDefault="003021C8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Pr="002813D6" w:rsidRDefault="003021C8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lang w:eastAsia="tr-TR"/>
        </w:rPr>
        <w:pict>
          <v:rect id="Rectangle 602" o:spid="_x0000_s1029" style="position:absolute;margin-left:57.7pt;margin-top:.65pt;width:153pt;height:22.0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">
            <v:textbox>
              <w:txbxContent>
                <w:p w:rsidR="003021C8" w:rsidRPr="00090F3A" w:rsidRDefault="003021C8" w:rsidP="00090F3A">
                  <w:pPr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</w:rPr>
                    <w:t>Okuduğum roman çok güzeldi.</w:t>
                  </w:r>
                </w:p>
              </w:txbxContent>
            </v:textbox>
          </v:rect>
        </w:pict>
      </w:r>
      <w:r w:rsidRPr="002813D6">
        <w:rPr>
          <w:b/>
          <w:sz w:val="24"/>
          <w:szCs w:val="24"/>
        </w:rPr>
        <w:t xml:space="preserve">B) </w:t>
      </w:r>
    </w:p>
    <w:p w:rsidR="003021C8" w:rsidRPr="002813D6" w:rsidRDefault="003021C8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10" o:spid="_x0000_s1030" type="#_x0000_t75" style="position:absolute;margin-left:183.95pt;margin-top:10.15pt;width:40.55pt;height:43.2pt;z-index:-251655680;visibility:visible">
            <v:imagedata r:id="rId10" o:title="" grayscale="t" bilevel="t"/>
          </v:shape>
        </w:pict>
      </w:r>
    </w:p>
    <w:p w:rsidR="003021C8" w:rsidRPr="002813D6" w:rsidRDefault="003021C8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lang w:eastAsia="tr-TR"/>
        </w:rPr>
        <w:pict>
          <v:rect id="Rectangle 603" o:spid="_x0000_s1031" style="position:absolute;margin-left:14.3pt;margin-top:11.25pt;width:169.15pt;height:22.0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">
            <v:textbox>
              <w:txbxContent>
                <w:p w:rsidR="003021C8" w:rsidRPr="00090F3A" w:rsidRDefault="003021C8" w:rsidP="00090F3A">
                  <w:pPr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</w:rPr>
                    <w:t>Günlük tutmaktan pek hoşlanmam.</w:t>
                  </w:r>
                </w:p>
              </w:txbxContent>
            </v:textbox>
          </v:rect>
        </w:pict>
      </w:r>
    </w:p>
    <w:p w:rsidR="003021C8" w:rsidRPr="002813D6" w:rsidRDefault="003021C8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2813D6">
        <w:rPr>
          <w:b/>
          <w:sz w:val="24"/>
          <w:szCs w:val="24"/>
        </w:rPr>
        <w:t xml:space="preserve">C) </w:t>
      </w:r>
    </w:p>
    <w:p w:rsidR="003021C8" w:rsidRPr="002813D6" w:rsidRDefault="003021C8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lang w:eastAsia="tr-TR"/>
        </w:rPr>
        <w:pict>
          <v:shape id="Resim 7" o:spid="_x0000_s1032" type="#_x0000_t75" style="position:absolute;margin-left:13.45pt;margin-top:13.05pt;width:49.75pt;height:42.9pt;z-index:-251656704;visibility:visible">
            <v:imagedata r:id="rId11" o:title="" grayscale="t" bilevel="t"/>
          </v:shape>
        </w:pict>
      </w:r>
    </w:p>
    <w:p w:rsidR="003021C8" w:rsidRPr="002813D6" w:rsidRDefault="003021C8" w:rsidP="00C90F5C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lang w:eastAsia="tr-TR"/>
        </w:rPr>
        <w:pict>
          <v:rect id="Rectangle 604" o:spid="_x0000_s1033" style="position:absolute;margin-left:66.85pt;margin-top:5.95pt;width:143.85pt;height:33.3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">
            <v:textbox>
              <w:txbxContent>
                <w:p w:rsidR="003021C8" w:rsidRPr="00090F3A" w:rsidRDefault="003021C8" w:rsidP="00090F3A">
                  <w:pPr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</w:rPr>
                    <w:t>Bu sokağın her bir yanında hatıralarım vardır.</w:t>
                  </w:r>
                </w:p>
              </w:txbxContent>
            </v:textbox>
          </v:rect>
        </w:pict>
      </w:r>
    </w:p>
    <w:p w:rsidR="003021C8" w:rsidRPr="002813D6" w:rsidRDefault="003021C8" w:rsidP="00C90F5C">
      <w:pPr>
        <w:pStyle w:val="NoSpacing"/>
        <w:tabs>
          <w:tab w:val="left" w:pos="709"/>
        </w:tabs>
        <w:rPr>
          <w:sz w:val="24"/>
          <w:szCs w:val="24"/>
        </w:rPr>
      </w:pPr>
      <w:r w:rsidRPr="002813D6">
        <w:rPr>
          <w:b/>
          <w:sz w:val="24"/>
          <w:szCs w:val="24"/>
        </w:rPr>
        <w:t xml:space="preserve">D) </w:t>
      </w:r>
    </w:p>
    <w:p w:rsidR="003021C8" w:rsidRPr="002813D6" w:rsidRDefault="003021C8" w:rsidP="00C90F5C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021C8" w:rsidRPr="002813D6" w:rsidRDefault="003021C8" w:rsidP="00C90F5C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021C8" w:rsidRPr="002813D6" w:rsidRDefault="003021C8" w:rsidP="00CE6B30">
      <w:pPr>
        <w:rPr>
          <w:rFonts w:ascii="Calibri" w:hAnsi="Calibri"/>
          <w:b/>
        </w:rPr>
      </w:pPr>
      <w:r w:rsidRPr="002813D6">
        <w:rPr>
          <w:rFonts w:ascii="Calibri" w:hAnsi="Calibri"/>
          <w:b/>
          <w:bdr w:val="single" w:sz="4" w:space="0" w:color="auto"/>
          <w:shd w:val="clear" w:color="auto" w:fill="FBD4B4"/>
        </w:rPr>
        <w:t>5</w:t>
      </w:r>
      <w:r w:rsidRPr="002813D6">
        <w:rPr>
          <w:rFonts w:ascii="Calibri" w:hAnsi="Calibri"/>
          <w:bdr w:val="single" w:sz="4" w:space="0" w:color="auto"/>
          <w:shd w:val="clear" w:color="auto" w:fill="FBD4B4"/>
        </w:rPr>
        <w:t>.</w:t>
      </w:r>
      <w:r w:rsidRPr="002813D6">
        <w:rPr>
          <w:rFonts w:ascii="Calibri" w:hAnsi="Calibri"/>
        </w:rPr>
        <w:t xml:space="preserve"> “</w:t>
      </w:r>
      <w:r w:rsidRPr="002813D6">
        <w:rPr>
          <w:rFonts w:ascii="Calibri" w:hAnsi="Calibri"/>
          <w:b/>
        </w:rPr>
        <w:t xml:space="preserve">Aşağıdaki cümlelerden hangisinde yazım yanlışı </w:t>
      </w:r>
      <w:r w:rsidRPr="002813D6">
        <w:rPr>
          <w:rFonts w:ascii="Calibri" w:hAnsi="Calibri"/>
          <w:b/>
          <w:u w:val="single"/>
        </w:rPr>
        <w:t>yoktur?</w:t>
      </w:r>
    </w:p>
    <w:p w:rsidR="003021C8" w:rsidRPr="002813D6" w:rsidRDefault="003021C8" w:rsidP="00CE6B30">
      <w:pPr>
        <w:rPr>
          <w:rFonts w:ascii="Calibri" w:hAnsi="Calibri"/>
        </w:rPr>
      </w:pPr>
      <w:r w:rsidRPr="002813D6">
        <w:rPr>
          <w:rFonts w:ascii="Calibri" w:hAnsi="Calibri"/>
        </w:rPr>
        <w:t>A)Sivas caddesi’nde oturuyor.</w:t>
      </w:r>
    </w:p>
    <w:p w:rsidR="003021C8" w:rsidRPr="002813D6" w:rsidRDefault="003021C8" w:rsidP="00CE6B30">
      <w:pPr>
        <w:rPr>
          <w:rFonts w:ascii="Calibri" w:hAnsi="Calibri"/>
        </w:rPr>
      </w:pPr>
      <w:r w:rsidRPr="002813D6">
        <w:rPr>
          <w:rFonts w:ascii="Calibri" w:hAnsi="Calibri"/>
        </w:rPr>
        <w:t>B)Yeni binalar yapılmışdı.</w:t>
      </w:r>
    </w:p>
    <w:p w:rsidR="003021C8" w:rsidRPr="002813D6" w:rsidRDefault="003021C8" w:rsidP="00CE6B30">
      <w:pPr>
        <w:rPr>
          <w:rFonts w:ascii="Calibri" w:hAnsi="Calibri"/>
        </w:rPr>
      </w:pPr>
      <w:r w:rsidRPr="002813D6">
        <w:rPr>
          <w:rFonts w:ascii="Calibri" w:hAnsi="Calibri"/>
        </w:rPr>
        <w:t>C)Birazdan Uşağ’a varırız.</w:t>
      </w:r>
    </w:p>
    <w:p w:rsidR="003021C8" w:rsidRPr="002813D6" w:rsidRDefault="003021C8" w:rsidP="00CE6B30">
      <w:pPr>
        <w:rPr>
          <w:rFonts w:ascii="Calibri" w:hAnsi="Calibri"/>
        </w:rPr>
      </w:pPr>
      <w:r w:rsidRPr="002813D6">
        <w:rPr>
          <w:rFonts w:ascii="Calibri" w:hAnsi="Calibri"/>
        </w:rPr>
        <w:t>D)Güvenlik sistemi çalışıyor.</w:t>
      </w:r>
    </w:p>
    <w:p w:rsidR="003021C8" w:rsidRDefault="003021C8" w:rsidP="003F6C5A">
      <w:pPr>
        <w:pStyle w:val="NoSpacing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021C8" w:rsidRPr="002813D6" w:rsidRDefault="003021C8" w:rsidP="003F6C5A">
      <w:pPr>
        <w:pStyle w:val="NoSpacing"/>
        <w:rPr>
          <w:b/>
          <w:color w:val="000000"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6.</w:t>
      </w:r>
      <w:r w:rsidRPr="002813D6">
        <w:rPr>
          <w:b/>
          <w:sz w:val="24"/>
          <w:szCs w:val="24"/>
        </w:rPr>
        <w:t xml:space="preserve"> </w:t>
      </w:r>
      <w:r w:rsidRPr="002813D6">
        <w:rPr>
          <w:b/>
          <w:color w:val="000000"/>
          <w:sz w:val="24"/>
          <w:szCs w:val="24"/>
        </w:rPr>
        <w:t xml:space="preserve">Aşağıdaki cümlelerde altı çizili sözcüklerden hangisi gerçek anlamda kullanılmıştır?  </w:t>
      </w:r>
    </w:p>
    <w:p w:rsidR="003021C8" w:rsidRPr="002813D6" w:rsidRDefault="003021C8" w:rsidP="003F6C5A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 xml:space="preserve">A) Size kalbim </w:t>
      </w:r>
      <w:r w:rsidRPr="002813D6">
        <w:rPr>
          <w:color w:val="000000"/>
          <w:sz w:val="24"/>
          <w:szCs w:val="24"/>
          <w:u w:val="single"/>
        </w:rPr>
        <w:t>ısındı</w:t>
      </w:r>
      <w:r w:rsidRPr="002813D6">
        <w:rPr>
          <w:color w:val="000000"/>
          <w:sz w:val="24"/>
          <w:szCs w:val="24"/>
        </w:rPr>
        <w:t>.</w:t>
      </w:r>
    </w:p>
    <w:p w:rsidR="003021C8" w:rsidRPr="002813D6" w:rsidRDefault="003021C8" w:rsidP="003F6C5A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 xml:space="preserve">B) Ağlamamak için kendimi zor </w:t>
      </w:r>
      <w:r w:rsidRPr="002813D6">
        <w:rPr>
          <w:color w:val="000000"/>
          <w:sz w:val="24"/>
          <w:szCs w:val="24"/>
          <w:u w:val="single"/>
        </w:rPr>
        <w:t>tuttum</w:t>
      </w:r>
      <w:r w:rsidRPr="002813D6">
        <w:rPr>
          <w:color w:val="000000"/>
          <w:sz w:val="24"/>
          <w:szCs w:val="24"/>
        </w:rPr>
        <w:t>.</w:t>
      </w:r>
    </w:p>
    <w:p w:rsidR="003021C8" w:rsidRPr="002813D6" w:rsidRDefault="003021C8" w:rsidP="003F6C5A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 xml:space="preserve">C) Sevinçten </w:t>
      </w:r>
      <w:r w:rsidRPr="002813D6">
        <w:rPr>
          <w:color w:val="000000"/>
          <w:sz w:val="24"/>
          <w:szCs w:val="24"/>
          <w:u w:val="single"/>
        </w:rPr>
        <w:t>uçuyordum</w:t>
      </w:r>
      <w:r w:rsidRPr="002813D6">
        <w:rPr>
          <w:color w:val="000000"/>
          <w:sz w:val="24"/>
          <w:szCs w:val="24"/>
        </w:rPr>
        <w:t>.</w:t>
      </w:r>
    </w:p>
    <w:p w:rsidR="003021C8" w:rsidRPr="002813D6" w:rsidRDefault="003021C8" w:rsidP="002813D6">
      <w:pPr>
        <w:rPr>
          <w:rFonts w:ascii="Calibri" w:hAnsi="Calibri"/>
          <w:color w:val="000000"/>
        </w:rPr>
      </w:pPr>
      <w:r w:rsidRPr="002813D6">
        <w:rPr>
          <w:rFonts w:ascii="Calibri" w:hAnsi="Calibri"/>
          <w:color w:val="000000"/>
        </w:rPr>
        <w:t>D) Karpuzu sofraya getirdi</w:t>
      </w:r>
    </w:p>
    <w:p w:rsidR="003021C8" w:rsidRPr="002813D6" w:rsidRDefault="003021C8" w:rsidP="002813D6">
      <w:pPr>
        <w:rPr>
          <w:rFonts w:ascii="Calibri" w:hAnsi="Calibri"/>
        </w:rPr>
      </w:pPr>
    </w:p>
    <w:p w:rsidR="003021C8" w:rsidRPr="002813D6" w:rsidRDefault="003021C8" w:rsidP="003F6C5A">
      <w:pPr>
        <w:pStyle w:val="NoSpacing"/>
        <w:rPr>
          <w:b/>
          <w:color w:val="000000"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7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b/>
          <w:color w:val="000000"/>
          <w:sz w:val="24"/>
          <w:szCs w:val="24"/>
        </w:rPr>
        <w:t>Aşağıdaki cümlelerin hangisinde “burun” sözcüğü gerçek anlamda kullanılmıştır?</w:t>
      </w:r>
    </w:p>
    <w:p w:rsidR="003021C8" w:rsidRPr="002813D6" w:rsidRDefault="003021C8" w:rsidP="003F6C5A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 xml:space="preserve">A) Çok para kazanınca burnu büyüdü. </w:t>
      </w:r>
    </w:p>
    <w:p w:rsidR="003021C8" w:rsidRPr="002813D6" w:rsidRDefault="003021C8" w:rsidP="003F6C5A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B) Berke tatilde burnumdan getirdi.</w:t>
      </w:r>
    </w:p>
    <w:p w:rsidR="003021C8" w:rsidRPr="002813D6" w:rsidRDefault="003021C8" w:rsidP="003F6C5A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C) Babam burnundan ameliyat oldu.</w:t>
      </w:r>
    </w:p>
    <w:p w:rsidR="003021C8" w:rsidRPr="002813D6" w:rsidRDefault="003021C8" w:rsidP="003F6C5A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D) Eve geç geldiğimde annem burnundan  soluyordu.</w:t>
      </w:r>
    </w:p>
    <w:p w:rsidR="003021C8" w:rsidRPr="002813D6" w:rsidRDefault="003021C8" w:rsidP="004C6151">
      <w:pPr>
        <w:pStyle w:val="NoSpacing"/>
        <w:tabs>
          <w:tab w:val="left" w:pos="709"/>
        </w:tabs>
        <w:rPr>
          <w:sz w:val="24"/>
          <w:szCs w:val="24"/>
        </w:rPr>
      </w:pPr>
    </w:p>
    <w:p w:rsidR="003021C8" w:rsidRPr="002813D6" w:rsidRDefault="003021C8" w:rsidP="00101954">
      <w:pPr>
        <w:pStyle w:val="NoSpacing"/>
        <w:rPr>
          <w:sz w:val="24"/>
          <w:szCs w:val="24"/>
        </w:rPr>
      </w:pPr>
      <w:smartTag w:uri="urn:schemas-microsoft-com:office:smarttags" w:element="metricconverter">
        <w:smartTagPr>
          <w:attr w:name="ProductID" w:val="8. “"/>
        </w:smartTagPr>
        <w:r w:rsidRPr="002813D6">
          <w:rPr>
            <w:b/>
            <w:sz w:val="24"/>
            <w:szCs w:val="24"/>
            <w:bdr w:val="single" w:sz="4" w:space="0" w:color="auto"/>
            <w:shd w:val="clear" w:color="auto" w:fill="FBD4B4"/>
          </w:rPr>
          <w:t>8</w:t>
        </w:r>
        <w:r w:rsidRPr="002813D6">
          <w:rPr>
            <w:sz w:val="24"/>
            <w:szCs w:val="24"/>
            <w:bdr w:val="single" w:sz="4" w:space="0" w:color="auto"/>
            <w:shd w:val="clear" w:color="auto" w:fill="FBD4B4"/>
          </w:rPr>
          <w:t>.</w:t>
        </w:r>
        <w:r w:rsidRPr="002813D6">
          <w:rPr>
            <w:sz w:val="24"/>
            <w:szCs w:val="24"/>
          </w:rPr>
          <w:t xml:space="preserve"> “</w:t>
        </w:r>
      </w:smartTag>
      <w:r w:rsidRPr="002813D6">
        <w:rPr>
          <w:sz w:val="24"/>
          <w:szCs w:val="24"/>
        </w:rPr>
        <w:t xml:space="preserve"> </w:t>
      </w:r>
      <w:r w:rsidRPr="002813D6">
        <w:rPr>
          <w:b/>
          <w:sz w:val="24"/>
          <w:szCs w:val="24"/>
        </w:rPr>
        <w:t>gece ali, ankara’dan fransa’ya hareket etti</w:t>
      </w:r>
      <w:r w:rsidRPr="002813D6">
        <w:rPr>
          <w:sz w:val="24"/>
          <w:szCs w:val="24"/>
        </w:rPr>
        <w:t>.” Yukarıdaki tümcede büyük harfle başlaması gereken kaç sözcük vardır?</w:t>
      </w:r>
    </w:p>
    <w:p w:rsidR="003021C8" w:rsidRPr="002813D6" w:rsidRDefault="003021C8" w:rsidP="00101954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a- ) 2</w:t>
      </w:r>
      <w:r w:rsidRPr="002813D6">
        <w:rPr>
          <w:sz w:val="24"/>
          <w:szCs w:val="24"/>
        </w:rPr>
        <w:tab/>
      </w:r>
      <w:r w:rsidRPr="002813D6">
        <w:rPr>
          <w:sz w:val="24"/>
          <w:szCs w:val="24"/>
        </w:rPr>
        <w:tab/>
        <w:t>b- ) 3</w:t>
      </w:r>
      <w:r w:rsidRPr="002813D6">
        <w:rPr>
          <w:sz w:val="24"/>
          <w:szCs w:val="24"/>
        </w:rPr>
        <w:tab/>
      </w:r>
      <w:r w:rsidRPr="002813D6">
        <w:rPr>
          <w:sz w:val="24"/>
          <w:szCs w:val="24"/>
        </w:rPr>
        <w:tab/>
        <w:t>c- ) 4</w:t>
      </w:r>
      <w:r w:rsidRPr="002813D6">
        <w:rPr>
          <w:sz w:val="24"/>
          <w:szCs w:val="24"/>
        </w:rPr>
        <w:tab/>
      </w:r>
      <w:r w:rsidRPr="002813D6">
        <w:rPr>
          <w:sz w:val="24"/>
          <w:szCs w:val="24"/>
        </w:rPr>
        <w:tab/>
        <w:t>d- ) 5</w:t>
      </w:r>
    </w:p>
    <w:p w:rsidR="003021C8" w:rsidRPr="002813D6" w:rsidRDefault="003021C8" w:rsidP="004C6151">
      <w:pPr>
        <w:pStyle w:val="NoSpacing"/>
        <w:tabs>
          <w:tab w:val="left" w:pos="709"/>
        </w:tabs>
        <w:rPr>
          <w:sz w:val="24"/>
          <w:szCs w:val="24"/>
        </w:rPr>
      </w:pPr>
    </w:p>
    <w:p w:rsidR="003021C8" w:rsidRPr="00B93458" w:rsidRDefault="003021C8" w:rsidP="00674E35">
      <w:pPr>
        <w:pStyle w:val="NoSpacing"/>
        <w:rPr>
          <w:rStyle w:val="FontStyle12"/>
          <w:rFonts w:ascii="Calibri" w:hAnsi="Calibri" w:cs="Times New Roman"/>
          <w:color w:val="000000"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9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color w:val="000000"/>
          <w:sz w:val="24"/>
          <w:szCs w:val="24"/>
        </w:rPr>
        <w:t xml:space="preserve"> </w:t>
      </w:r>
      <w:r w:rsidRPr="002813D6">
        <w:rPr>
          <w:rStyle w:val="FontStyle12"/>
          <w:rFonts w:ascii="Calibri" w:hAnsi="Calibri" w:cs="Times New Roman"/>
          <w:color w:val="000000"/>
          <w:sz w:val="24"/>
          <w:szCs w:val="24"/>
        </w:rPr>
        <w:t>"</w:t>
      </w:r>
      <w:r w:rsidRPr="00B93458">
        <w:rPr>
          <w:rStyle w:val="FontStyle12"/>
          <w:rFonts w:ascii="Calibri" w:hAnsi="Calibri" w:cs="Times New Roman"/>
          <w:i/>
          <w:iCs/>
          <w:color w:val="000000"/>
          <w:sz w:val="24"/>
          <w:szCs w:val="24"/>
          <w:u w:val="single"/>
        </w:rPr>
        <w:t>Öğretmen</w:t>
      </w:r>
      <w:r w:rsidRPr="00B93458">
        <w:rPr>
          <w:rStyle w:val="FontStyle12"/>
          <w:rFonts w:ascii="Calibri" w:hAnsi="Calibri" w:cs="Times New Roman"/>
          <w:i/>
          <w:iCs/>
          <w:color w:val="000000"/>
          <w:sz w:val="24"/>
          <w:szCs w:val="24"/>
        </w:rPr>
        <w:t xml:space="preserve">,son </w:t>
      </w:r>
      <w:r w:rsidRPr="00B93458">
        <w:rPr>
          <w:rStyle w:val="FontStyle12"/>
          <w:rFonts w:ascii="Calibri" w:hAnsi="Calibri" w:cs="Times New Roman"/>
          <w:i/>
          <w:iCs/>
          <w:color w:val="000000"/>
          <w:sz w:val="24"/>
          <w:szCs w:val="24"/>
          <w:u w:val="single"/>
        </w:rPr>
        <w:t>derste</w:t>
      </w:r>
      <w:r w:rsidRPr="00B93458">
        <w:rPr>
          <w:rStyle w:val="FontStyle12"/>
          <w:rFonts w:ascii="Calibri" w:hAnsi="Calibri" w:cs="Times New Roman"/>
          <w:i/>
          <w:iCs/>
          <w:color w:val="000000"/>
          <w:sz w:val="24"/>
          <w:szCs w:val="24"/>
        </w:rPr>
        <w:t xml:space="preserve"> </w:t>
      </w:r>
      <w:r w:rsidRPr="00B93458">
        <w:rPr>
          <w:rStyle w:val="FontStyle12"/>
          <w:rFonts w:ascii="Calibri" w:hAnsi="Calibri" w:cs="Times New Roman"/>
          <w:i/>
          <w:iCs/>
          <w:color w:val="000000"/>
          <w:sz w:val="24"/>
          <w:szCs w:val="24"/>
          <w:u w:val="single"/>
        </w:rPr>
        <w:t>ödevlerimize</w:t>
      </w:r>
      <w:r w:rsidRPr="00B93458">
        <w:rPr>
          <w:rStyle w:val="FontStyle12"/>
          <w:rFonts w:ascii="Calibri" w:hAnsi="Calibri" w:cs="Times New Roman"/>
          <w:i/>
          <w:iCs/>
          <w:color w:val="000000"/>
          <w:sz w:val="24"/>
          <w:szCs w:val="24"/>
        </w:rPr>
        <w:t xml:space="preserve"> bakacak.</w:t>
      </w:r>
      <w:r w:rsidRPr="00B93458">
        <w:rPr>
          <w:rStyle w:val="FontStyle12"/>
          <w:rFonts w:ascii="Calibri" w:hAnsi="Calibri" w:cs="Times New Roman"/>
          <w:color w:val="000000"/>
          <w:sz w:val="24"/>
          <w:szCs w:val="24"/>
        </w:rPr>
        <w:t>"  tümcesinde adın hangi durumla</w:t>
      </w:r>
      <w:r w:rsidRPr="00B93458">
        <w:rPr>
          <w:rStyle w:val="FontStyle12"/>
          <w:rFonts w:ascii="Calibri" w:hAnsi="Calibri" w:cs="Times New Roman"/>
          <w:color w:val="000000"/>
          <w:sz w:val="24"/>
          <w:szCs w:val="24"/>
        </w:rPr>
        <w:softHyphen/>
        <w:t>rı kullanılmıştır?</w:t>
      </w:r>
    </w:p>
    <w:p w:rsidR="003021C8" w:rsidRPr="002813D6" w:rsidRDefault="003021C8" w:rsidP="00674E35">
      <w:pPr>
        <w:pStyle w:val="NoSpacing"/>
        <w:rPr>
          <w:rStyle w:val="FontStyle12"/>
          <w:rFonts w:ascii="Calibri" w:hAnsi="Calibri" w:cs="Times New Roman"/>
          <w:b w:val="0"/>
          <w:color w:val="000000"/>
          <w:sz w:val="24"/>
          <w:szCs w:val="24"/>
        </w:rPr>
      </w:pPr>
      <w:r w:rsidRPr="002813D6">
        <w:rPr>
          <w:rStyle w:val="FontStyle12"/>
          <w:rFonts w:ascii="Calibri" w:hAnsi="Calibri" w:cs="Times New Roman"/>
          <w:b w:val="0"/>
          <w:color w:val="000000"/>
          <w:sz w:val="24"/>
          <w:szCs w:val="24"/>
        </w:rPr>
        <w:t xml:space="preserve">A)  yalın, -de, -den durumları   B)  -de,-e durumları       </w:t>
      </w:r>
    </w:p>
    <w:p w:rsidR="003021C8" w:rsidRPr="002813D6" w:rsidRDefault="003021C8" w:rsidP="00674E35">
      <w:pPr>
        <w:pStyle w:val="NoSpacing"/>
        <w:rPr>
          <w:bCs/>
          <w:color w:val="000000"/>
          <w:sz w:val="24"/>
          <w:szCs w:val="24"/>
        </w:rPr>
      </w:pPr>
      <w:r w:rsidRPr="002813D6">
        <w:rPr>
          <w:rStyle w:val="FontStyle12"/>
          <w:rFonts w:ascii="Calibri" w:hAnsi="Calibri" w:cs="Times New Roman"/>
          <w:b w:val="0"/>
          <w:color w:val="000000"/>
          <w:sz w:val="24"/>
          <w:szCs w:val="24"/>
        </w:rPr>
        <w:t>C)  yalın,-de,-e durumları        D)  -i, -de, -e durumları</w:t>
      </w:r>
    </w:p>
    <w:p w:rsidR="003021C8" w:rsidRPr="002813D6" w:rsidRDefault="003021C8" w:rsidP="00470908">
      <w:pPr>
        <w:pStyle w:val="NoSpacing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021C8" w:rsidRPr="002813D6" w:rsidRDefault="003021C8" w:rsidP="00243F8C">
      <w:pPr>
        <w:pStyle w:val="NoSpacing"/>
        <w:rPr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10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B93458">
        <w:rPr>
          <w:b/>
          <w:sz w:val="24"/>
          <w:szCs w:val="24"/>
        </w:rPr>
        <w:t xml:space="preserve">Aşağıdaki sözcüklerden hangisi diğerlerinden farklıdır? </w:t>
      </w:r>
      <w:r w:rsidRPr="00B93458">
        <w:rPr>
          <w:b/>
          <w:sz w:val="24"/>
          <w:szCs w:val="24"/>
        </w:rPr>
        <w:br/>
      </w:r>
      <w:r w:rsidRPr="002813D6">
        <w:rPr>
          <w:sz w:val="24"/>
          <w:szCs w:val="24"/>
        </w:rPr>
        <w:t>A) Silgi       B) Bilgi         C) Sevgi      D) Dergi</w:t>
      </w:r>
    </w:p>
    <w:p w:rsidR="003021C8" w:rsidRPr="002813D6" w:rsidRDefault="003021C8" w:rsidP="009C3E11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Pr="002813D6" w:rsidRDefault="003021C8" w:rsidP="00243F8C">
      <w:pPr>
        <w:pStyle w:val="NoSpacing"/>
        <w:rPr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11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Türkçemizde bazı ekler sonuna eklendikleri sözcük-lerden anlamca ilgili yeni sözcükler türetir. Yeni oluşan sözcüğe, TÜREMİŞ SÖZCÜK ( YAPIM EKİ) denir.”</w:t>
      </w:r>
    </w:p>
    <w:p w:rsidR="003021C8" w:rsidRPr="002813D6" w:rsidRDefault="003021C8" w:rsidP="00243F8C">
      <w:pPr>
        <w:pStyle w:val="NoSpacing"/>
        <w:rPr>
          <w:sz w:val="24"/>
          <w:szCs w:val="24"/>
        </w:rPr>
      </w:pPr>
      <w:r w:rsidRPr="00B93458">
        <w:rPr>
          <w:b/>
          <w:sz w:val="24"/>
          <w:szCs w:val="24"/>
        </w:rPr>
        <w:t xml:space="preserve">Aşağıdaki sözcüklerden hangisi birden fazla yapım eki almıştır? </w:t>
      </w:r>
      <w:r w:rsidRPr="00B93458">
        <w:rPr>
          <w:b/>
          <w:sz w:val="24"/>
          <w:szCs w:val="24"/>
        </w:rPr>
        <w:br/>
      </w:r>
      <w:r w:rsidRPr="002813D6">
        <w:rPr>
          <w:sz w:val="24"/>
          <w:szCs w:val="24"/>
        </w:rPr>
        <w:t>A) Evcil        B) Evcilik        C) Evli     D) Evci</w:t>
      </w:r>
    </w:p>
    <w:p w:rsidR="003021C8" w:rsidRPr="002813D6" w:rsidRDefault="003021C8" w:rsidP="00243F8C">
      <w:pPr>
        <w:pStyle w:val="NoSpacing"/>
        <w:tabs>
          <w:tab w:val="left" w:pos="709"/>
        </w:tabs>
        <w:rPr>
          <w:sz w:val="24"/>
          <w:szCs w:val="24"/>
        </w:rPr>
      </w:pPr>
    </w:p>
    <w:p w:rsidR="003021C8" w:rsidRPr="002813D6" w:rsidRDefault="003021C8" w:rsidP="004675EC">
      <w:pPr>
        <w:pStyle w:val="NoSpacing"/>
        <w:rPr>
          <w:bCs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12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B93458">
        <w:rPr>
          <w:b/>
          <w:bCs/>
          <w:sz w:val="24"/>
          <w:szCs w:val="24"/>
        </w:rPr>
        <w:t xml:space="preserve">Aşağıdakilerden hangisinde </w:t>
      </w:r>
      <w:r w:rsidRPr="00B93458">
        <w:rPr>
          <w:b/>
          <w:bCs/>
          <w:sz w:val="24"/>
          <w:szCs w:val="24"/>
          <w:u w:val="single"/>
        </w:rPr>
        <w:t>sebep-sonuç</w:t>
      </w:r>
      <w:r w:rsidRPr="00B93458">
        <w:rPr>
          <w:b/>
          <w:bCs/>
          <w:sz w:val="24"/>
          <w:szCs w:val="24"/>
        </w:rPr>
        <w:t xml:space="preserve"> ilişkisi vardır?</w:t>
      </w:r>
    </w:p>
    <w:p w:rsidR="003021C8" w:rsidRPr="002813D6" w:rsidRDefault="003021C8" w:rsidP="004675EC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 xml:space="preserve">    a)Gök sarı,toprak sarı,çıplak ağaçlar sarıydı.</w:t>
      </w:r>
    </w:p>
    <w:p w:rsidR="003021C8" w:rsidRPr="002813D6" w:rsidRDefault="003021C8" w:rsidP="004675EC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 xml:space="preserve">    b)Düzenli çalışırsan başarılı olursun.</w:t>
      </w:r>
    </w:p>
    <w:p w:rsidR="003021C8" w:rsidRPr="002813D6" w:rsidRDefault="003021C8" w:rsidP="004675EC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 xml:space="preserve">    c)Kara gözlerine yaşlar dolmuştu.</w:t>
      </w:r>
    </w:p>
    <w:p w:rsidR="003021C8" w:rsidRPr="002813D6" w:rsidRDefault="003021C8" w:rsidP="004675EC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 xml:space="preserve">    d)Daha yeni yola çıkmışlardı.</w:t>
      </w:r>
    </w:p>
    <w:p w:rsidR="003021C8" w:rsidRPr="002813D6" w:rsidRDefault="003021C8" w:rsidP="00101954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Default="003021C8" w:rsidP="00157B04">
      <w:pPr>
        <w:pStyle w:val="NoSpacing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021C8" w:rsidRDefault="003021C8" w:rsidP="00157B04">
      <w:pPr>
        <w:pStyle w:val="NoSpacing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021C8" w:rsidRPr="002813D6" w:rsidRDefault="003021C8" w:rsidP="00157B04">
      <w:pPr>
        <w:pStyle w:val="NoSpacing"/>
        <w:rPr>
          <w:color w:val="000000"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13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color w:val="000000"/>
          <w:sz w:val="24"/>
          <w:szCs w:val="24"/>
        </w:rPr>
        <w:t xml:space="preserve">Hangi tümce biten bir eylemi </w:t>
      </w:r>
      <w:r w:rsidRPr="002813D6">
        <w:rPr>
          <w:b/>
          <w:color w:val="000000"/>
          <w:sz w:val="24"/>
          <w:szCs w:val="24"/>
        </w:rPr>
        <w:t>anlatmaz?</w:t>
      </w:r>
    </w:p>
    <w:p w:rsidR="003021C8" w:rsidRPr="002813D6" w:rsidRDefault="003021C8" w:rsidP="00157B04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A. Ödevlerini erkenden bitirmişsin.</w:t>
      </w:r>
    </w:p>
    <w:p w:rsidR="003021C8" w:rsidRPr="002813D6" w:rsidRDefault="003021C8" w:rsidP="00157B04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B. Kaybolan gözlüğünü arıyor.</w:t>
      </w:r>
    </w:p>
    <w:p w:rsidR="003021C8" w:rsidRPr="002813D6" w:rsidRDefault="003021C8" w:rsidP="00157B04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C. Belediye, sokakları yıkadı.</w:t>
      </w:r>
    </w:p>
    <w:p w:rsidR="003021C8" w:rsidRPr="002813D6" w:rsidRDefault="003021C8" w:rsidP="00157B04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D. Yine evin yolunu şaşırdınız.</w:t>
      </w:r>
    </w:p>
    <w:p w:rsidR="003021C8" w:rsidRPr="002813D6" w:rsidRDefault="003021C8" w:rsidP="00101954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Pr="002813D6" w:rsidRDefault="003021C8" w:rsidP="00F61C2B">
      <w:pPr>
        <w:pStyle w:val="NoSpacing"/>
        <w:rPr>
          <w:b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14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b/>
          <w:sz w:val="24"/>
          <w:szCs w:val="24"/>
        </w:rPr>
        <w:t xml:space="preserve">Aşağıdaki tümcelerin hangisinde nesnel bir anlatım </w:t>
      </w:r>
      <w:r w:rsidRPr="002813D6">
        <w:rPr>
          <w:b/>
          <w:sz w:val="24"/>
          <w:szCs w:val="24"/>
          <w:u w:val="single"/>
        </w:rPr>
        <w:t>vardır</w:t>
      </w:r>
      <w:r w:rsidRPr="002813D6">
        <w:rPr>
          <w:b/>
          <w:sz w:val="24"/>
          <w:szCs w:val="24"/>
        </w:rPr>
        <w:t>?</w:t>
      </w:r>
    </w:p>
    <w:p w:rsidR="003021C8" w:rsidRPr="002813D6" w:rsidRDefault="003021C8" w:rsidP="00F61C2B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A) Kendisine kiralık bir ev arıyor.</w:t>
      </w:r>
    </w:p>
    <w:p w:rsidR="003021C8" w:rsidRPr="002813D6" w:rsidRDefault="003021C8" w:rsidP="00F61C2B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B) İyiler hep kazanır.</w:t>
      </w:r>
    </w:p>
    <w:p w:rsidR="003021C8" w:rsidRPr="002813D6" w:rsidRDefault="003021C8" w:rsidP="00F61C2B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C) Sınavda başarılı olacaksın.</w:t>
      </w:r>
    </w:p>
    <w:p w:rsidR="003021C8" w:rsidRPr="002813D6" w:rsidRDefault="003021C8" w:rsidP="00F61C2B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D) Kardeşime herkes çok sevimli diyor.</w:t>
      </w:r>
    </w:p>
    <w:p w:rsidR="003021C8" w:rsidRPr="002813D6" w:rsidRDefault="003021C8" w:rsidP="00F61C2B">
      <w:pPr>
        <w:pStyle w:val="NoSpacing"/>
        <w:rPr>
          <w:sz w:val="24"/>
          <w:szCs w:val="24"/>
        </w:rPr>
      </w:pPr>
    </w:p>
    <w:p w:rsidR="003021C8" w:rsidRPr="00B93458" w:rsidRDefault="003021C8" w:rsidP="00676FEE">
      <w:pPr>
        <w:pStyle w:val="NoSpacing"/>
        <w:rPr>
          <w:b/>
          <w:i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15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i/>
          <w:sz w:val="24"/>
          <w:szCs w:val="24"/>
        </w:rPr>
        <w:t>“</w:t>
      </w:r>
      <w:r w:rsidRPr="002813D6">
        <w:rPr>
          <w:sz w:val="24"/>
          <w:szCs w:val="24"/>
        </w:rPr>
        <w:t xml:space="preserve">Varlıklardan önce gelerek; varlığı niteleyen ( rengini, durumunu, biçimini, sayısını, … ) sözcükler vardır.”  </w:t>
      </w:r>
      <w:r w:rsidRPr="00B93458">
        <w:rPr>
          <w:b/>
          <w:i/>
          <w:sz w:val="24"/>
          <w:szCs w:val="24"/>
        </w:rPr>
        <w:t>Aşağıdaki cümlelerin hangisinde varlığı</w:t>
      </w:r>
    </w:p>
    <w:p w:rsidR="003021C8" w:rsidRPr="002813D6" w:rsidRDefault="003021C8" w:rsidP="00676FEE">
      <w:pPr>
        <w:pStyle w:val="NoSpacing"/>
        <w:rPr>
          <w:sz w:val="24"/>
          <w:szCs w:val="24"/>
        </w:rPr>
      </w:pPr>
      <w:r w:rsidRPr="00B93458">
        <w:rPr>
          <w:b/>
          <w:i/>
          <w:sz w:val="24"/>
          <w:szCs w:val="24"/>
        </w:rPr>
        <w:t xml:space="preserve">niteleyen bir sözcük </w:t>
      </w:r>
      <w:r w:rsidRPr="00B93458">
        <w:rPr>
          <w:b/>
          <w:i/>
          <w:sz w:val="24"/>
          <w:szCs w:val="24"/>
          <w:u w:val="single"/>
        </w:rPr>
        <w:t>yoktur ?</w:t>
      </w:r>
      <w:r w:rsidRPr="002813D6">
        <w:rPr>
          <w:i/>
          <w:sz w:val="24"/>
          <w:szCs w:val="24"/>
        </w:rPr>
        <w:br/>
      </w:r>
      <w:r w:rsidRPr="002813D6">
        <w:rPr>
          <w:sz w:val="24"/>
          <w:szCs w:val="24"/>
        </w:rPr>
        <w:t>A-Orada derin uçurumlar var.</w:t>
      </w:r>
    </w:p>
    <w:p w:rsidR="003021C8" w:rsidRPr="002813D6" w:rsidRDefault="003021C8" w:rsidP="00676FEE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B-Küçük sandallar kenara çekilmiş.</w:t>
      </w:r>
    </w:p>
    <w:p w:rsidR="003021C8" w:rsidRPr="002813D6" w:rsidRDefault="003021C8" w:rsidP="00676FEE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C-Balıkçılar avlanmaya çıktı.</w:t>
      </w:r>
    </w:p>
    <w:p w:rsidR="003021C8" w:rsidRPr="002813D6" w:rsidRDefault="003021C8" w:rsidP="00676FEE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D-Oltayla büyük balık yakaladım</w:t>
      </w:r>
    </w:p>
    <w:p w:rsidR="003021C8" w:rsidRPr="002813D6" w:rsidRDefault="003021C8" w:rsidP="00101954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Pr="002813D6" w:rsidRDefault="003021C8" w:rsidP="00676FEE">
      <w:pPr>
        <w:pStyle w:val="NoSpacing"/>
        <w:rPr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16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i/>
          <w:sz w:val="24"/>
          <w:szCs w:val="24"/>
        </w:rPr>
        <w:t>“Kişiden kişiye değişen yargılar öznel, herkesçe aynı olan; değişmeyen yargılar ise nesnel yargıdır</w:t>
      </w:r>
      <w:r w:rsidRPr="002813D6">
        <w:rPr>
          <w:sz w:val="24"/>
          <w:szCs w:val="24"/>
        </w:rPr>
        <w:t xml:space="preserve">.” </w:t>
      </w:r>
    </w:p>
    <w:p w:rsidR="003021C8" w:rsidRPr="002813D6" w:rsidRDefault="003021C8" w:rsidP="00676FEE">
      <w:pPr>
        <w:pStyle w:val="NoSpacing"/>
        <w:rPr>
          <w:sz w:val="24"/>
          <w:szCs w:val="24"/>
        </w:rPr>
      </w:pPr>
      <w:r w:rsidRPr="002813D6">
        <w:rPr>
          <w:b/>
          <w:sz w:val="24"/>
          <w:szCs w:val="24"/>
        </w:rPr>
        <w:t>Aşağıdaki cümlelerin hangisinde öznel bir yargı vardır</w:t>
      </w:r>
      <w:r w:rsidRPr="002813D6">
        <w:rPr>
          <w:sz w:val="24"/>
          <w:szCs w:val="24"/>
        </w:rPr>
        <w:t>?</w:t>
      </w:r>
    </w:p>
    <w:p w:rsidR="003021C8" w:rsidRPr="002813D6" w:rsidRDefault="003021C8" w:rsidP="00676FEE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 xml:space="preserve">A) Okuduğum kitapta kısa hikâyeler var.   </w:t>
      </w:r>
    </w:p>
    <w:p w:rsidR="003021C8" w:rsidRPr="002813D6" w:rsidRDefault="003021C8" w:rsidP="00676FEE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B) Kitap Ömer Seyfettin tarafından yazılmış.</w:t>
      </w:r>
    </w:p>
    <w:p w:rsidR="003021C8" w:rsidRPr="002813D6" w:rsidRDefault="003021C8" w:rsidP="00676FEE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 xml:space="preserve">C)“Kaşağı” adlı hikâyeyi çok beğendim.     </w:t>
      </w:r>
    </w:p>
    <w:p w:rsidR="003021C8" w:rsidRPr="002813D6" w:rsidRDefault="003021C8" w:rsidP="00676FEE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2813D6">
        <w:rPr>
          <w:sz w:val="24"/>
          <w:szCs w:val="24"/>
        </w:rPr>
        <w:t>D) Bazı hikâyelerin konusu tarihten alınmış</w:t>
      </w:r>
    </w:p>
    <w:p w:rsidR="003021C8" w:rsidRPr="002813D6" w:rsidRDefault="003021C8" w:rsidP="00676FEE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Pr="00B93458" w:rsidRDefault="003021C8" w:rsidP="00120587">
      <w:pPr>
        <w:pStyle w:val="NoSpacing"/>
        <w:rPr>
          <w:b/>
          <w:color w:val="000000"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17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B93458">
        <w:rPr>
          <w:b/>
          <w:bCs/>
          <w:color w:val="000000"/>
          <w:sz w:val="24"/>
          <w:szCs w:val="24"/>
        </w:rPr>
        <w:t>Aşağıdaki cümlelerin hangisinde kesme işaretinden kaynaklanan bir noktalama yanlışı vardır?</w:t>
      </w:r>
    </w:p>
    <w:p w:rsidR="003021C8" w:rsidRPr="002813D6" w:rsidRDefault="003021C8" w:rsidP="00120587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 xml:space="preserve">A.  Antalya'da uzun bir tatil yaptım.                           </w:t>
      </w:r>
    </w:p>
    <w:p w:rsidR="003021C8" w:rsidRPr="002813D6" w:rsidRDefault="003021C8" w:rsidP="00120587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B.  İsmail Bey'i çoktandır görmedim.</w:t>
      </w:r>
    </w:p>
    <w:p w:rsidR="003021C8" w:rsidRPr="002813D6" w:rsidRDefault="003021C8" w:rsidP="00120587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 xml:space="preserve">C.  Özge'yi çok özleyince telefon ettim.                     </w:t>
      </w:r>
    </w:p>
    <w:p w:rsidR="003021C8" w:rsidRPr="002813D6" w:rsidRDefault="003021C8" w:rsidP="00120587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 xml:space="preserve"> D.  Emel Hanımın atkısını askıya astım.</w:t>
      </w:r>
    </w:p>
    <w:p w:rsidR="003021C8" w:rsidRPr="002813D6" w:rsidRDefault="003021C8" w:rsidP="00676FEE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Pr="002813D6" w:rsidRDefault="003021C8" w:rsidP="0095560A">
      <w:pPr>
        <w:pStyle w:val="NoSpacing"/>
        <w:rPr>
          <w:b/>
          <w:color w:val="000000"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18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b/>
          <w:color w:val="000000"/>
          <w:sz w:val="24"/>
          <w:szCs w:val="24"/>
        </w:rPr>
        <w:t>Aşağıdaki cümlelerin hangisinde sırasıyla, “</w:t>
      </w:r>
      <w:r w:rsidRPr="002813D6">
        <w:rPr>
          <w:color w:val="000000"/>
          <w:sz w:val="24"/>
          <w:szCs w:val="24"/>
        </w:rPr>
        <w:t>kim, ne zaman, nasıl, nereden</w:t>
      </w:r>
      <w:r w:rsidRPr="002813D6">
        <w:rPr>
          <w:b/>
          <w:color w:val="000000"/>
          <w:sz w:val="24"/>
          <w:szCs w:val="24"/>
        </w:rPr>
        <w:t>” sorularının cevabı bulunur?</w:t>
      </w:r>
    </w:p>
    <w:p w:rsidR="003021C8" w:rsidRPr="002813D6" w:rsidRDefault="003021C8" w:rsidP="0095560A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A) Ali, yazdan odun, kömür aldı.</w:t>
      </w:r>
    </w:p>
    <w:p w:rsidR="003021C8" w:rsidRPr="002813D6" w:rsidRDefault="003021C8" w:rsidP="0095560A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B) Hasan, dün yorgun argın işten geldi.</w:t>
      </w:r>
    </w:p>
    <w:p w:rsidR="003021C8" w:rsidRPr="002813D6" w:rsidRDefault="003021C8" w:rsidP="0095560A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C) Osman, karneyi alınca koşarak eve geldi.</w:t>
      </w:r>
    </w:p>
    <w:p w:rsidR="003021C8" w:rsidRPr="002813D6" w:rsidRDefault="003021C8" w:rsidP="0095560A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D) Serkan, akşamleyin Nevşehir’den Ankara’ya gitti.</w:t>
      </w:r>
    </w:p>
    <w:p w:rsidR="003021C8" w:rsidRPr="002813D6" w:rsidRDefault="003021C8" w:rsidP="0095560A">
      <w:pPr>
        <w:pStyle w:val="NoSpacing"/>
        <w:rPr>
          <w:color w:val="000000"/>
          <w:sz w:val="24"/>
          <w:szCs w:val="24"/>
        </w:rPr>
      </w:pPr>
    </w:p>
    <w:p w:rsidR="003021C8" w:rsidRDefault="003021C8" w:rsidP="00363158">
      <w:pPr>
        <w:pStyle w:val="NoSpacing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021C8" w:rsidRDefault="003021C8" w:rsidP="00363158">
      <w:pPr>
        <w:pStyle w:val="NoSpacing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021C8" w:rsidRDefault="003021C8" w:rsidP="00363158">
      <w:pPr>
        <w:pStyle w:val="NoSpacing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021C8" w:rsidRPr="002813D6" w:rsidRDefault="003021C8" w:rsidP="00363158">
      <w:pPr>
        <w:pStyle w:val="NoSpacing"/>
        <w:rPr>
          <w:b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19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b/>
          <w:sz w:val="24"/>
          <w:szCs w:val="24"/>
        </w:rPr>
        <w:t>Aşağıdaki cümlelerin hangisinde altı çizili sözcük somuttur?</w:t>
      </w:r>
    </w:p>
    <w:p w:rsidR="003021C8" w:rsidRPr="002813D6" w:rsidRDefault="003021C8" w:rsidP="00363158">
      <w:pPr>
        <w:pStyle w:val="NoSpacing"/>
        <w:rPr>
          <w:sz w:val="24"/>
          <w:szCs w:val="24"/>
        </w:rPr>
      </w:pPr>
      <w:r w:rsidRPr="002813D6">
        <w:rPr>
          <w:b/>
          <w:sz w:val="24"/>
          <w:szCs w:val="24"/>
        </w:rPr>
        <w:t>A.</w:t>
      </w:r>
      <w:r w:rsidRPr="002813D6">
        <w:rPr>
          <w:sz w:val="24"/>
          <w:szCs w:val="24"/>
        </w:rPr>
        <w:t xml:space="preserve"> </w:t>
      </w:r>
      <w:r w:rsidRPr="002813D6">
        <w:rPr>
          <w:sz w:val="24"/>
          <w:szCs w:val="24"/>
          <w:u w:val="single"/>
        </w:rPr>
        <w:t xml:space="preserve">Acıklı </w:t>
      </w:r>
      <w:r w:rsidRPr="002813D6">
        <w:rPr>
          <w:sz w:val="24"/>
          <w:szCs w:val="24"/>
        </w:rPr>
        <w:t>bir hayat hikâyesi oldu.</w:t>
      </w:r>
    </w:p>
    <w:p w:rsidR="003021C8" w:rsidRDefault="003021C8" w:rsidP="00363158">
      <w:pPr>
        <w:pStyle w:val="NoSpacing"/>
        <w:rPr>
          <w:b/>
          <w:sz w:val="24"/>
          <w:szCs w:val="24"/>
        </w:rPr>
      </w:pPr>
    </w:p>
    <w:p w:rsidR="003021C8" w:rsidRPr="00B93458" w:rsidRDefault="003021C8" w:rsidP="00363158">
      <w:pPr>
        <w:pStyle w:val="NoSpacing"/>
        <w:rPr>
          <w:sz w:val="24"/>
          <w:szCs w:val="24"/>
        </w:rPr>
      </w:pPr>
      <w:r w:rsidRPr="00B93458">
        <w:rPr>
          <w:sz w:val="24"/>
          <w:szCs w:val="24"/>
        </w:rPr>
        <w:t xml:space="preserve">B. Bu sözler onu çok </w:t>
      </w:r>
      <w:r w:rsidRPr="00B93458">
        <w:rPr>
          <w:sz w:val="24"/>
          <w:szCs w:val="24"/>
          <w:u w:val="single"/>
        </w:rPr>
        <w:t>duygulandırdı.</w:t>
      </w:r>
    </w:p>
    <w:p w:rsidR="003021C8" w:rsidRPr="00B93458" w:rsidRDefault="003021C8" w:rsidP="00363158">
      <w:pPr>
        <w:pStyle w:val="NoSpacing"/>
        <w:rPr>
          <w:sz w:val="24"/>
          <w:szCs w:val="24"/>
        </w:rPr>
      </w:pPr>
      <w:r w:rsidRPr="00B93458">
        <w:rPr>
          <w:sz w:val="24"/>
          <w:szCs w:val="24"/>
        </w:rPr>
        <w:t xml:space="preserve">C. </w:t>
      </w:r>
      <w:r w:rsidRPr="00B93458">
        <w:rPr>
          <w:sz w:val="24"/>
          <w:szCs w:val="24"/>
          <w:u w:val="single"/>
        </w:rPr>
        <w:t>Hüzünlendiğimi</w:t>
      </w:r>
      <w:r w:rsidRPr="00B93458">
        <w:rPr>
          <w:sz w:val="24"/>
          <w:szCs w:val="24"/>
        </w:rPr>
        <w:t xml:space="preserve"> görünce konuşmayı kesti.</w:t>
      </w:r>
    </w:p>
    <w:p w:rsidR="003021C8" w:rsidRPr="00B93458" w:rsidRDefault="003021C8" w:rsidP="00363158">
      <w:pPr>
        <w:pStyle w:val="NoSpacing"/>
        <w:rPr>
          <w:sz w:val="24"/>
          <w:szCs w:val="24"/>
        </w:rPr>
      </w:pPr>
      <w:r w:rsidRPr="00B93458">
        <w:rPr>
          <w:sz w:val="24"/>
          <w:szCs w:val="24"/>
        </w:rPr>
        <w:t xml:space="preserve">D. </w:t>
      </w:r>
      <w:r w:rsidRPr="00B93458">
        <w:rPr>
          <w:sz w:val="24"/>
          <w:szCs w:val="24"/>
          <w:u w:val="single"/>
        </w:rPr>
        <w:t xml:space="preserve">Kapıyı </w:t>
      </w:r>
      <w:r w:rsidRPr="00B93458">
        <w:rPr>
          <w:sz w:val="24"/>
          <w:szCs w:val="24"/>
        </w:rPr>
        <w:t>kim açtı?</w:t>
      </w:r>
    </w:p>
    <w:p w:rsidR="003021C8" w:rsidRPr="002813D6" w:rsidRDefault="003021C8" w:rsidP="003844E4">
      <w:pPr>
        <w:pStyle w:val="NoSpacing"/>
        <w:rPr>
          <w:sz w:val="24"/>
          <w:szCs w:val="24"/>
        </w:rPr>
      </w:pPr>
    </w:p>
    <w:p w:rsidR="003021C8" w:rsidRPr="00B93458" w:rsidRDefault="003021C8" w:rsidP="003844E4">
      <w:pPr>
        <w:pStyle w:val="NoSpacing"/>
        <w:rPr>
          <w:b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20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B93458">
        <w:rPr>
          <w:b/>
          <w:sz w:val="24"/>
          <w:szCs w:val="24"/>
        </w:rPr>
        <w:t>Aşağıdaki ata sözlerinden hangisi çalışma ile ilgilidir?</w:t>
      </w:r>
    </w:p>
    <w:p w:rsidR="003021C8" w:rsidRPr="002813D6" w:rsidRDefault="003021C8" w:rsidP="003844E4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a) Sakla samanı gelir zamanı</w:t>
      </w:r>
    </w:p>
    <w:p w:rsidR="003021C8" w:rsidRPr="002813D6" w:rsidRDefault="003021C8" w:rsidP="003844E4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b) Damlaya damlaya göl olur</w:t>
      </w:r>
    </w:p>
    <w:p w:rsidR="003021C8" w:rsidRPr="002813D6" w:rsidRDefault="003021C8" w:rsidP="003844E4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c) Çok açılma üşürsün</w:t>
      </w:r>
    </w:p>
    <w:p w:rsidR="003021C8" w:rsidRPr="002813D6" w:rsidRDefault="003021C8" w:rsidP="003844E4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d Emek olmayınca yemek olmaz</w:t>
      </w:r>
    </w:p>
    <w:p w:rsidR="003021C8" w:rsidRPr="002813D6" w:rsidRDefault="003021C8" w:rsidP="003844E4">
      <w:pPr>
        <w:pStyle w:val="NoSpacing"/>
        <w:rPr>
          <w:sz w:val="24"/>
          <w:szCs w:val="24"/>
        </w:rPr>
      </w:pPr>
    </w:p>
    <w:p w:rsidR="003021C8" w:rsidRPr="002813D6" w:rsidRDefault="003021C8" w:rsidP="003844E4">
      <w:pPr>
        <w:pStyle w:val="NoSpacing"/>
        <w:rPr>
          <w:b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21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b/>
          <w:sz w:val="24"/>
          <w:szCs w:val="24"/>
        </w:rPr>
        <w:t xml:space="preserve"> Aşağıdaki deyimlerden hangisi geveze bir kişi için kullanılır?</w:t>
      </w:r>
      <w:bookmarkStart w:id="0" w:name="_GoBack"/>
      <w:bookmarkEnd w:id="0"/>
    </w:p>
    <w:p w:rsidR="003021C8" w:rsidRPr="002813D6" w:rsidRDefault="003021C8" w:rsidP="003844E4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A) çenesi oynamak        B) dili dolaşmak</w:t>
      </w:r>
    </w:p>
    <w:p w:rsidR="003021C8" w:rsidRPr="002813D6" w:rsidRDefault="003021C8" w:rsidP="003844E4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C) çenesi düşük      D) dili damağına yapışmak</w:t>
      </w:r>
    </w:p>
    <w:p w:rsidR="003021C8" w:rsidRPr="002813D6" w:rsidRDefault="003021C8" w:rsidP="00676FEE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Pr="002813D6" w:rsidRDefault="003021C8" w:rsidP="00AA37BC">
      <w:pPr>
        <w:pStyle w:val="NoSpacing"/>
        <w:rPr>
          <w:b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22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b/>
          <w:sz w:val="24"/>
          <w:szCs w:val="24"/>
        </w:rPr>
        <w:t>Aşağıdaki cümlelerin hangisinde eylem devam etmektedir?</w:t>
      </w:r>
    </w:p>
    <w:p w:rsidR="003021C8" w:rsidRPr="002813D6" w:rsidRDefault="003021C8" w:rsidP="00AA37BC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A) Arkadaşım yeni bir kitap aldı.</w:t>
      </w:r>
    </w:p>
    <w:p w:rsidR="003021C8" w:rsidRPr="002813D6" w:rsidRDefault="003021C8" w:rsidP="00AA37BC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B) Çok çalışarak bu sınavı kazanacağım.</w:t>
      </w:r>
    </w:p>
    <w:p w:rsidR="003021C8" w:rsidRPr="002813D6" w:rsidRDefault="003021C8" w:rsidP="00AA37BC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C) Hiç yerinde durmuyor, oradan oraya koşuyor.</w:t>
      </w:r>
    </w:p>
    <w:p w:rsidR="003021C8" w:rsidRPr="002813D6" w:rsidRDefault="003021C8" w:rsidP="00AA37BC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D) Sana iki defa telefon ettim.</w:t>
      </w:r>
    </w:p>
    <w:p w:rsidR="003021C8" w:rsidRPr="002813D6" w:rsidRDefault="003021C8" w:rsidP="00676FEE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Pr="00B93458" w:rsidRDefault="003021C8" w:rsidP="00120E1D">
      <w:pPr>
        <w:rPr>
          <w:rFonts w:ascii="Calibri" w:hAnsi="Calibri"/>
        </w:rPr>
      </w:pPr>
      <w:r w:rsidRPr="002813D6">
        <w:rPr>
          <w:b/>
          <w:bdr w:val="single" w:sz="4" w:space="0" w:color="auto"/>
          <w:shd w:val="clear" w:color="auto" w:fill="FBD4B4"/>
        </w:rPr>
        <w:t>23</w:t>
      </w:r>
      <w:r w:rsidRPr="002813D6">
        <w:rPr>
          <w:bdr w:val="single" w:sz="4" w:space="0" w:color="auto"/>
          <w:shd w:val="clear" w:color="auto" w:fill="FBD4B4"/>
        </w:rPr>
        <w:t>.</w:t>
      </w:r>
      <w:r w:rsidRPr="002813D6">
        <w:t xml:space="preserve"> </w:t>
      </w:r>
      <w:r w:rsidRPr="00B93458">
        <w:rPr>
          <w:rFonts w:ascii="Calibri" w:hAnsi="Calibri"/>
        </w:rPr>
        <w:t>”Kesme işareti, kısaltmalardan sonra gelen ekleri ayırır. Gelen ek kısaltmanın okunuşuna uyar.”</w:t>
      </w:r>
    </w:p>
    <w:p w:rsidR="003021C8" w:rsidRPr="00B93458" w:rsidRDefault="003021C8" w:rsidP="00120E1D">
      <w:pPr>
        <w:rPr>
          <w:rFonts w:ascii="Calibri" w:hAnsi="Calibri"/>
          <w:b/>
        </w:rPr>
      </w:pPr>
      <w:r w:rsidRPr="00B93458">
        <w:rPr>
          <w:rFonts w:ascii="Calibri" w:hAnsi="Calibri"/>
          <w:b/>
        </w:rPr>
        <w:t>Aşağıdaki cümlelerin hangisinde bu kurala uyulmamıştır?</w:t>
      </w:r>
    </w:p>
    <w:p w:rsidR="003021C8" w:rsidRPr="002813D6" w:rsidRDefault="003021C8" w:rsidP="00120E1D">
      <w:pPr>
        <w:rPr>
          <w:rFonts w:ascii="Calibri" w:hAnsi="Calibri"/>
        </w:rPr>
      </w:pPr>
      <w:r w:rsidRPr="002813D6">
        <w:rPr>
          <w:rFonts w:ascii="Calibri" w:hAnsi="Calibri"/>
        </w:rPr>
        <w:t xml:space="preserve"> A- Öğleden sonra TRT’ye gittim.</w:t>
      </w:r>
    </w:p>
    <w:p w:rsidR="003021C8" w:rsidRPr="002813D6" w:rsidRDefault="003021C8" w:rsidP="00120E1D">
      <w:pPr>
        <w:rPr>
          <w:rFonts w:ascii="Calibri" w:hAnsi="Calibri"/>
        </w:rPr>
      </w:pPr>
      <w:r w:rsidRPr="002813D6">
        <w:rPr>
          <w:rFonts w:ascii="Calibri" w:hAnsi="Calibri"/>
        </w:rPr>
        <w:t>B- Kimsesiz yavrular ÇEK’te kalır.</w:t>
      </w:r>
    </w:p>
    <w:p w:rsidR="003021C8" w:rsidRPr="002813D6" w:rsidRDefault="003021C8" w:rsidP="00120E1D">
      <w:pPr>
        <w:rPr>
          <w:rFonts w:ascii="Calibri" w:hAnsi="Calibri"/>
        </w:rPr>
      </w:pPr>
      <w:r w:rsidRPr="002813D6">
        <w:rPr>
          <w:rFonts w:ascii="Calibri" w:hAnsi="Calibri"/>
        </w:rPr>
        <w:t>C- Aldığınız malın KDV’sini ödeyiniz.</w:t>
      </w:r>
    </w:p>
    <w:p w:rsidR="003021C8" w:rsidRPr="002813D6" w:rsidRDefault="003021C8" w:rsidP="00120E1D">
      <w:pPr>
        <w:pStyle w:val="NoSpacing"/>
        <w:rPr>
          <w:sz w:val="24"/>
          <w:szCs w:val="24"/>
        </w:rPr>
      </w:pPr>
      <w:r w:rsidRPr="002813D6">
        <w:t>D- SSK’na ödenecek pirim bedelleri artırıldı</w:t>
      </w:r>
    </w:p>
    <w:p w:rsidR="003021C8" w:rsidRPr="002813D6" w:rsidRDefault="003021C8" w:rsidP="00AF2690">
      <w:pPr>
        <w:pStyle w:val="NoSpacing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3021C8" w:rsidRPr="002813D6" w:rsidRDefault="003021C8" w:rsidP="00AF2690">
      <w:pPr>
        <w:pStyle w:val="NoSpacing"/>
        <w:rPr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24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B93458">
        <w:rPr>
          <w:b/>
          <w:sz w:val="24"/>
          <w:szCs w:val="24"/>
        </w:rPr>
        <w:t>Aşağıdaki cümlelerin hangisinde büyük harflerin yazımı ile ilgili yanlışlık vardır?</w:t>
      </w:r>
    </w:p>
    <w:p w:rsidR="003021C8" w:rsidRPr="002813D6" w:rsidRDefault="003021C8" w:rsidP="00AF2690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A) Cumhuriyet İlköğretim Okulu Ankara'dadır.</w:t>
      </w:r>
    </w:p>
    <w:p w:rsidR="003021C8" w:rsidRPr="002813D6" w:rsidRDefault="003021C8" w:rsidP="00AF2690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B) Bu yıl Karadeniz'den çok balık çıktı.</w:t>
      </w:r>
    </w:p>
    <w:p w:rsidR="003021C8" w:rsidRPr="002813D6" w:rsidRDefault="003021C8" w:rsidP="00AF2690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C) Aynur hanım geç geldi.</w:t>
      </w:r>
    </w:p>
    <w:p w:rsidR="003021C8" w:rsidRPr="002813D6" w:rsidRDefault="003021C8" w:rsidP="00AF2690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D) Ağrı Dağı Türkiye'nin en yüksek dağıdır.</w:t>
      </w:r>
    </w:p>
    <w:p w:rsidR="003021C8" w:rsidRPr="002813D6" w:rsidRDefault="003021C8" w:rsidP="00771737">
      <w:pPr>
        <w:pStyle w:val="NoSpacing"/>
        <w:rPr>
          <w:b/>
          <w:sz w:val="24"/>
          <w:szCs w:val="24"/>
        </w:rPr>
      </w:pPr>
    </w:p>
    <w:p w:rsidR="003021C8" w:rsidRPr="002813D6" w:rsidRDefault="003021C8" w:rsidP="00771737">
      <w:pPr>
        <w:pStyle w:val="NoSpacing"/>
        <w:rPr>
          <w:b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25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b/>
          <w:sz w:val="24"/>
          <w:szCs w:val="24"/>
        </w:rPr>
        <w:t xml:space="preserve">Aşağıdakilerden hangisinde deyim </w:t>
      </w:r>
      <w:r w:rsidRPr="002813D6">
        <w:rPr>
          <w:b/>
          <w:sz w:val="24"/>
          <w:szCs w:val="24"/>
          <w:u w:val="single"/>
        </w:rPr>
        <w:t>kullanılmamıştır</w:t>
      </w:r>
      <w:r w:rsidRPr="002813D6">
        <w:rPr>
          <w:b/>
          <w:sz w:val="24"/>
          <w:szCs w:val="24"/>
        </w:rPr>
        <w:t>?</w:t>
      </w:r>
    </w:p>
    <w:p w:rsidR="003021C8" w:rsidRPr="002813D6" w:rsidRDefault="003021C8" w:rsidP="00771737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A) Söylediklerimizin hiçbirine kulak asmıyor.</w:t>
      </w:r>
      <w:r w:rsidRPr="002813D6">
        <w:rPr>
          <w:sz w:val="24"/>
          <w:szCs w:val="24"/>
        </w:rPr>
        <w:tab/>
        <w:t xml:space="preserve">        </w:t>
      </w:r>
    </w:p>
    <w:p w:rsidR="003021C8" w:rsidRPr="002813D6" w:rsidRDefault="003021C8" w:rsidP="00771737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B) Kardeşine her durumda arka çıkar.</w:t>
      </w:r>
    </w:p>
    <w:p w:rsidR="003021C8" w:rsidRPr="002813D6" w:rsidRDefault="003021C8" w:rsidP="00771737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C) Aradığı kitabı nihayet bulmuş.</w:t>
      </w:r>
      <w:r w:rsidRPr="002813D6">
        <w:rPr>
          <w:sz w:val="24"/>
          <w:szCs w:val="24"/>
        </w:rPr>
        <w:tab/>
      </w:r>
      <w:r w:rsidRPr="002813D6">
        <w:rPr>
          <w:sz w:val="24"/>
          <w:szCs w:val="24"/>
        </w:rPr>
        <w:tab/>
        <w:t xml:space="preserve">         </w:t>
      </w:r>
    </w:p>
    <w:p w:rsidR="003021C8" w:rsidRPr="002813D6" w:rsidRDefault="003021C8" w:rsidP="00771737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2813D6">
        <w:rPr>
          <w:sz w:val="24"/>
          <w:szCs w:val="24"/>
        </w:rPr>
        <w:t>D) O kadar kızmış ki burnundan soluyordu</w:t>
      </w:r>
    </w:p>
    <w:p w:rsidR="003021C8" w:rsidRPr="002813D6" w:rsidRDefault="003021C8" w:rsidP="00771737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Default="003021C8" w:rsidP="00312D64">
      <w:pPr>
        <w:rPr>
          <w:rFonts w:ascii="Calibri" w:hAnsi="Calibri"/>
          <w:b/>
          <w:bdr w:val="single" w:sz="4" w:space="0" w:color="auto"/>
          <w:shd w:val="clear" w:color="auto" w:fill="FBD4B4"/>
        </w:rPr>
      </w:pPr>
    </w:p>
    <w:p w:rsidR="003021C8" w:rsidRDefault="003021C8" w:rsidP="00312D64">
      <w:pPr>
        <w:rPr>
          <w:rFonts w:ascii="Calibri" w:hAnsi="Calibri"/>
          <w:b/>
          <w:bdr w:val="single" w:sz="4" w:space="0" w:color="auto"/>
          <w:shd w:val="clear" w:color="auto" w:fill="FBD4B4"/>
        </w:rPr>
      </w:pPr>
    </w:p>
    <w:p w:rsidR="003021C8" w:rsidRPr="002813D6" w:rsidRDefault="003021C8" w:rsidP="00312D64">
      <w:pPr>
        <w:rPr>
          <w:rFonts w:ascii="Calibri" w:hAnsi="Calibri"/>
          <w:shadow/>
        </w:rPr>
      </w:pPr>
      <w:r w:rsidRPr="002813D6">
        <w:rPr>
          <w:rFonts w:ascii="Calibri" w:hAnsi="Calibri"/>
          <w:b/>
          <w:bdr w:val="single" w:sz="4" w:space="0" w:color="auto"/>
          <w:shd w:val="clear" w:color="auto" w:fill="FBD4B4"/>
        </w:rPr>
        <w:t>26</w:t>
      </w:r>
      <w:r w:rsidRPr="002813D6">
        <w:rPr>
          <w:rFonts w:ascii="Calibri" w:hAnsi="Calibri"/>
          <w:bdr w:val="single" w:sz="4" w:space="0" w:color="auto"/>
          <w:shd w:val="clear" w:color="auto" w:fill="FBD4B4"/>
        </w:rPr>
        <w:t>.</w:t>
      </w:r>
      <w:r w:rsidRPr="002813D6">
        <w:rPr>
          <w:rFonts w:ascii="Calibri" w:hAnsi="Calibri"/>
        </w:rPr>
        <w:t xml:space="preserve"> </w:t>
      </w:r>
      <w:r w:rsidRPr="002813D6">
        <w:rPr>
          <w:rFonts w:ascii="Calibri" w:hAnsi="Calibri"/>
          <w:shadow/>
        </w:rPr>
        <w:t xml:space="preserve">Aşağıdaki cümlelerin hangisinde parantezle gösterilen yere iki nokta (:) </w:t>
      </w:r>
      <w:r w:rsidRPr="002813D6">
        <w:rPr>
          <w:rFonts w:ascii="Calibri" w:hAnsi="Calibri"/>
          <w:shadow/>
          <w:u w:val="single"/>
        </w:rPr>
        <w:t>getirilemez</w:t>
      </w:r>
      <w:r w:rsidRPr="002813D6">
        <w:rPr>
          <w:rFonts w:ascii="Calibri" w:hAnsi="Calibri"/>
          <w:shadow/>
        </w:rPr>
        <w:t>?</w:t>
      </w:r>
    </w:p>
    <w:p w:rsidR="003021C8" w:rsidRPr="00B93458" w:rsidRDefault="003021C8" w:rsidP="00B93458">
      <w:pPr>
        <w:rPr>
          <w:rFonts w:ascii="Calibri" w:hAnsi="Calibri"/>
        </w:rPr>
      </w:pPr>
      <w:r w:rsidRPr="00B93458">
        <w:rPr>
          <w:rFonts w:ascii="Calibri" w:hAnsi="Calibri"/>
        </w:rPr>
        <w:t>A- Daha yapılacak o kadar çok iş var ki () anlatamam.</w:t>
      </w:r>
    </w:p>
    <w:p w:rsidR="003021C8" w:rsidRPr="00B93458" w:rsidRDefault="003021C8" w:rsidP="00B93458">
      <w:pPr>
        <w:rPr>
          <w:rFonts w:ascii="Calibri" w:hAnsi="Calibri"/>
        </w:rPr>
      </w:pPr>
      <w:r w:rsidRPr="00B93458">
        <w:rPr>
          <w:rFonts w:ascii="Calibri" w:hAnsi="Calibri"/>
        </w:rPr>
        <w:t>B- Aklımda iki isim vardı () Hakan ve Coşkun</w:t>
      </w:r>
    </w:p>
    <w:p w:rsidR="003021C8" w:rsidRPr="00B93458" w:rsidRDefault="003021C8" w:rsidP="00B93458">
      <w:pPr>
        <w:rPr>
          <w:rFonts w:ascii="Calibri" w:hAnsi="Calibri"/>
        </w:rPr>
      </w:pPr>
      <w:r w:rsidRPr="00B93458">
        <w:rPr>
          <w:rFonts w:ascii="Calibri" w:hAnsi="Calibri"/>
        </w:rPr>
        <w:t>C- Bize şunları da söyledi () Çalışın ve kazanın.</w:t>
      </w:r>
    </w:p>
    <w:p w:rsidR="003021C8" w:rsidRPr="00B93458" w:rsidRDefault="003021C8" w:rsidP="00B93458">
      <w:pPr>
        <w:rPr>
          <w:rFonts w:ascii="Calibri" w:hAnsi="Calibri"/>
        </w:rPr>
      </w:pPr>
      <w:r w:rsidRPr="00B93458">
        <w:rPr>
          <w:rFonts w:ascii="Calibri" w:hAnsi="Calibri"/>
        </w:rPr>
        <w:t>D- Sözcük türleri şunlardır () İsim, sıfat, zamir</w:t>
      </w:r>
    </w:p>
    <w:p w:rsidR="003021C8" w:rsidRPr="002813D6" w:rsidRDefault="003021C8" w:rsidP="00B93458"/>
    <w:p w:rsidR="003021C8" w:rsidRDefault="003021C8" w:rsidP="00802F77">
      <w:pPr>
        <w:rPr>
          <w:rFonts w:ascii="Calibri" w:hAnsi="Calibri"/>
          <w:b/>
          <w:bdr w:val="single" w:sz="4" w:space="0" w:color="auto"/>
          <w:shd w:val="clear" w:color="auto" w:fill="FBD4B4"/>
        </w:rPr>
      </w:pPr>
    </w:p>
    <w:p w:rsidR="003021C8" w:rsidRPr="002813D6" w:rsidRDefault="003021C8" w:rsidP="00802F77">
      <w:pPr>
        <w:rPr>
          <w:rFonts w:ascii="Calibri" w:hAnsi="Calibri"/>
          <w:b/>
          <w:i/>
        </w:rPr>
      </w:pPr>
      <w:r w:rsidRPr="002813D6">
        <w:rPr>
          <w:rFonts w:ascii="Calibri" w:hAnsi="Calibri"/>
          <w:b/>
          <w:bdr w:val="single" w:sz="4" w:space="0" w:color="auto"/>
          <w:shd w:val="clear" w:color="auto" w:fill="FBD4B4"/>
        </w:rPr>
        <w:t>27</w:t>
      </w:r>
      <w:r w:rsidRPr="002813D6">
        <w:rPr>
          <w:rFonts w:ascii="Calibri" w:hAnsi="Calibri"/>
          <w:bdr w:val="single" w:sz="4" w:space="0" w:color="auto"/>
          <w:shd w:val="clear" w:color="auto" w:fill="FBD4B4"/>
        </w:rPr>
        <w:t>.</w:t>
      </w:r>
      <w:r w:rsidRPr="002813D6">
        <w:rPr>
          <w:rFonts w:ascii="Calibri" w:hAnsi="Calibri"/>
        </w:rPr>
        <w:t xml:space="preserve"> </w:t>
      </w:r>
      <w:r w:rsidRPr="002813D6">
        <w:rPr>
          <w:rFonts w:ascii="Calibri" w:hAnsi="Calibri"/>
          <w:b/>
          <w:i/>
        </w:rPr>
        <w:t>Aşağıdakilerden hangisi özdeyiştir?</w:t>
      </w:r>
    </w:p>
    <w:p w:rsidR="003021C8" w:rsidRPr="002813D6" w:rsidRDefault="003021C8" w:rsidP="00802F77">
      <w:pPr>
        <w:rPr>
          <w:rFonts w:ascii="Calibri" w:hAnsi="Calibri"/>
          <w:i/>
        </w:rPr>
      </w:pPr>
      <w:r w:rsidRPr="002813D6">
        <w:rPr>
          <w:rFonts w:ascii="Calibri" w:hAnsi="Calibri"/>
          <w:i/>
        </w:rPr>
        <w:t>A) Sermayeyi kediye yüklemek</w:t>
      </w:r>
      <w:r w:rsidRPr="002813D6">
        <w:rPr>
          <w:rFonts w:ascii="Calibri" w:hAnsi="Calibri"/>
          <w:i/>
        </w:rPr>
        <w:tab/>
      </w:r>
      <w:r w:rsidRPr="002813D6">
        <w:rPr>
          <w:rFonts w:ascii="Calibri" w:hAnsi="Calibri"/>
          <w:i/>
        </w:rPr>
        <w:tab/>
      </w:r>
      <w:r w:rsidRPr="002813D6">
        <w:rPr>
          <w:rFonts w:ascii="Calibri" w:hAnsi="Calibri"/>
          <w:i/>
        </w:rPr>
        <w:tab/>
      </w:r>
    </w:p>
    <w:p w:rsidR="003021C8" w:rsidRPr="002813D6" w:rsidRDefault="003021C8" w:rsidP="00802F77">
      <w:pPr>
        <w:rPr>
          <w:rFonts w:ascii="Calibri" w:hAnsi="Calibri"/>
          <w:bCs/>
          <w:i/>
        </w:rPr>
      </w:pPr>
      <w:r w:rsidRPr="002813D6">
        <w:rPr>
          <w:rFonts w:ascii="Calibri" w:hAnsi="Calibri"/>
          <w:i/>
        </w:rPr>
        <w:t xml:space="preserve">B) </w:t>
      </w:r>
      <w:r w:rsidRPr="002813D6">
        <w:rPr>
          <w:rFonts w:ascii="Calibri" w:hAnsi="Calibri"/>
          <w:bCs/>
          <w:i/>
        </w:rPr>
        <w:t>Lâfla peynir gemisi yürümez.</w:t>
      </w:r>
    </w:p>
    <w:p w:rsidR="003021C8" w:rsidRPr="002813D6" w:rsidRDefault="003021C8" w:rsidP="00802F77">
      <w:pPr>
        <w:rPr>
          <w:rFonts w:ascii="Calibri" w:hAnsi="Calibri"/>
        </w:rPr>
      </w:pPr>
      <w:r w:rsidRPr="002813D6">
        <w:rPr>
          <w:rFonts w:ascii="Calibri" w:hAnsi="Calibri"/>
          <w:bCs/>
          <w:i/>
        </w:rPr>
        <w:t xml:space="preserve">C)  </w:t>
      </w:r>
      <w:r w:rsidRPr="002813D6">
        <w:rPr>
          <w:rFonts w:ascii="Calibri" w:hAnsi="Calibri"/>
        </w:rPr>
        <w:t xml:space="preserve">“Yurtta  Barış, Dünyada  Barış”                      </w:t>
      </w:r>
    </w:p>
    <w:p w:rsidR="003021C8" w:rsidRPr="002813D6" w:rsidRDefault="003021C8" w:rsidP="00802F77">
      <w:pPr>
        <w:rPr>
          <w:rFonts w:ascii="Calibri" w:hAnsi="Calibri"/>
        </w:rPr>
      </w:pPr>
      <w:r w:rsidRPr="002813D6">
        <w:rPr>
          <w:rFonts w:ascii="Calibri" w:hAnsi="Calibri"/>
          <w:bCs/>
          <w:i/>
        </w:rPr>
        <w:t>D) Leyleğin ömrü laklakla geçer.</w:t>
      </w:r>
    </w:p>
    <w:p w:rsidR="003021C8" w:rsidRPr="002813D6" w:rsidRDefault="003021C8" w:rsidP="00312D64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Pr="002813D6" w:rsidRDefault="003021C8" w:rsidP="00263215">
      <w:pPr>
        <w:pStyle w:val="NoSpacing"/>
        <w:rPr>
          <w:b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28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b/>
          <w:sz w:val="24"/>
          <w:szCs w:val="24"/>
        </w:rPr>
        <w:t>Aşağıdaki cümlelerin hangisinde kesme işareti kullanılması gerekmez?</w:t>
      </w:r>
    </w:p>
    <w:p w:rsidR="003021C8" w:rsidRPr="002813D6" w:rsidRDefault="003021C8" w:rsidP="00263215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a.  Yalçınlar gelecek yıl buradan taşınacaklarını.</w:t>
      </w:r>
    </w:p>
    <w:p w:rsidR="003021C8" w:rsidRPr="002813D6" w:rsidRDefault="003021C8" w:rsidP="00263215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b.  Hüseyinin kardeşi çok yaramaz bir çocuktur.</w:t>
      </w:r>
      <w:r w:rsidRPr="002813D6">
        <w:rPr>
          <w:sz w:val="24"/>
          <w:szCs w:val="24"/>
        </w:rPr>
        <w:br/>
        <w:t>c.  Adapazarında oturan halamları ziyaret ettik.</w:t>
      </w:r>
    </w:p>
    <w:p w:rsidR="003021C8" w:rsidRPr="002813D6" w:rsidRDefault="003021C8" w:rsidP="00263215">
      <w:pPr>
        <w:pStyle w:val="NoSpacing"/>
        <w:rPr>
          <w:sz w:val="24"/>
          <w:szCs w:val="24"/>
        </w:rPr>
      </w:pPr>
      <w:r w:rsidRPr="002813D6">
        <w:rPr>
          <w:sz w:val="24"/>
          <w:szCs w:val="24"/>
        </w:rPr>
        <w:t>d.  Karadenizde fındık, çay gibi bitkiler yetişir.</w:t>
      </w:r>
    </w:p>
    <w:p w:rsidR="003021C8" w:rsidRPr="002813D6" w:rsidRDefault="003021C8" w:rsidP="00312D64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021C8" w:rsidRPr="00120E1D" w:rsidRDefault="003021C8" w:rsidP="00FB2999">
      <w:pPr>
        <w:pStyle w:val="NoSpacing"/>
        <w:rPr>
          <w:b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margin-left:96.85pt;margin-top:6.8pt;width:156pt;height:64pt;z-index:251661824" adj="-2382,-810" strokecolor="#00b050" strokeweight="1.5pt">
            <v:textbox style="mso-next-textbox:#_x0000_s1034">
              <w:txbxContent>
                <w:p w:rsidR="003021C8" w:rsidRPr="00DB0E67" w:rsidRDefault="003021C8" w:rsidP="00120E1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Çocuklar, </w:t>
                  </w:r>
                  <w:r w:rsidRPr="00DB0E67">
                    <w:rPr>
                      <w:rFonts w:ascii="Comic Sans MS" w:hAnsi="Comic Sans MS"/>
                      <w:b/>
                    </w:rPr>
                    <w:t xml:space="preserve">bir daha burada  </w:t>
                  </w:r>
                  <w:r>
                    <w:rPr>
                      <w:rFonts w:ascii="Comic Sans MS" w:hAnsi="Comic Sans MS"/>
                      <w:b/>
                    </w:rPr>
                    <w:t xml:space="preserve">sakın  </w:t>
                  </w:r>
                  <w:r w:rsidRPr="00DB0E67">
                    <w:rPr>
                      <w:rFonts w:ascii="Comic Sans MS" w:hAnsi="Comic Sans MS"/>
                      <w:b/>
                    </w:rPr>
                    <w:t xml:space="preserve">top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DB0E67">
                    <w:rPr>
                      <w:rFonts w:ascii="Comic Sans MS" w:hAnsi="Comic Sans MS"/>
                      <w:b/>
                    </w:rPr>
                    <w:t>oynamayın !</w:t>
                  </w:r>
                </w:p>
              </w:txbxContent>
            </v:textbox>
          </v:shape>
        </w:pict>
      </w: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29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627726">
        <w:rPr>
          <w:rFonts w:ascii="Comic Sans MS" w:hAnsi="Comic Sans MS"/>
          <w:b/>
          <w:noProof/>
          <w:lang w:eastAsia="tr-TR"/>
        </w:rPr>
        <w:pict>
          <v:shape id="Resim 1" o:spid="_x0000_i1025" type="#_x0000_t75" style="width:57.75pt;height:59.25pt;visibility:visible">
            <v:imagedata r:id="rId12" o:title=""/>
          </v:shape>
        </w:pict>
      </w:r>
    </w:p>
    <w:p w:rsidR="003021C8" w:rsidRDefault="003021C8" w:rsidP="00710741">
      <w:pPr>
        <w:pStyle w:val="NoSpacing"/>
        <w:rPr>
          <w:b/>
          <w:color w:val="000000"/>
          <w:sz w:val="24"/>
          <w:szCs w:val="24"/>
          <w:lang w:eastAsia="tr-TR"/>
        </w:rPr>
      </w:pPr>
    </w:p>
    <w:p w:rsidR="003021C8" w:rsidRDefault="003021C8" w:rsidP="00710741">
      <w:pPr>
        <w:pStyle w:val="NoSpacing"/>
        <w:rPr>
          <w:noProof/>
          <w:sz w:val="24"/>
          <w:szCs w:val="24"/>
          <w:lang w:eastAsia="tr-TR"/>
        </w:rPr>
      </w:pPr>
      <w:r w:rsidRPr="00120E1D">
        <w:rPr>
          <w:b/>
          <w:noProof/>
          <w:sz w:val="24"/>
          <w:szCs w:val="24"/>
          <w:lang w:eastAsia="tr-TR"/>
        </w:rPr>
        <w:t xml:space="preserve">Yukarıdaki konuşmada adın yerine kullanılan kelime aşağıdakilerden hangisidir ?                               </w:t>
      </w:r>
      <w:r w:rsidRPr="00120E1D">
        <w:rPr>
          <w:noProof/>
          <w:sz w:val="24"/>
          <w:szCs w:val="24"/>
          <w:lang w:eastAsia="tr-TR"/>
        </w:rPr>
        <w:t xml:space="preserve">A )  çocuklar     B )  top                                                </w:t>
      </w:r>
    </w:p>
    <w:p w:rsidR="003021C8" w:rsidRPr="00120E1D" w:rsidRDefault="003021C8" w:rsidP="00710741">
      <w:pPr>
        <w:pStyle w:val="NoSpacing"/>
        <w:rPr>
          <w:b/>
          <w:color w:val="000000"/>
          <w:sz w:val="24"/>
          <w:szCs w:val="24"/>
          <w:lang w:eastAsia="tr-TR"/>
        </w:rPr>
      </w:pPr>
      <w:r w:rsidRPr="00120E1D">
        <w:rPr>
          <w:noProof/>
          <w:sz w:val="24"/>
          <w:szCs w:val="24"/>
          <w:lang w:eastAsia="tr-TR"/>
        </w:rPr>
        <w:t xml:space="preserve"> C )  oynamayın   D )  burada                                                                                                                                                                       </w:t>
      </w:r>
    </w:p>
    <w:p w:rsidR="003021C8" w:rsidRPr="002813D6" w:rsidRDefault="003021C8" w:rsidP="00710741">
      <w:pPr>
        <w:pStyle w:val="NoSpacing"/>
        <w:rPr>
          <w:b/>
          <w:color w:val="000000"/>
          <w:sz w:val="24"/>
          <w:szCs w:val="24"/>
          <w:lang w:eastAsia="tr-TR"/>
        </w:rPr>
      </w:pPr>
    </w:p>
    <w:p w:rsidR="003021C8" w:rsidRPr="002813D6" w:rsidRDefault="003021C8" w:rsidP="00710741">
      <w:pPr>
        <w:pStyle w:val="NoSpacing"/>
        <w:rPr>
          <w:color w:val="000000"/>
          <w:sz w:val="24"/>
          <w:szCs w:val="24"/>
        </w:rPr>
      </w:pPr>
      <w:r w:rsidRPr="002813D6">
        <w:rPr>
          <w:b/>
          <w:sz w:val="24"/>
          <w:szCs w:val="24"/>
          <w:bdr w:val="single" w:sz="4" w:space="0" w:color="auto"/>
          <w:shd w:val="clear" w:color="auto" w:fill="FBD4B4"/>
        </w:rPr>
        <w:t>30</w:t>
      </w:r>
      <w:r w:rsidRPr="002813D6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2813D6">
        <w:rPr>
          <w:sz w:val="24"/>
          <w:szCs w:val="24"/>
        </w:rPr>
        <w:t xml:space="preserve"> </w:t>
      </w:r>
      <w:r w:rsidRPr="002813D6">
        <w:rPr>
          <w:b/>
          <w:bCs/>
          <w:color w:val="000000"/>
          <w:sz w:val="24"/>
          <w:szCs w:val="24"/>
        </w:rPr>
        <w:t>Aşağıdaki cümlelerin hangisinde nokta yanlış yerde kullanılmıştır?</w:t>
      </w:r>
    </w:p>
    <w:p w:rsidR="003021C8" w:rsidRPr="002813D6" w:rsidRDefault="003021C8" w:rsidP="00710741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>A. Toplantı 13.00'te başladı.                                                 B. Türk Dil Kurumu, 1932 yılında kurulmuştur.</w:t>
      </w:r>
    </w:p>
    <w:p w:rsidR="003021C8" w:rsidRPr="002813D6" w:rsidRDefault="003021C8" w:rsidP="00710741">
      <w:pPr>
        <w:pStyle w:val="NoSpacing"/>
        <w:rPr>
          <w:color w:val="000000"/>
          <w:sz w:val="24"/>
          <w:szCs w:val="24"/>
        </w:rPr>
      </w:pPr>
      <w:r w:rsidRPr="002813D6">
        <w:rPr>
          <w:color w:val="000000"/>
          <w:sz w:val="24"/>
          <w:szCs w:val="24"/>
        </w:rPr>
        <w:t xml:space="preserve">C. Cumhuriyet Mah. Selvi Sok. 12 numarada oturuyoruz.        </w:t>
      </w:r>
    </w:p>
    <w:p w:rsidR="003021C8" w:rsidRDefault="003021C8" w:rsidP="00120E1D">
      <w:pPr>
        <w:shd w:val="clear" w:color="auto" w:fill="FFFFFF"/>
        <w:rPr>
          <w:rFonts w:ascii="Calibri" w:hAnsi="Calibri"/>
          <w:b/>
          <w:color w:val="000000"/>
        </w:rPr>
      </w:pPr>
      <w:r w:rsidRPr="002813D6">
        <w:rPr>
          <w:rFonts w:ascii="Calibri" w:hAnsi="Calibri"/>
          <w:color w:val="000000"/>
        </w:rPr>
        <w:t>D. Gelecek yıl 5. inci sınıfta okuyacağım</w:t>
      </w:r>
    </w:p>
    <w:p w:rsidR="003021C8" w:rsidRPr="00120E1D" w:rsidRDefault="003021C8" w:rsidP="002813D6">
      <w:pPr>
        <w:shd w:val="clear" w:color="auto" w:fill="FFFFFF"/>
        <w:rPr>
          <w:rFonts w:ascii="Calibri" w:hAnsi="Calibri"/>
          <w:b/>
          <w:color w:val="000000"/>
        </w:rPr>
      </w:pPr>
      <w:r w:rsidRPr="002813D6">
        <w:rPr>
          <w:rFonts w:ascii="Calibri" w:hAnsi="Calibri"/>
        </w:rPr>
        <w:t xml:space="preserve">                                                       </w:t>
      </w:r>
      <w:r>
        <w:rPr>
          <w:rFonts w:ascii="Calibri" w:hAnsi="Calibri"/>
        </w:rPr>
        <w:t xml:space="preserve">                             </w:t>
      </w:r>
    </w:p>
    <w:p w:rsidR="003021C8" w:rsidRPr="002813D6" w:rsidRDefault="003021C8" w:rsidP="00B93458">
      <w:pPr>
        <w:shd w:val="clear" w:color="auto" w:fill="FFFFFF"/>
        <w:rPr>
          <w:rFonts w:ascii="Calibri" w:hAnsi="Calibri"/>
          <w:color w:val="000000"/>
        </w:rPr>
      </w:pPr>
      <w:r>
        <w:rPr>
          <w:rFonts w:ascii="Calibri" w:hAnsi="Calibri"/>
          <w:b/>
          <w:bdr w:val="single" w:sz="4" w:space="0" w:color="auto"/>
          <w:shd w:val="clear" w:color="auto" w:fill="FBD4B4"/>
        </w:rPr>
        <w:t>31</w:t>
      </w:r>
      <w:r w:rsidRPr="002813D6">
        <w:rPr>
          <w:rFonts w:ascii="Calibri" w:hAnsi="Calibri"/>
          <w:bdr w:val="single" w:sz="4" w:space="0" w:color="auto"/>
          <w:shd w:val="clear" w:color="auto" w:fill="FBD4B4"/>
        </w:rPr>
        <w:t xml:space="preserve">.  </w:t>
      </w:r>
      <w:r w:rsidRPr="002813D6">
        <w:rPr>
          <w:rFonts w:ascii="Calibri" w:hAnsi="Calibri"/>
          <w:color w:val="000000"/>
        </w:rPr>
        <w:t>Aşağıdak</w:t>
      </w:r>
      <w:r>
        <w:rPr>
          <w:rFonts w:ascii="Calibri" w:hAnsi="Calibri"/>
          <w:color w:val="000000"/>
        </w:rPr>
        <w:t xml:space="preserve">i cümlelerde hece düşmesi (ünlü </w:t>
      </w:r>
      <w:r w:rsidRPr="002813D6">
        <w:rPr>
          <w:rFonts w:ascii="Calibri" w:hAnsi="Calibri"/>
          <w:color w:val="000000"/>
        </w:rPr>
        <w:t>düşmesi ) olan kelimelerin altını çizin</w:t>
      </w:r>
      <w:r w:rsidRPr="00B93458">
        <w:rPr>
          <w:rFonts w:ascii="Calibri" w:hAnsi="Calibri"/>
          <w:b/>
          <w:color w:val="000000"/>
        </w:rPr>
        <w:t>.</w:t>
      </w:r>
      <w:r>
        <w:rPr>
          <w:rFonts w:ascii="Calibri" w:hAnsi="Calibri"/>
          <w:b/>
          <w:color w:val="000000"/>
        </w:rPr>
        <w:t xml:space="preserve">( 4 </w:t>
      </w:r>
      <w:r w:rsidRPr="00B93458">
        <w:rPr>
          <w:rFonts w:ascii="Calibri" w:hAnsi="Calibri"/>
          <w:b/>
          <w:color w:val="000000"/>
        </w:rPr>
        <w:t xml:space="preserve"> PUAN )</w:t>
      </w:r>
    </w:p>
    <w:p w:rsidR="003021C8" w:rsidRPr="002813D6" w:rsidRDefault="003021C8" w:rsidP="002813D6">
      <w:pPr>
        <w:shd w:val="clear" w:color="auto" w:fill="FFFFFF"/>
        <w:ind w:left="360"/>
        <w:rPr>
          <w:rFonts w:ascii="Calibri" w:hAnsi="Calibri"/>
          <w:color w:val="000000"/>
        </w:rPr>
      </w:pPr>
    </w:p>
    <w:p w:rsidR="003021C8" w:rsidRPr="00B93458" w:rsidRDefault="003021C8" w:rsidP="00B93458">
      <w:pPr>
        <w:pStyle w:val="ListParagraph"/>
        <w:numPr>
          <w:ilvl w:val="0"/>
          <w:numId w:val="13"/>
        </w:numPr>
        <w:shd w:val="clear" w:color="auto" w:fill="FFFFFF"/>
        <w:rPr>
          <w:color w:val="000000"/>
          <w:sz w:val="24"/>
          <w:szCs w:val="24"/>
        </w:rPr>
      </w:pPr>
      <w:r w:rsidRPr="00B93458">
        <w:rPr>
          <w:color w:val="000000"/>
          <w:sz w:val="24"/>
          <w:szCs w:val="24"/>
        </w:rPr>
        <w:t>O kadar çok acıktım ki karnım zil çalıyor.</w:t>
      </w:r>
    </w:p>
    <w:p w:rsidR="003021C8" w:rsidRPr="00B93458" w:rsidRDefault="003021C8" w:rsidP="00B93458">
      <w:pPr>
        <w:pStyle w:val="ListParagraph"/>
        <w:shd w:val="clear" w:color="auto" w:fill="FFFFFF"/>
        <w:ind w:left="405"/>
        <w:rPr>
          <w:color w:val="000000"/>
          <w:sz w:val="24"/>
          <w:szCs w:val="24"/>
        </w:rPr>
      </w:pPr>
    </w:p>
    <w:p w:rsidR="003021C8" w:rsidRPr="00B93458" w:rsidRDefault="003021C8" w:rsidP="00B93458">
      <w:pPr>
        <w:pStyle w:val="ListParagraph"/>
        <w:numPr>
          <w:ilvl w:val="0"/>
          <w:numId w:val="13"/>
        </w:numPr>
        <w:shd w:val="clear" w:color="auto" w:fill="FFFFFF"/>
        <w:rPr>
          <w:color w:val="000000"/>
          <w:sz w:val="24"/>
          <w:szCs w:val="24"/>
        </w:rPr>
      </w:pPr>
      <w:r w:rsidRPr="00B93458">
        <w:rPr>
          <w:color w:val="000000"/>
          <w:sz w:val="24"/>
          <w:szCs w:val="24"/>
        </w:rPr>
        <w:t>Bu havada bağrın açık dolaşırsan tabi üşürsün.</w:t>
      </w:r>
    </w:p>
    <w:p w:rsidR="003021C8" w:rsidRDefault="003021C8" w:rsidP="00120E1D">
      <w:pPr>
        <w:rPr>
          <w:rFonts w:ascii="Calibri" w:hAnsi="Calibri"/>
          <w:b/>
          <w:noProof/>
        </w:rPr>
      </w:pPr>
    </w:p>
    <w:p w:rsidR="003021C8" w:rsidRPr="00120E1D" w:rsidRDefault="003021C8" w:rsidP="00120E1D">
      <w:pPr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noProof/>
        </w:rPr>
        <w:t xml:space="preserve">32. </w:t>
      </w:r>
      <w:r w:rsidRPr="00120E1D">
        <w:rPr>
          <w:rFonts w:ascii="Calibri" w:hAnsi="Calibri"/>
          <w:b/>
          <w:noProof/>
        </w:rPr>
        <w:t>Aşağıdaki tabloda abartılı ifadelerin yer aldıgı cümlenin başına ‘A ‘ duygu bildiren cümlelerin başına ‘ D ‘ yazınız.</w:t>
      </w:r>
    </w:p>
    <w:p w:rsidR="003021C8" w:rsidRDefault="003021C8" w:rsidP="002813D6">
      <w:pPr>
        <w:shd w:val="clear" w:color="auto" w:fill="FFFFFF"/>
        <w:rPr>
          <w:rFonts w:ascii="Calibri" w:hAnsi="Calibri"/>
          <w:color w:val="000000"/>
        </w:rPr>
      </w:pPr>
    </w:p>
    <w:tbl>
      <w:tblPr>
        <w:tblpPr w:leftFromText="141" w:rightFromText="141" w:vertAnchor="text" w:horzAnchor="margin" w:tblpXSpec="right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"/>
        <w:gridCol w:w="2231"/>
        <w:gridCol w:w="248"/>
        <w:gridCol w:w="2521"/>
      </w:tblGrid>
      <w:tr w:rsidR="003021C8" w:rsidTr="00120E1D">
        <w:tc>
          <w:tcPr>
            <w:tcW w:w="262" w:type="dxa"/>
          </w:tcPr>
          <w:p w:rsidR="003021C8" w:rsidRPr="00F91CFD" w:rsidRDefault="003021C8" w:rsidP="00120E1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31" w:type="dxa"/>
          </w:tcPr>
          <w:p w:rsidR="003021C8" w:rsidRPr="00120E1D" w:rsidRDefault="003021C8" w:rsidP="00120E1D">
            <w:pPr>
              <w:rPr>
                <w:rFonts w:ascii="Calibri" w:hAnsi="Calibri"/>
              </w:rPr>
            </w:pPr>
            <w:r w:rsidRPr="00120E1D">
              <w:rPr>
                <w:rFonts w:ascii="Calibri" w:hAnsi="Calibri"/>
              </w:rPr>
              <w:t>Yarın pikniğe gideceğim için çok mutluyum.</w:t>
            </w:r>
          </w:p>
        </w:tc>
        <w:tc>
          <w:tcPr>
            <w:tcW w:w="248" w:type="dxa"/>
          </w:tcPr>
          <w:p w:rsidR="003021C8" w:rsidRPr="00120E1D" w:rsidRDefault="003021C8" w:rsidP="00120E1D">
            <w:pPr>
              <w:rPr>
                <w:rFonts w:ascii="Calibri" w:hAnsi="Calibri"/>
              </w:rPr>
            </w:pPr>
          </w:p>
        </w:tc>
        <w:tc>
          <w:tcPr>
            <w:tcW w:w="2521" w:type="dxa"/>
          </w:tcPr>
          <w:p w:rsidR="003021C8" w:rsidRPr="00120E1D" w:rsidRDefault="003021C8" w:rsidP="00120E1D">
            <w:pPr>
              <w:rPr>
                <w:rFonts w:ascii="Calibri" w:hAnsi="Calibri"/>
              </w:rPr>
            </w:pPr>
            <w:r w:rsidRPr="00120E1D">
              <w:rPr>
                <w:rFonts w:ascii="Calibri" w:hAnsi="Calibri"/>
              </w:rPr>
              <w:t>Yürümekten ayaklarıma kara sular indi.</w:t>
            </w:r>
          </w:p>
        </w:tc>
      </w:tr>
      <w:tr w:rsidR="003021C8" w:rsidTr="00120E1D">
        <w:tc>
          <w:tcPr>
            <w:tcW w:w="262" w:type="dxa"/>
          </w:tcPr>
          <w:p w:rsidR="003021C8" w:rsidRPr="00F91CFD" w:rsidRDefault="003021C8" w:rsidP="00120E1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31" w:type="dxa"/>
          </w:tcPr>
          <w:p w:rsidR="003021C8" w:rsidRPr="00120E1D" w:rsidRDefault="003021C8" w:rsidP="00120E1D">
            <w:pPr>
              <w:rPr>
                <w:rFonts w:ascii="Calibri" w:hAnsi="Calibri"/>
              </w:rPr>
            </w:pPr>
            <w:r w:rsidRPr="00120E1D">
              <w:rPr>
                <w:rFonts w:ascii="Calibri" w:hAnsi="Calibri"/>
              </w:rPr>
              <w:t>Ali sınıftan kurşun gibi çıktı.</w:t>
            </w:r>
          </w:p>
        </w:tc>
        <w:tc>
          <w:tcPr>
            <w:tcW w:w="248" w:type="dxa"/>
          </w:tcPr>
          <w:p w:rsidR="003021C8" w:rsidRPr="00120E1D" w:rsidRDefault="003021C8" w:rsidP="00120E1D">
            <w:pPr>
              <w:rPr>
                <w:rFonts w:ascii="Calibri" w:hAnsi="Calibri"/>
              </w:rPr>
            </w:pPr>
          </w:p>
        </w:tc>
        <w:tc>
          <w:tcPr>
            <w:tcW w:w="2521" w:type="dxa"/>
          </w:tcPr>
          <w:p w:rsidR="003021C8" w:rsidRPr="00120E1D" w:rsidRDefault="003021C8" w:rsidP="00120E1D">
            <w:pPr>
              <w:rPr>
                <w:rFonts w:ascii="Calibri" w:hAnsi="Calibri"/>
              </w:rPr>
            </w:pPr>
            <w:r w:rsidRPr="00120E1D">
              <w:rPr>
                <w:rFonts w:ascii="Calibri" w:hAnsi="Calibri"/>
              </w:rPr>
              <w:t>Kardeşim hastalanınca çok üzüldüm.</w:t>
            </w:r>
          </w:p>
        </w:tc>
      </w:tr>
      <w:tr w:rsidR="003021C8" w:rsidTr="00120E1D">
        <w:tc>
          <w:tcPr>
            <w:tcW w:w="262" w:type="dxa"/>
          </w:tcPr>
          <w:p w:rsidR="003021C8" w:rsidRPr="00F91CFD" w:rsidRDefault="003021C8" w:rsidP="00120E1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31" w:type="dxa"/>
          </w:tcPr>
          <w:p w:rsidR="003021C8" w:rsidRPr="00120E1D" w:rsidRDefault="003021C8" w:rsidP="00120E1D">
            <w:pPr>
              <w:rPr>
                <w:rFonts w:ascii="Calibri" w:hAnsi="Calibri"/>
              </w:rPr>
            </w:pPr>
            <w:r w:rsidRPr="00120E1D">
              <w:rPr>
                <w:rFonts w:ascii="Calibri" w:hAnsi="Calibri"/>
              </w:rPr>
              <w:t>Ahmet’i gerçekten çok kıskandım.</w:t>
            </w:r>
          </w:p>
        </w:tc>
        <w:tc>
          <w:tcPr>
            <w:tcW w:w="248" w:type="dxa"/>
          </w:tcPr>
          <w:p w:rsidR="003021C8" w:rsidRPr="00120E1D" w:rsidRDefault="003021C8" w:rsidP="00120E1D">
            <w:pPr>
              <w:rPr>
                <w:rFonts w:ascii="Calibri" w:hAnsi="Calibri"/>
              </w:rPr>
            </w:pPr>
          </w:p>
        </w:tc>
        <w:tc>
          <w:tcPr>
            <w:tcW w:w="2521" w:type="dxa"/>
          </w:tcPr>
          <w:p w:rsidR="003021C8" w:rsidRPr="00120E1D" w:rsidRDefault="003021C8" w:rsidP="00120E1D">
            <w:pPr>
              <w:rPr>
                <w:rFonts w:ascii="Calibri" w:hAnsi="Calibri"/>
              </w:rPr>
            </w:pPr>
            <w:r w:rsidRPr="00120E1D">
              <w:rPr>
                <w:rFonts w:ascii="Calibri" w:hAnsi="Calibri"/>
              </w:rPr>
              <w:t>Müziğin sesini o kadar çok açmıştı ki sağır olacaktım.</w:t>
            </w:r>
          </w:p>
        </w:tc>
      </w:tr>
    </w:tbl>
    <w:p w:rsidR="003021C8" w:rsidRDefault="003021C8" w:rsidP="002813D6">
      <w:pPr>
        <w:shd w:val="clear" w:color="auto" w:fill="FFFFFF"/>
        <w:rPr>
          <w:rFonts w:ascii="Calibri" w:hAnsi="Calibri"/>
          <w:b/>
          <w:color w:val="000000"/>
        </w:rPr>
      </w:pPr>
    </w:p>
    <w:p w:rsidR="003021C8" w:rsidRDefault="003021C8" w:rsidP="00120E1D">
      <w:pPr>
        <w:shd w:val="clear" w:color="auto" w:fill="FFFFFF"/>
        <w:rPr>
          <w:rFonts w:ascii="Calibri" w:hAnsi="Calibri"/>
          <w:b/>
          <w:color w:val="000000"/>
        </w:rPr>
      </w:pPr>
      <w:r w:rsidRPr="00B93458">
        <w:rPr>
          <w:rFonts w:ascii="Calibri" w:hAnsi="Calibri"/>
          <w:b/>
          <w:color w:val="000000"/>
        </w:rPr>
        <w:t xml:space="preserve">Not: Her </w:t>
      </w:r>
      <w:r>
        <w:rPr>
          <w:rFonts w:ascii="Calibri" w:hAnsi="Calibri"/>
          <w:b/>
          <w:color w:val="000000"/>
        </w:rPr>
        <w:t xml:space="preserve">test soru su 3 puan,  31. Soru  4 Puan, 32. Soru 6 puandır. </w:t>
      </w:r>
    </w:p>
    <w:p w:rsidR="003021C8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 xml:space="preserve">                                          </w:t>
      </w: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 xml:space="preserve">          BAŞARILAR</w:t>
      </w: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3B08A7">
      <w:pPr>
        <w:shd w:val="clear" w:color="auto" w:fill="FFFFFF"/>
        <w:ind w:left="360"/>
        <w:rPr>
          <w:rFonts w:ascii="Calibri" w:hAnsi="Calibri"/>
          <w:b/>
          <w:color w:val="000000"/>
        </w:rPr>
      </w:pPr>
    </w:p>
    <w:p w:rsidR="003021C8" w:rsidRPr="002813D6" w:rsidRDefault="003021C8" w:rsidP="00561F9D">
      <w:pPr>
        <w:shd w:val="clear" w:color="auto" w:fill="FFFFFF"/>
        <w:rPr>
          <w:rFonts w:ascii="Calibri" w:hAnsi="Calibri"/>
          <w:color w:val="000000"/>
        </w:rPr>
      </w:pPr>
      <w:r w:rsidRPr="002813D6">
        <w:rPr>
          <w:rFonts w:ascii="Calibri" w:hAnsi="Calibri"/>
          <w:color w:val="000000"/>
        </w:rPr>
        <w:t xml:space="preserve">     </w:t>
      </w:r>
    </w:p>
    <w:p w:rsidR="003021C8" w:rsidRPr="002813D6" w:rsidRDefault="003021C8" w:rsidP="00312D64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sectPr w:rsidR="003021C8" w:rsidRPr="002813D6" w:rsidSect="00CD3992">
      <w:pgSz w:w="11906" w:h="16838" w:code="9"/>
      <w:pgMar w:top="993" w:right="567" w:bottom="567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1C8" w:rsidRDefault="003021C8" w:rsidP="00120E1D">
      <w:r>
        <w:separator/>
      </w:r>
    </w:p>
  </w:endnote>
  <w:endnote w:type="continuationSeparator" w:id="0">
    <w:p w:rsidR="003021C8" w:rsidRDefault="003021C8" w:rsidP="00120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1C8" w:rsidRDefault="003021C8" w:rsidP="00120E1D">
      <w:r>
        <w:separator/>
      </w:r>
    </w:p>
  </w:footnote>
  <w:footnote w:type="continuationSeparator" w:id="0">
    <w:p w:rsidR="003021C8" w:rsidRDefault="003021C8" w:rsidP="00120E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427868"/>
    <w:multiLevelType w:val="hybridMultilevel"/>
    <w:tmpl w:val="0B2E4BD6"/>
    <w:lvl w:ilvl="0" w:tplc="112E66D4">
      <w:start w:val="1"/>
      <w:numFmt w:val="upperLetter"/>
      <w:lvlText w:val="%1-"/>
      <w:lvlJc w:val="left"/>
      <w:pPr>
        <w:ind w:left="786" w:hanging="360"/>
      </w:pPr>
      <w:rPr>
        <w:rFonts w:ascii="Times New Roman" w:eastAsia="Times New Roman" w:hAnsi="Times New Roman" w:cs="Times New Roman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DA5819"/>
    <w:multiLevelType w:val="hybridMultilevel"/>
    <w:tmpl w:val="713EBDBC"/>
    <w:lvl w:ilvl="0" w:tplc="9B98930A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BFC4C1C"/>
    <w:multiLevelType w:val="hybridMultilevel"/>
    <w:tmpl w:val="F1D2A944"/>
    <w:lvl w:ilvl="0" w:tplc="112E66D4">
      <w:start w:val="1"/>
      <w:numFmt w:val="upperLetter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9"/>
  </w:num>
  <w:num w:numId="8">
    <w:abstractNumId w:val="4"/>
  </w:num>
  <w:num w:numId="9">
    <w:abstractNumId w:val="11"/>
  </w:num>
  <w:num w:numId="10">
    <w:abstractNumId w:val="10"/>
  </w:num>
  <w:num w:numId="11">
    <w:abstractNumId w:val="12"/>
  </w:num>
  <w:num w:numId="12">
    <w:abstractNumId w:val="5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26E5B"/>
    <w:rsid w:val="000338E7"/>
    <w:rsid w:val="00044263"/>
    <w:rsid w:val="00044AD6"/>
    <w:rsid w:val="00061D0B"/>
    <w:rsid w:val="0006231F"/>
    <w:rsid w:val="000834F9"/>
    <w:rsid w:val="00090F3A"/>
    <w:rsid w:val="000C301A"/>
    <w:rsid w:val="000C3F55"/>
    <w:rsid w:val="000C4BEA"/>
    <w:rsid w:val="000F176A"/>
    <w:rsid w:val="000F6115"/>
    <w:rsid w:val="00101954"/>
    <w:rsid w:val="00112C73"/>
    <w:rsid w:val="00117F3B"/>
    <w:rsid w:val="00120587"/>
    <w:rsid w:val="00120E1D"/>
    <w:rsid w:val="001272DB"/>
    <w:rsid w:val="00157B04"/>
    <w:rsid w:val="0016025F"/>
    <w:rsid w:val="001653F4"/>
    <w:rsid w:val="001B6E0A"/>
    <w:rsid w:val="001D20F7"/>
    <w:rsid w:val="0020400F"/>
    <w:rsid w:val="00207064"/>
    <w:rsid w:val="00243F8C"/>
    <w:rsid w:val="00263215"/>
    <w:rsid w:val="002707B7"/>
    <w:rsid w:val="00271B87"/>
    <w:rsid w:val="002813D6"/>
    <w:rsid w:val="00292298"/>
    <w:rsid w:val="002A45D6"/>
    <w:rsid w:val="003021C8"/>
    <w:rsid w:val="003026DC"/>
    <w:rsid w:val="00312D64"/>
    <w:rsid w:val="003246DC"/>
    <w:rsid w:val="003340B1"/>
    <w:rsid w:val="003437DE"/>
    <w:rsid w:val="00363158"/>
    <w:rsid w:val="003844E4"/>
    <w:rsid w:val="00386920"/>
    <w:rsid w:val="0039576D"/>
    <w:rsid w:val="003B08A7"/>
    <w:rsid w:val="003D6BE2"/>
    <w:rsid w:val="003E0DFA"/>
    <w:rsid w:val="003F506F"/>
    <w:rsid w:val="003F6C5A"/>
    <w:rsid w:val="00421449"/>
    <w:rsid w:val="00433DA1"/>
    <w:rsid w:val="00444226"/>
    <w:rsid w:val="004675EC"/>
    <w:rsid w:val="00470908"/>
    <w:rsid w:val="00471E96"/>
    <w:rsid w:val="004A0D5A"/>
    <w:rsid w:val="004A12DE"/>
    <w:rsid w:val="004A35C9"/>
    <w:rsid w:val="004C5148"/>
    <w:rsid w:val="004C6151"/>
    <w:rsid w:val="004C6A5D"/>
    <w:rsid w:val="004D2AF1"/>
    <w:rsid w:val="00510A25"/>
    <w:rsid w:val="00561F9D"/>
    <w:rsid w:val="00571B68"/>
    <w:rsid w:val="00574FAE"/>
    <w:rsid w:val="00582DC3"/>
    <w:rsid w:val="005B6320"/>
    <w:rsid w:val="005E1E59"/>
    <w:rsid w:val="005F65AE"/>
    <w:rsid w:val="00605BAA"/>
    <w:rsid w:val="00605BC6"/>
    <w:rsid w:val="006067E1"/>
    <w:rsid w:val="006160E9"/>
    <w:rsid w:val="00627726"/>
    <w:rsid w:val="006476A0"/>
    <w:rsid w:val="00662D3B"/>
    <w:rsid w:val="00674E35"/>
    <w:rsid w:val="00676FEE"/>
    <w:rsid w:val="00683071"/>
    <w:rsid w:val="006A017A"/>
    <w:rsid w:val="006A3021"/>
    <w:rsid w:val="006A55F1"/>
    <w:rsid w:val="006E0976"/>
    <w:rsid w:val="006F3760"/>
    <w:rsid w:val="00700AFF"/>
    <w:rsid w:val="00710741"/>
    <w:rsid w:val="0071722F"/>
    <w:rsid w:val="00771737"/>
    <w:rsid w:val="007A67E9"/>
    <w:rsid w:val="007B2CE7"/>
    <w:rsid w:val="007E023D"/>
    <w:rsid w:val="007E3A08"/>
    <w:rsid w:val="00802F77"/>
    <w:rsid w:val="008051BC"/>
    <w:rsid w:val="00826111"/>
    <w:rsid w:val="00832219"/>
    <w:rsid w:val="00892A67"/>
    <w:rsid w:val="0089364C"/>
    <w:rsid w:val="0089386E"/>
    <w:rsid w:val="008C5D1D"/>
    <w:rsid w:val="008D37CD"/>
    <w:rsid w:val="008E46AA"/>
    <w:rsid w:val="008F68C0"/>
    <w:rsid w:val="009100A3"/>
    <w:rsid w:val="00926B15"/>
    <w:rsid w:val="00945FDF"/>
    <w:rsid w:val="0095560A"/>
    <w:rsid w:val="00960915"/>
    <w:rsid w:val="00963618"/>
    <w:rsid w:val="009712FB"/>
    <w:rsid w:val="009953E9"/>
    <w:rsid w:val="009C3E11"/>
    <w:rsid w:val="00A265EB"/>
    <w:rsid w:val="00A54C15"/>
    <w:rsid w:val="00A86B85"/>
    <w:rsid w:val="00A86C0E"/>
    <w:rsid w:val="00AA37BC"/>
    <w:rsid w:val="00AB21E6"/>
    <w:rsid w:val="00AF0400"/>
    <w:rsid w:val="00AF2690"/>
    <w:rsid w:val="00AF7611"/>
    <w:rsid w:val="00B170B3"/>
    <w:rsid w:val="00B22A7C"/>
    <w:rsid w:val="00B22FEB"/>
    <w:rsid w:val="00B536AB"/>
    <w:rsid w:val="00B67DF6"/>
    <w:rsid w:val="00B74B33"/>
    <w:rsid w:val="00B767A8"/>
    <w:rsid w:val="00B93458"/>
    <w:rsid w:val="00BA44FC"/>
    <w:rsid w:val="00BC24B5"/>
    <w:rsid w:val="00BD1AB4"/>
    <w:rsid w:val="00BD1CEF"/>
    <w:rsid w:val="00BD1EAC"/>
    <w:rsid w:val="00BF5F86"/>
    <w:rsid w:val="00C015A5"/>
    <w:rsid w:val="00C1072D"/>
    <w:rsid w:val="00C14CFC"/>
    <w:rsid w:val="00C274DD"/>
    <w:rsid w:val="00C45BC0"/>
    <w:rsid w:val="00C63763"/>
    <w:rsid w:val="00C6482A"/>
    <w:rsid w:val="00C852A9"/>
    <w:rsid w:val="00C90F5C"/>
    <w:rsid w:val="00CB5980"/>
    <w:rsid w:val="00CD3992"/>
    <w:rsid w:val="00CE04A9"/>
    <w:rsid w:val="00CE6B30"/>
    <w:rsid w:val="00CF31D9"/>
    <w:rsid w:val="00D07E24"/>
    <w:rsid w:val="00D20079"/>
    <w:rsid w:val="00D200C2"/>
    <w:rsid w:val="00D46B3A"/>
    <w:rsid w:val="00D60408"/>
    <w:rsid w:val="00D97098"/>
    <w:rsid w:val="00DB0E67"/>
    <w:rsid w:val="00DC14BE"/>
    <w:rsid w:val="00DF4812"/>
    <w:rsid w:val="00E0064A"/>
    <w:rsid w:val="00E13551"/>
    <w:rsid w:val="00E15B28"/>
    <w:rsid w:val="00E22AE8"/>
    <w:rsid w:val="00E60395"/>
    <w:rsid w:val="00E71122"/>
    <w:rsid w:val="00EA3DE8"/>
    <w:rsid w:val="00EA458A"/>
    <w:rsid w:val="00EC5FA8"/>
    <w:rsid w:val="00ED114B"/>
    <w:rsid w:val="00ED3BD6"/>
    <w:rsid w:val="00EE0DD6"/>
    <w:rsid w:val="00EE1DAC"/>
    <w:rsid w:val="00EE7071"/>
    <w:rsid w:val="00F00D59"/>
    <w:rsid w:val="00F122DB"/>
    <w:rsid w:val="00F1272D"/>
    <w:rsid w:val="00F52244"/>
    <w:rsid w:val="00F57FF0"/>
    <w:rsid w:val="00F61C2B"/>
    <w:rsid w:val="00F73F83"/>
    <w:rsid w:val="00F846FE"/>
    <w:rsid w:val="00F91CFD"/>
    <w:rsid w:val="00FA3563"/>
    <w:rsid w:val="00FB2928"/>
    <w:rsid w:val="00FB2999"/>
    <w:rsid w:val="00FB4FF2"/>
    <w:rsid w:val="00FD4BAF"/>
    <w:rsid w:val="00FD6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B598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46B3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E6B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3F6C5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F6C5A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FontStyle12">
    <w:name w:val="Font Style12"/>
    <w:basedOn w:val="DefaultParagraphFont"/>
    <w:uiPriority w:val="99"/>
    <w:rsid w:val="00674E35"/>
    <w:rPr>
      <w:rFonts w:ascii="Lucida Sans Unicode" w:hAnsi="Lucida Sans Unicode" w:cs="Lucida Sans Unicode"/>
      <w:b/>
      <w:bCs/>
      <w:sz w:val="42"/>
      <w:szCs w:val="42"/>
    </w:rPr>
  </w:style>
  <w:style w:type="paragraph" w:styleId="Header">
    <w:name w:val="header"/>
    <w:basedOn w:val="Normal"/>
    <w:link w:val="HeaderChar"/>
    <w:uiPriority w:val="99"/>
    <w:semiHidden/>
    <w:rsid w:val="00120E1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20E1D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4442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4294934530</TotalTime>
  <Pages>3</Pages>
  <Words>1217</Words>
  <Characters>6942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edanur</cp:lastModifiedBy>
  <cp:revision>42</cp:revision>
  <cp:lastPrinted>2013-10-30T08:34:00Z</cp:lastPrinted>
  <dcterms:created xsi:type="dcterms:W3CDTF">2013-10-28T15:50:00Z</dcterms:created>
  <dcterms:modified xsi:type="dcterms:W3CDTF">2013-12-04T16:39:00Z</dcterms:modified>
  <cp:category>www.sorubak.com</cp:category>
</cp:coreProperties>
</file>