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3BC" w:rsidRPr="00EB5771" w:rsidRDefault="00FA53BC" w:rsidP="00381DDC">
      <w:pPr>
        <w:autoSpaceDE w:val="0"/>
        <w:autoSpaceDN w:val="0"/>
        <w:adjustRightInd w:val="0"/>
        <w:jc w:val="center"/>
        <w:rPr>
          <w:rFonts w:ascii="Comic Sans MS" w:hAnsi="Comic Sans MS"/>
        </w:rPr>
      </w:pPr>
      <w:r w:rsidRPr="00EB5771">
        <w:rPr>
          <w:rFonts w:ascii="Comic Sans MS" w:hAnsi="Comic Sans MS"/>
        </w:rPr>
        <w:t>ALPARSLAN  İLKOKULU 2013/2014 EĞİTİM ÖĞRETİM YILI</w:t>
      </w:r>
      <w:r w:rsidRPr="00EB5771">
        <w:rPr>
          <w:rFonts w:ascii="Comic Sans MS" w:hAnsi="Comic Sans MS"/>
        </w:rPr>
        <w:br/>
        <w:t xml:space="preserve"> 4-A SINIFI</w:t>
      </w:r>
      <w:r>
        <w:rPr>
          <w:rFonts w:ascii="Comic Sans MS" w:hAnsi="Comic Sans MS"/>
        </w:rPr>
        <w:t xml:space="preserve"> </w:t>
      </w:r>
      <w:r w:rsidRPr="00EB5771">
        <w:rPr>
          <w:rFonts w:ascii="Comic Sans MS" w:hAnsi="Comic Sans MS"/>
        </w:rPr>
        <w:t>TÜRKÇE DERSİ 1.DÖNEM 2. YAZILI  SINAVI</w:t>
      </w:r>
    </w:p>
    <w:p w:rsidR="00FA53BC" w:rsidRPr="00EB5771" w:rsidRDefault="00FA53BC" w:rsidP="00381DDC">
      <w:pPr>
        <w:autoSpaceDE w:val="0"/>
        <w:autoSpaceDN w:val="0"/>
        <w:adjustRightInd w:val="0"/>
        <w:jc w:val="center"/>
        <w:rPr>
          <w:rFonts w:ascii="Comic Sans MS" w:hAnsi="Comic Sans MS"/>
        </w:rPr>
      </w:pPr>
    </w:p>
    <w:p w:rsidR="00FA53BC" w:rsidRPr="00EB5771" w:rsidRDefault="00FA53BC" w:rsidP="00381DDC">
      <w:pPr>
        <w:rPr>
          <w:rFonts w:ascii="Comic Sans MS" w:hAnsi="Comic Sans MS"/>
        </w:rPr>
      </w:pPr>
      <w:r w:rsidRPr="00EB5771">
        <w:rPr>
          <w:rFonts w:ascii="Comic Sans MS" w:hAnsi="Comic Sans MS"/>
        </w:rPr>
        <w:t>ADI SOYADI:                                                                       ALDIĞI PUAN :</w:t>
      </w:r>
    </w:p>
    <w:p w:rsidR="00FA53BC" w:rsidRPr="00EB5771" w:rsidRDefault="00FA53BC" w:rsidP="00381DDC">
      <w:pPr>
        <w:rPr>
          <w:rFonts w:ascii="Cambria" w:hAnsi="Cambria" w:cs="Calibri"/>
          <w:b/>
          <w:i/>
        </w:rPr>
      </w:pPr>
      <w:hyperlink r:id="rId5" w:history="1">
        <w:r w:rsidRPr="00656790"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  <w:r w:rsidRPr="00EB5771">
        <w:rPr>
          <w:rFonts w:ascii="Comic Sans MS" w:hAnsi="Comic Sans MS"/>
        </w:rPr>
        <w:br/>
        <w:t xml:space="preserve">                                       </w:t>
      </w:r>
      <w:r w:rsidRPr="00EB5771">
        <w:rPr>
          <w:rFonts w:ascii="Cambria" w:hAnsi="Cambria" w:cs="Calibri"/>
          <w:b/>
          <w:i/>
        </w:rPr>
        <w:t>BOYNUZLARINA HAYRAN GEYİK</w:t>
      </w:r>
    </w:p>
    <w:p w:rsidR="00FA53BC" w:rsidRPr="00EB5771" w:rsidRDefault="00FA53BC" w:rsidP="00381DDC">
      <w:pPr>
        <w:ind w:left="-284"/>
        <w:rPr>
          <w:rFonts w:ascii="Cambria" w:hAnsi="Cambria" w:cs="Calibri"/>
          <w:b/>
          <w:i/>
        </w:rPr>
      </w:pPr>
      <w:r w:rsidRPr="00EB5771">
        <w:rPr>
          <w:rFonts w:ascii="Cambria" w:hAnsi="Cambria" w:cs="Calibri"/>
          <w:b/>
          <w:i/>
        </w:rPr>
        <w:t xml:space="preserve">                        </w:t>
      </w:r>
      <w:r w:rsidRPr="00EB5771">
        <w:rPr>
          <w:rFonts w:ascii="Cambria" w:hAnsi="Cambria" w:cs="Calibri"/>
        </w:rPr>
        <w:t xml:space="preserve">Bir öğle vakti, bizim geyik suda kendini seyrediyordu. Boynuzlarını suda çok güzel buluyordu.   </w:t>
      </w:r>
    </w:p>
    <w:p w:rsidR="00FA53BC" w:rsidRPr="00EB5771" w:rsidRDefault="00FA53BC" w:rsidP="00381DDC">
      <w:pPr>
        <w:ind w:left="-900"/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        Ayaklarına   bakınca  kaşları çatıldı:</w:t>
      </w:r>
    </w:p>
    <w:p w:rsidR="00FA53BC" w:rsidRPr="00EB5771" w:rsidRDefault="00FA53BC" w:rsidP="00381DDC">
      <w:pPr>
        <w:ind w:left="-900"/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        Ne kadar çirkin! Güzel bir başa bu çirkin ayaklar yakışır mı, diye söylendi.</w:t>
      </w:r>
    </w:p>
    <w:p w:rsidR="00FA53BC" w:rsidRPr="00EB5771" w:rsidRDefault="00FA53BC" w:rsidP="00381DDC">
      <w:pPr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        O anda bir av köpeğinin sesiyle irkildi. Anlaşılan avcının biri peşine düşmüştü. Olanca gücüyle koşmaya başladı. Ormana dalıp gözden kayboldu.</w:t>
      </w:r>
    </w:p>
    <w:p w:rsidR="00FA53BC" w:rsidRPr="00EB5771" w:rsidRDefault="00FA53BC" w:rsidP="00381DDC">
      <w:pPr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         Avcılar ve köpekler onu izliyorlardı. Ağaç dalları , geyiğin boynuzlarına takılıyordu. Koşmasını  engelliyordu.     </w:t>
      </w:r>
    </w:p>
    <w:p w:rsidR="00FA53BC" w:rsidRPr="00EB5771" w:rsidRDefault="00FA53BC" w:rsidP="00381DDC">
      <w:pPr>
        <w:ind w:left="142"/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       Boynuzları yüzünden ayakları görev yapamıyordu. Oysa beğenmediği ayaklarıydı onu kurtaran. Çok  geçmeden  yoruldu, avcı onu yakaladı.</w:t>
      </w:r>
    </w:p>
    <w:p w:rsidR="00FA53BC" w:rsidRPr="00EB5771" w:rsidRDefault="00FA53BC" w:rsidP="00381DDC">
      <w:pPr>
        <w:ind w:left="-900"/>
        <w:rPr>
          <w:rFonts w:ascii="Cambria" w:hAnsi="Cambria" w:cs="Calibri"/>
        </w:rPr>
      </w:pPr>
    </w:p>
    <w:p w:rsidR="00FA53BC" w:rsidRPr="00EB5771" w:rsidRDefault="00FA53BC" w:rsidP="00381DDC">
      <w:pPr>
        <w:ind w:left="-567"/>
        <w:rPr>
          <w:rFonts w:ascii="Cambria" w:hAnsi="Cambria" w:cs="Calibri"/>
          <w:b/>
        </w:rPr>
      </w:pPr>
      <w:r w:rsidRPr="00EB5771">
        <w:rPr>
          <w:rFonts w:ascii="Comic Sans MS" w:hAnsi="Comic Sans MS"/>
        </w:rPr>
        <w:t xml:space="preserve">    </w:t>
      </w:r>
      <w:r w:rsidRPr="00EB5771">
        <w:rPr>
          <w:rFonts w:ascii="Cambria" w:hAnsi="Cambria" w:cs="Calibri"/>
          <w:b/>
        </w:rPr>
        <w:t xml:space="preserve">            A) Aşağıdaki  ilk 5  soruyu  metne  göre  yanıtlayınız.(5x3=15 puan )</w:t>
      </w:r>
    </w:p>
    <w:p w:rsidR="00FA53BC" w:rsidRPr="00EB5771" w:rsidRDefault="00FA53BC" w:rsidP="00381DDC">
      <w:pPr>
        <w:ind w:left="-1080"/>
        <w:rPr>
          <w:rFonts w:ascii="Cambria" w:hAnsi="Cambria" w:cs="Calibri"/>
        </w:rPr>
      </w:pPr>
      <w:r w:rsidRPr="00EB5771">
        <w:rPr>
          <w:rFonts w:ascii="Cambria" w:hAnsi="Cambria" w:cs="Calibri"/>
          <w:b/>
        </w:rPr>
        <w:t xml:space="preserve">                      1</w:t>
      </w:r>
      <w:r w:rsidRPr="00EB5771">
        <w:rPr>
          <w:rFonts w:ascii="Cambria" w:hAnsi="Cambria" w:cs="Calibri"/>
        </w:rPr>
        <w:t xml:space="preserve"> – Geyik </w:t>
      </w:r>
      <w:r w:rsidRPr="00EB5771">
        <w:rPr>
          <w:rFonts w:ascii="Cambria" w:hAnsi="Cambria" w:cs="Calibri"/>
          <w:b/>
        </w:rPr>
        <w:t>nerede</w:t>
      </w:r>
      <w:r w:rsidRPr="00EB5771">
        <w:rPr>
          <w:rFonts w:ascii="Cambria" w:hAnsi="Cambria" w:cs="Calibri"/>
        </w:rPr>
        <w:t xml:space="preserve"> kendini seyrediyor? (3 puan )</w:t>
      </w:r>
    </w:p>
    <w:p w:rsidR="00FA53BC" w:rsidRPr="00EB5771" w:rsidRDefault="00FA53BC" w:rsidP="00381DDC">
      <w:pPr>
        <w:ind w:left="-1080"/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  ……………………………………..……………………………………………………………………………………</w:t>
      </w:r>
    </w:p>
    <w:p w:rsidR="00FA53BC" w:rsidRPr="00EB5771" w:rsidRDefault="00FA53BC" w:rsidP="00381DDC">
      <w:pPr>
        <w:ind w:left="-1080"/>
        <w:rPr>
          <w:rFonts w:ascii="Cambria" w:hAnsi="Cambria" w:cs="Calibri"/>
        </w:rPr>
      </w:pPr>
      <w:r w:rsidRPr="00EB5771">
        <w:rPr>
          <w:rFonts w:ascii="Cambria" w:hAnsi="Cambria" w:cs="Calibri"/>
          <w:b/>
        </w:rPr>
        <w:t xml:space="preserve">                      2 </w:t>
      </w:r>
      <w:r w:rsidRPr="00EB5771">
        <w:rPr>
          <w:rFonts w:ascii="Cambria" w:hAnsi="Cambria" w:cs="Calibri"/>
        </w:rPr>
        <w:t xml:space="preserve">– Geyik </w:t>
      </w:r>
      <w:r w:rsidRPr="00EB5771">
        <w:rPr>
          <w:rFonts w:ascii="Cambria" w:hAnsi="Cambria" w:cs="Calibri"/>
          <w:b/>
        </w:rPr>
        <w:t>ne zaman</w:t>
      </w:r>
      <w:r w:rsidRPr="00EB5771">
        <w:rPr>
          <w:rFonts w:ascii="Cambria" w:hAnsi="Cambria" w:cs="Calibri"/>
        </w:rPr>
        <w:t xml:space="preserve"> kendini seyrediyor? (3 puan )</w:t>
      </w:r>
    </w:p>
    <w:p w:rsidR="00FA53BC" w:rsidRPr="00EB5771" w:rsidRDefault="00FA53BC" w:rsidP="00381DDC">
      <w:pPr>
        <w:ind w:left="-1080"/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  …………………………………………………………………………………………………………………………</w:t>
      </w:r>
    </w:p>
    <w:p w:rsidR="00FA53BC" w:rsidRPr="00EB5771" w:rsidRDefault="00FA53BC" w:rsidP="00381DDC">
      <w:pPr>
        <w:ind w:left="-1080"/>
        <w:rPr>
          <w:rFonts w:ascii="Cambria" w:hAnsi="Cambria" w:cs="Calibri"/>
        </w:rPr>
      </w:pPr>
      <w:r w:rsidRPr="00EB5771">
        <w:rPr>
          <w:rFonts w:ascii="Cambria" w:hAnsi="Cambria" w:cs="Calibri"/>
          <w:b/>
        </w:rPr>
        <w:t xml:space="preserve">                      3 </w:t>
      </w:r>
      <w:r w:rsidRPr="00EB5771">
        <w:rPr>
          <w:rFonts w:ascii="Cambria" w:hAnsi="Cambria" w:cs="Calibri"/>
        </w:rPr>
        <w:t xml:space="preserve">– Geyiğin kaşları </w:t>
      </w:r>
      <w:r w:rsidRPr="00EB5771">
        <w:rPr>
          <w:rFonts w:ascii="Cambria" w:hAnsi="Cambria" w:cs="Calibri"/>
          <w:b/>
        </w:rPr>
        <w:t xml:space="preserve">neden </w:t>
      </w:r>
      <w:r w:rsidRPr="00EB5771">
        <w:rPr>
          <w:rFonts w:ascii="Cambria" w:hAnsi="Cambria" w:cs="Calibri"/>
        </w:rPr>
        <w:t>çatıldı? (3 puan )</w:t>
      </w:r>
    </w:p>
    <w:p w:rsidR="00FA53BC" w:rsidRPr="00EB5771" w:rsidRDefault="00FA53BC" w:rsidP="00381DDC">
      <w:pPr>
        <w:ind w:left="-1080"/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 …………………………………………………………………………………………………………………………</w:t>
      </w:r>
    </w:p>
    <w:p w:rsidR="00FA53BC" w:rsidRPr="00EB5771" w:rsidRDefault="00FA53BC" w:rsidP="00381DDC">
      <w:pPr>
        <w:rPr>
          <w:rFonts w:ascii="Cambria" w:hAnsi="Cambria" w:cs="Calibri"/>
        </w:rPr>
      </w:pPr>
      <w:r w:rsidRPr="00EB5771">
        <w:rPr>
          <w:rFonts w:ascii="Cambria" w:hAnsi="Cambria" w:cs="Calibri"/>
          <w:b/>
        </w:rPr>
        <w:t xml:space="preserve">4 </w:t>
      </w:r>
      <w:r w:rsidRPr="00EB5771">
        <w:rPr>
          <w:rFonts w:ascii="Cambria" w:hAnsi="Cambria" w:cs="Calibri"/>
        </w:rPr>
        <w:t xml:space="preserve">– Geyik </w:t>
      </w:r>
      <w:r w:rsidRPr="00EB5771">
        <w:rPr>
          <w:rFonts w:ascii="Cambria" w:hAnsi="Cambria" w:cs="Calibri"/>
          <w:b/>
        </w:rPr>
        <w:t>ne</w:t>
      </w:r>
      <w:r w:rsidRPr="00EB5771">
        <w:rPr>
          <w:rFonts w:ascii="Cambria" w:hAnsi="Cambria" w:cs="Calibri"/>
        </w:rPr>
        <w:t xml:space="preserve"> sesiyle irkiliyor? (3 puan )</w:t>
      </w:r>
    </w:p>
    <w:p w:rsidR="00FA53BC" w:rsidRPr="00EB5771" w:rsidRDefault="00FA53BC" w:rsidP="00381DDC">
      <w:pPr>
        <w:ind w:left="-1080"/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 …………………………………………………………………………………………………………………………</w:t>
      </w:r>
    </w:p>
    <w:p w:rsidR="00FA53BC" w:rsidRPr="00EB5771" w:rsidRDefault="00FA53BC" w:rsidP="00381DDC">
      <w:pPr>
        <w:rPr>
          <w:rFonts w:ascii="Cambria" w:hAnsi="Cambria" w:cs="Calibri"/>
        </w:rPr>
      </w:pPr>
      <w:r w:rsidRPr="00EB5771">
        <w:rPr>
          <w:rFonts w:ascii="Cambria" w:hAnsi="Cambria" w:cs="Calibri"/>
          <w:b/>
        </w:rPr>
        <w:t xml:space="preserve"> 5</w:t>
      </w:r>
      <w:r w:rsidRPr="00EB5771">
        <w:rPr>
          <w:rFonts w:ascii="Cambria" w:hAnsi="Cambria" w:cs="Calibri"/>
        </w:rPr>
        <w:t xml:space="preserve"> – Geyiği </w:t>
      </w:r>
      <w:r w:rsidRPr="00EB5771">
        <w:rPr>
          <w:rFonts w:ascii="Cambria" w:hAnsi="Cambria" w:cs="Calibri"/>
          <w:b/>
        </w:rPr>
        <w:t>kim</w:t>
      </w:r>
      <w:r w:rsidRPr="00EB5771">
        <w:rPr>
          <w:rFonts w:ascii="Cambria" w:hAnsi="Cambria" w:cs="Calibri"/>
        </w:rPr>
        <w:t xml:space="preserve"> yakalıyor? (3 puan )</w:t>
      </w:r>
    </w:p>
    <w:p w:rsidR="00FA53BC" w:rsidRPr="00EB5771" w:rsidRDefault="00FA53BC" w:rsidP="00381DDC">
      <w:pPr>
        <w:tabs>
          <w:tab w:val="left" w:pos="7080"/>
        </w:tabs>
        <w:ind w:left="-1080"/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……………………………………………………………………………………………………………………</w:t>
      </w:r>
    </w:p>
    <w:p w:rsidR="00FA53BC" w:rsidRPr="00EB5771" w:rsidRDefault="00FA53BC"/>
    <w:p w:rsidR="00FA53BC" w:rsidRPr="00EB5771" w:rsidRDefault="00FA53BC" w:rsidP="00381DDC">
      <w:pPr>
        <w:spacing w:line="240" w:lineRule="atLeast"/>
        <w:jc w:val="both"/>
        <w:rPr>
          <w:rFonts w:ascii="Comic Sans MS" w:hAnsi="Comic Sans MS"/>
          <w:color w:val="000000"/>
          <w:sz w:val="22"/>
          <w:szCs w:val="22"/>
          <w:u w:val="single"/>
        </w:rPr>
      </w:pPr>
      <w:r w:rsidRPr="00EB5771">
        <w:rPr>
          <w:rFonts w:ascii="Comic Sans MS" w:hAnsi="Comic Sans MS"/>
          <w:color w:val="000000"/>
          <w:sz w:val="22"/>
          <w:szCs w:val="22"/>
          <w:u w:val="single"/>
        </w:rPr>
        <w:t xml:space="preserve">B)    </w:t>
      </w:r>
      <w:r w:rsidRPr="00EB5771">
        <w:rPr>
          <w:rFonts w:ascii="Comic Sans MS" w:hAnsi="Comic Sans MS"/>
          <w:b/>
          <w:color w:val="000000"/>
          <w:sz w:val="22"/>
          <w:szCs w:val="22"/>
          <w:u w:val="single"/>
        </w:rPr>
        <w:t>Aşağıdaki deyimleri anlamları ile eşleştiriniz. (5x3=15 puan)</w:t>
      </w:r>
    </w:p>
    <w:p w:rsidR="00FA53BC" w:rsidRPr="00EB5771" w:rsidRDefault="00FA53BC" w:rsidP="00381DDC">
      <w:pPr>
        <w:tabs>
          <w:tab w:val="left" w:pos="3780"/>
        </w:tabs>
        <w:ind w:left="284"/>
        <w:rPr>
          <w:rFonts w:ascii="Comic Sans MS" w:hAnsi="Comic Sans MS"/>
          <w:bCs/>
          <w:color w:val="000000"/>
          <w:sz w:val="22"/>
          <w:szCs w:val="22"/>
        </w:rPr>
      </w:pPr>
      <w:r w:rsidRPr="00EB5771">
        <w:rPr>
          <w:rFonts w:ascii="Comic Sans MS" w:hAnsi="Comic Sans MS"/>
          <w:bCs/>
          <w:color w:val="000000"/>
          <w:sz w:val="22"/>
          <w:szCs w:val="22"/>
        </w:rPr>
        <w:t>( 1 ) Canını dişine takmak.</w:t>
      </w:r>
      <w:r w:rsidRPr="00EB5771">
        <w:rPr>
          <w:rFonts w:ascii="Comic Sans MS" w:hAnsi="Comic Sans MS"/>
          <w:bCs/>
          <w:color w:val="000000"/>
          <w:sz w:val="22"/>
          <w:szCs w:val="22"/>
        </w:rPr>
        <w:tab/>
        <w:t xml:space="preserve">           (     ) Çok sevinmek.</w:t>
      </w:r>
    </w:p>
    <w:p w:rsidR="00FA53BC" w:rsidRPr="00EB5771" w:rsidRDefault="00FA53BC" w:rsidP="00381DDC">
      <w:pPr>
        <w:tabs>
          <w:tab w:val="left" w:pos="3780"/>
        </w:tabs>
        <w:ind w:left="284"/>
        <w:rPr>
          <w:rFonts w:ascii="Comic Sans MS" w:hAnsi="Comic Sans MS"/>
          <w:bCs/>
          <w:color w:val="000000"/>
          <w:sz w:val="22"/>
          <w:szCs w:val="22"/>
        </w:rPr>
      </w:pPr>
      <w:r w:rsidRPr="00EB5771">
        <w:rPr>
          <w:rFonts w:ascii="Comic Sans MS" w:hAnsi="Comic Sans MS"/>
          <w:bCs/>
          <w:color w:val="000000"/>
          <w:sz w:val="22"/>
          <w:szCs w:val="22"/>
        </w:rPr>
        <w:t>( 2 ) Ağzı kulaklarına varmak.</w:t>
      </w:r>
      <w:r w:rsidRPr="00EB5771">
        <w:rPr>
          <w:rFonts w:ascii="Comic Sans MS" w:hAnsi="Comic Sans MS"/>
          <w:bCs/>
          <w:color w:val="000000"/>
          <w:sz w:val="22"/>
          <w:szCs w:val="22"/>
        </w:rPr>
        <w:tab/>
        <w:t xml:space="preserve">           (     ) Önem vermemek, küçümsemek, beğenmemek</w:t>
      </w:r>
    </w:p>
    <w:p w:rsidR="00FA53BC" w:rsidRPr="00EB5771" w:rsidRDefault="00FA53BC" w:rsidP="00381DDC">
      <w:pPr>
        <w:tabs>
          <w:tab w:val="left" w:pos="3780"/>
        </w:tabs>
        <w:ind w:left="284"/>
        <w:rPr>
          <w:rFonts w:ascii="Comic Sans MS" w:hAnsi="Comic Sans MS"/>
          <w:bCs/>
          <w:color w:val="000000"/>
          <w:sz w:val="22"/>
          <w:szCs w:val="22"/>
        </w:rPr>
      </w:pPr>
      <w:r w:rsidRPr="00EB5771">
        <w:rPr>
          <w:rFonts w:ascii="Comic Sans MS" w:hAnsi="Comic Sans MS"/>
          <w:bCs/>
          <w:color w:val="000000"/>
          <w:sz w:val="22"/>
          <w:szCs w:val="22"/>
        </w:rPr>
        <w:t>( 3 ) Burun kıvırmak.</w:t>
      </w:r>
      <w:r w:rsidRPr="00EB5771">
        <w:rPr>
          <w:rFonts w:ascii="Comic Sans MS" w:hAnsi="Comic Sans MS"/>
          <w:bCs/>
          <w:color w:val="000000"/>
          <w:sz w:val="22"/>
          <w:szCs w:val="22"/>
        </w:rPr>
        <w:tab/>
        <w:t xml:space="preserve">           (     ) Bütün gücüyle bir işi başarmaya çalışmak.</w:t>
      </w:r>
    </w:p>
    <w:p w:rsidR="00FA53BC" w:rsidRPr="00EB5771" w:rsidRDefault="00FA53BC" w:rsidP="00381DDC">
      <w:pPr>
        <w:tabs>
          <w:tab w:val="left" w:pos="3780"/>
        </w:tabs>
        <w:ind w:left="284"/>
        <w:rPr>
          <w:rFonts w:ascii="Comic Sans MS" w:hAnsi="Comic Sans MS"/>
          <w:bCs/>
          <w:color w:val="000000"/>
          <w:sz w:val="22"/>
          <w:szCs w:val="22"/>
        </w:rPr>
      </w:pPr>
      <w:r w:rsidRPr="00EB5771">
        <w:rPr>
          <w:rFonts w:ascii="Comic Sans MS" w:hAnsi="Comic Sans MS"/>
          <w:bCs/>
          <w:color w:val="000000"/>
          <w:sz w:val="22"/>
          <w:szCs w:val="22"/>
        </w:rPr>
        <w:t>( 4 ) Göğsü kabarmak.</w:t>
      </w:r>
      <w:r w:rsidRPr="00EB5771">
        <w:rPr>
          <w:rFonts w:ascii="Comic Sans MS" w:hAnsi="Comic Sans MS"/>
          <w:bCs/>
          <w:color w:val="000000"/>
          <w:sz w:val="22"/>
          <w:szCs w:val="22"/>
        </w:rPr>
        <w:tab/>
        <w:t xml:space="preserve">           (     ) Övünç duymak, iftihar etmek.</w:t>
      </w:r>
    </w:p>
    <w:p w:rsidR="00FA53BC" w:rsidRPr="00EB5771" w:rsidRDefault="00FA53BC" w:rsidP="00381DDC">
      <w:pPr>
        <w:tabs>
          <w:tab w:val="left" w:pos="3780"/>
        </w:tabs>
        <w:ind w:left="284"/>
        <w:rPr>
          <w:rFonts w:ascii="Comic Sans MS" w:hAnsi="Comic Sans MS"/>
          <w:bCs/>
          <w:color w:val="000000"/>
          <w:sz w:val="22"/>
          <w:szCs w:val="22"/>
        </w:rPr>
      </w:pPr>
      <w:r w:rsidRPr="00EB5771">
        <w:rPr>
          <w:rFonts w:ascii="Comic Sans MS" w:hAnsi="Comic Sans MS"/>
          <w:bCs/>
          <w:color w:val="000000"/>
          <w:sz w:val="22"/>
          <w:szCs w:val="22"/>
        </w:rPr>
        <w:t xml:space="preserve">( 5 ) Göz atmak </w:t>
      </w:r>
      <w:r w:rsidRPr="00EB5771">
        <w:rPr>
          <w:rFonts w:ascii="Comic Sans MS" w:hAnsi="Comic Sans MS"/>
          <w:bCs/>
          <w:color w:val="000000"/>
          <w:sz w:val="22"/>
          <w:szCs w:val="22"/>
        </w:rPr>
        <w:tab/>
      </w:r>
      <w:r w:rsidRPr="00EB5771">
        <w:rPr>
          <w:rFonts w:ascii="Comic Sans MS" w:hAnsi="Comic Sans MS"/>
          <w:bCs/>
          <w:color w:val="000000"/>
          <w:sz w:val="22"/>
          <w:szCs w:val="22"/>
        </w:rPr>
        <w:tab/>
        <w:t xml:space="preserve">    (     ) </w:t>
      </w:r>
      <w:r w:rsidRPr="00EB5771">
        <w:rPr>
          <w:rFonts w:ascii="Comic Sans MS" w:hAnsi="Comic Sans MS"/>
          <w:sz w:val="22"/>
          <w:szCs w:val="22"/>
        </w:rPr>
        <w:t>dikkatsizce bakınmak</w:t>
      </w:r>
    </w:p>
    <w:p w:rsidR="00FA53BC" w:rsidRPr="00EB5771" w:rsidRDefault="00FA53BC" w:rsidP="002A2EEF">
      <w:pPr>
        <w:rPr>
          <w:sz w:val="25"/>
          <w:szCs w:val="25"/>
        </w:rPr>
      </w:pPr>
    </w:p>
    <w:p w:rsidR="00FA53BC" w:rsidRPr="00EB5771" w:rsidRDefault="00FA53BC" w:rsidP="002A2EEF">
      <w:pPr>
        <w:spacing w:line="240" w:lineRule="atLeast"/>
        <w:jc w:val="both"/>
        <w:rPr>
          <w:b/>
          <w:sz w:val="25"/>
          <w:szCs w:val="25"/>
          <w:u w:val="single"/>
        </w:rPr>
      </w:pPr>
      <w:r w:rsidRPr="00EB5771">
        <w:rPr>
          <w:b/>
          <w:sz w:val="25"/>
          <w:szCs w:val="25"/>
        </w:rPr>
        <w:t xml:space="preserve">C)  Atasözlerinin anlamlarını yukarıdaki tablodan bulup numaralarını baştaki kutulara yazınız. </w:t>
      </w:r>
      <w:r w:rsidRPr="00EB5771">
        <w:rPr>
          <w:rFonts w:ascii="Comic Sans MS" w:hAnsi="Comic Sans MS"/>
          <w:b/>
          <w:color w:val="000000"/>
          <w:sz w:val="22"/>
          <w:szCs w:val="22"/>
          <w:u w:val="single"/>
        </w:rPr>
        <w:t>(5x3=15 puan)</w:t>
      </w:r>
    </w:p>
    <w:tbl>
      <w:tblPr>
        <w:tblpPr w:leftFromText="141" w:rightFromText="141" w:vertAnchor="text" w:horzAnchor="margin" w:tblpY="179"/>
        <w:tblW w:w="49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503"/>
        <w:gridCol w:w="4487"/>
      </w:tblGrid>
      <w:tr w:rsidR="00FA53BC" w:rsidRPr="00EB5771" w:rsidTr="00B67207">
        <w:trPr>
          <w:trHeight w:val="804"/>
        </w:trPr>
        <w:tc>
          <w:tcPr>
            <w:tcW w:w="503" w:type="dxa"/>
            <w:tcBorders>
              <w:top w:val="single" w:sz="12" w:space="0" w:color="auto"/>
            </w:tcBorders>
          </w:tcPr>
          <w:p w:rsidR="00FA53BC" w:rsidRPr="00B67207" w:rsidRDefault="00FA53BC" w:rsidP="00B67207">
            <w:pPr>
              <w:jc w:val="center"/>
              <w:rPr>
                <w:b/>
                <w:sz w:val="25"/>
                <w:szCs w:val="25"/>
              </w:rPr>
            </w:pPr>
          </w:p>
          <w:p w:rsidR="00FA53BC" w:rsidRPr="00B67207" w:rsidRDefault="00FA53BC" w:rsidP="00B67207">
            <w:pPr>
              <w:jc w:val="center"/>
              <w:rPr>
                <w:b/>
                <w:sz w:val="25"/>
                <w:szCs w:val="25"/>
              </w:rPr>
            </w:pPr>
            <w:r w:rsidRPr="00B67207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</w:tcBorders>
          </w:tcPr>
          <w:p w:rsidR="00FA53BC" w:rsidRPr="00B67207" w:rsidRDefault="00FA53BC" w:rsidP="00B67207">
            <w:pPr>
              <w:rPr>
                <w:sz w:val="25"/>
                <w:szCs w:val="25"/>
              </w:rPr>
            </w:pPr>
          </w:p>
          <w:p w:rsidR="00FA53BC" w:rsidRPr="00B67207" w:rsidRDefault="00FA53BC" w:rsidP="00B67207">
            <w:pPr>
              <w:rPr>
                <w:sz w:val="25"/>
                <w:szCs w:val="25"/>
              </w:rPr>
            </w:pPr>
            <w:r w:rsidRPr="00B67207">
              <w:rPr>
                <w:sz w:val="25"/>
                <w:szCs w:val="25"/>
              </w:rPr>
              <w:t>Son pişmanlık fayda etmez.</w:t>
            </w:r>
          </w:p>
        </w:tc>
      </w:tr>
      <w:tr w:rsidR="00FA53BC" w:rsidRPr="00EB5771" w:rsidTr="00B67207">
        <w:trPr>
          <w:trHeight w:val="402"/>
        </w:trPr>
        <w:tc>
          <w:tcPr>
            <w:tcW w:w="503" w:type="dxa"/>
          </w:tcPr>
          <w:p w:rsidR="00FA53BC" w:rsidRPr="00B67207" w:rsidRDefault="00FA53BC" w:rsidP="00B67207">
            <w:pPr>
              <w:jc w:val="center"/>
              <w:rPr>
                <w:b/>
                <w:sz w:val="25"/>
                <w:szCs w:val="25"/>
              </w:rPr>
            </w:pPr>
            <w:r w:rsidRPr="00B67207">
              <w:rPr>
                <w:b/>
                <w:sz w:val="25"/>
                <w:szCs w:val="25"/>
              </w:rPr>
              <w:t>2</w:t>
            </w:r>
          </w:p>
        </w:tc>
        <w:tc>
          <w:tcPr>
            <w:tcW w:w="4487" w:type="dxa"/>
          </w:tcPr>
          <w:p w:rsidR="00FA53BC" w:rsidRPr="00B67207" w:rsidRDefault="00FA53BC" w:rsidP="00B67207">
            <w:pPr>
              <w:rPr>
                <w:sz w:val="25"/>
                <w:szCs w:val="25"/>
              </w:rPr>
            </w:pPr>
            <w:r w:rsidRPr="00B67207">
              <w:rPr>
                <w:sz w:val="25"/>
                <w:szCs w:val="25"/>
              </w:rPr>
              <w:t xml:space="preserve">Ak akçe kara gün içindir.                                </w:t>
            </w:r>
          </w:p>
        </w:tc>
      </w:tr>
      <w:tr w:rsidR="00FA53BC" w:rsidRPr="00EB5771" w:rsidTr="00B67207">
        <w:trPr>
          <w:trHeight w:val="439"/>
        </w:trPr>
        <w:tc>
          <w:tcPr>
            <w:tcW w:w="503" w:type="dxa"/>
          </w:tcPr>
          <w:p w:rsidR="00FA53BC" w:rsidRPr="00B67207" w:rsidRDefault="00FA53BC" w:rsidP="00B67207">
            <w:pPr>
              <w:jc w:val="center"/>
              <w:rPr>
                <w:b/>
                <w:sz w:val="25"/>
                <w:szCs w:val="25"/>
              </w:rPr>
            </w:pPr>
          </w:p>
          <w:p w:rsidR="00FA53BC" w:rsidRPr="00B67207" w:rsidRDefault="00FA53BC" w:rsidP="00B67207">
            <w:pPr>
              <w:jc w:val="center"/>
              <w:rPr>
                <w:b/>
                <w:sz w:val="25"/>
                <w:szCs w:val="25"/>
              </w:rPr>
            </w:pPr>
            <w:r w:rsidRPr="00B67207">
              <w:rPr>
                <w:b/>
                <w:sz w:val="25"/>
                <w:szCs w:val="25"/>
              </w:rPr>
              <w:t>3</w:t>
            </w:r>
          </w:p>
        </w:tc>
        <w:tc>
          <w:tcPr>
            <w:tcW w:w="4487" w:type="dxa"/>
          </w:tcPr>
          <w:p w:rsidR="00FA53BC" w:rsidRPr="00B67207" w:rsidRDefault="00FA53BC" w:rsidP="00B67207">
            <w:pPr>
              <w:rPr>
                <w:sz w:val="25"/>
                <w:szCs w:val="25"/>
              </w:rPr>
            </w:pPr>
          </w:p>
          <w:p w:rsidR="00FA53BC" w:rsidRPr="00B67207" w:rsidRDefault="00FA53BC" w:rsidP="00B67207">
            <w:pPr>
              <w:rPr>
                <w:sz w:val="25"/>
                <w:szCs w:val="25"/>
              </w:rPr>
            </w:pPr>
            <w:r w:rsidRPr="00B67207">
              <w:rPr>
                <w:sz w:val="25"/>
                <w:szCs w:val="25"/>
              </w:rPr>
              <w:t>Öfke ile kalkan zarar ile oturur.</w:t>
            </w:r>
          </w:p>
        </w:tc>
      </w:tr>
      <w:tr w:rsidR="00FA53BC" w:rsidRPr="00EB5771" w:rsidTr="00B67207">
        <w:trPr>
          <w:trHeight w:val="402"/>
        </w:trPr>
        <w:tc>
          <w:tcPr>
            <w:tcW w:w="503" w:type="dxa"/>
          </w:tcPr>
          <w:p w:rsidR="00FA53BC" w:rsidRPr="00B67207" w:rsidRDefault="00FA53BC" w:rsidP="00B67207">
            <w:pPr>
              <w:jc w:val="center"/>
              <w:rPr>
                <w:b/>
                <w:sz w:val="25"/>
                <w:szCs w:val="25"/>
              </w:rPr>
            </w:pPr>
            <w:r w:rsidRPr="00B67207">
              <w:rPr>
                <w:b/>
                <w:sz w:val="25"/>
                <w:szCs w:val="25"/>
              </w:rPr>
              <w:t>4</w:t>
            </w:r>
          </w:p>
        </w:tc>
        <w:tc>
          <w:tcPr>
            <w:tcW w:w="4487" w:type="dxa"/>
          </w:tcPr>
          <w:p w:rsidR="00FA53BC" w:rsidRPr="00B67207" w:rsidRDefault="00FA53BC" w:rsidP="00B67207">
            <w:pPr>
              <w:rPr>
                <w:sz w:val="25"/>
                <w:szCs w:val="25"/>
              </w:rPr>
            </w:pPr>
            <w:r w:rsidRPr="00B67207">
              <w:rPr>
                <w:sz w:val="25"/>
                <w:szCs w:val="25"/>
              </w:rPr>
              <w:t>Dost kara günde belli olur.</w:t>
            </w:r>
          </w:p>
        </w:tc>
      </w:tr>
      <w:tr w:rsidR="00FA53BC" w:rsidRPr="00EB5771" w:rsidTr="00B67207">
        <w:trPr>
          <w:trHeight w:val="402"/>
        </w:trPr>
        <w:tc>
          <w:tcPr>
            <w:tcW w:w="503" w:type="dxa"/>
            <w:tcBorders>
              <w:bottom w:val="single" w:sz="12" w:space="0" w:color="auto"/>
            </w:tcBorders>
          </w:tcPr>
          <w:p w:rsidR="00FA53BC" w:rsidRPr="00B67207" w:rsidRDefault="00FA53BC" w:rsidP="00B67207">
            <w:pPr>
              <w:jc w:val="center"/>
              <w:rPr>
                <w:b/>
                <w:sz w:val="25"/>
                <w:szCs w:val="25"/>
              </w:rPr>
            </w:pPr>
            <w:r w:rsidRPr="00B67207">
              <w:rPr>
                <w:b/>
                <w:sz w:val="25"/>
                <w:szCs w:val="25"/>
              </w:rPr>
              <w:t>5</w:t>
            </w:r>
          </w:p>
        </w:tc>
        <w:tc>
          <w:tcPr>
            <w:tcW w:w="4487" w:type="dxa"/>
            <w:tcBorders>
              <w:bottom w:val="single" w:sz="12" w:space="0" w:color="auto"/>
            </w:tcBorders>
          </w:tcPr>
          <w:p w:rsidR="00FA53BC" w:rsidRPr="00B67207" w:rsidRDefault="00FA53BC" w:rsidP="00B67207">
            <w:pPr>
              <w:rPr>
                <w:sz w:val="25"/>
                <w:szCs w:val="25"/>
              </w:rPr>
            </w:pPr>
            <w:r w:rsidRPr="00B67207">
              <w:rPr>
                <w:sz w:val="25"/>
                <w:szCs w:val="25"/>
              </w:rPr>
              <w:t>Bir elin nesi var iki elin sesi var.</w:t>
            </w:r>
          </w:p>
        </w:tc>
      </w:tr>
    </w:tbl>
    <w:p w:rsidR="00FA53BC" w:rsidRPr="00EB5771" w:rsidRDefault="00FA53BC" w:rsidP="002A2EEF">
      <w:pPr>
        <w:rPr>
          <w:sz w:val="25"/>
          <w:szCs w:val="25"/>
        </w:rPr>
      </w:pPr>
    </w:p>
    <w:tbl>
      <w:tblPr>
        <w:tblpPr w:leftFromText="142" w:rightFromText="142" w:vertAnchor="text" w:horzAnchor="page" w:tblpX="6103" w:tblpY="-77"/>
        <w:tblW w:w="53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846"/>
      </w:tblGrid>
      <w:tr w:rsidR="00FA53BC" w:rsidRPr="00EB5771" w:rsidTr="00B67207">
        <w:tc>
          <w:tcPr>
            <w:tcW w:w="534" w:type="dxa"/>
            <w:tcBorders>
              <w:top w:val="single" w:sz="12" w:space="0" w:color="auto"/>
            </w:tcBorders>
          </w:tcPr>
          <w:p w:rsidR="00FA53BC" w:rsidRPr="00B67207" w:rsidRDefault="00FA53BC" w:rsidP="00B67207">
            <w:pPr>
              <w:rPr>
                <w:sz w:val="25"/>
                <w:szCs w:val="25"/>
              </w:rPr>
            </w:pPr>
          </w:p>
        </w:tc>
        <w:tc>
          <w:tcPr>
            <w:tcW w:w="4846" w:type="dxa"/>
            <w:tcBorders>
              <w:top w:val="single" w:sz="12" w:space="0" w:color="auto"/>
            </w:tcBorders>
          </w:tcPr>
          <w:p w:rsidR="00FA53BC" w:rsidRPr="00B67207" w:rsidRDefault="00FA53BC" w:rsidP="00B67207">
            <w:pPr>
              <w:ind w:left="80"/>
              <w:rPr>
                <w:sz w:val="25"/>
                <w:szCs w:val="25"/>
              </w:rPr>
            </w:pPr>
            <w:r w:rsidRPr="00B67207">
              <w:rPr>
                <w:sz w:val="25"/>
                <w:szCs w:val="25"/>
              </w:rPr>
              <w:t>Mal ve para kötü günler için çok gereklidir.</w:t>
            </w:r>
          </w:p>
        </w:tc>
      </w:tr>
      <w:tr w:rsidR="00FA53BC" w:rsidRPr="00EB5771" w:rsidTr="00B67207">
        <w:tc>
          <w:tcPr>
            <w:tcW w:w="534" w:type="dxa"/>
          </w:tcPr>
          <w:p w:rsidR="00FA53BC" w:rsidRPr="00B67207" w:rsidRDefault="00FA53BC" w:rsidP="00B67207">
            <w:pPr>
              <w:rPr>
                <w:sz w:val="25"/>
                <w:szCs w:val="25"/>
              </w:rPr>
            </w:pPr>
          </w:p>
        </w:tc>
        <w:tc>
          <w:tcPr>
            <w:tcW w:w="4846" w:type="dxa"/>
          </w:tcPr>
          <w:p w:rsidR="00FA53BC" w:rsidRPr="00B67207" w:rsidRDefault="00FA53BC" w:rsidP="00B67207">
            <w:pPr>
              <w:ind w:left="80"/>
              <w:rPr>
                <w:sz w:val="25"/>
                <w:szCs w:val="25"/>
              </w:rPr>
            </w:pPr>
            <w:r w:rsidRPr="00B67207">
              <w:rPr>
                <w:sz w:val="25"/>
                <w:szCs w:val="25"/>
              </w:rPr>
              <w:t>Bir işe girişmeden önce iyi düşünmek gerekir.</w:t>
            </w:r>
          </w:p>
        </w:tc>
      </w:tr>
      <w:tr w:rsidR="00FA53BC" w:rsidRPr="00EB5771" w:rsidTr="00B67207">
        <w:trPr>
          <w:trHeight w:val="316"/>
        </w:trPr>
        <w:tc>
          <w:tcPr>
            <w:tcW w:w="534" w:type="dxa"/>
          </w:tcPr>
          <w:p w:rsidR="00FA53BC" w:rsidRPr="00B67207" w:rsidRDefault="00FA53BC" w:rsidP="00B67207">
            <w:pPr>
              <w:rPr>
                <w:sz w:val="25"/>
                <w:szCs w:val="25"/>
              </w:rPr>
            </w:pPr>
          </w:p>
          <w:p w:rsidR="00FA53BC" w:rsidRPr="00B67207" w:rsidRDefault="00FA53BC" w:rsidP="00B67207">
            <w:pPr>
              <w:rPr>
                <w:sz w:val="25"/>
                <w:szCs w:val="25"/>
              </w:rPr>
            </w:pPr>
          </w:p>
        </w:tc>
        <w:tc>
          <w:tcPr>
            <w:tcW w:w="4846" w:type="dxa"/>
          </w:tcPr>
          <w:p w:rsidR="00FA53BC" w:rsidRPr="00B67207" w:rsidRDefault="00FA53BC" w:rsidP="00B67207">
            <w:pPr>
              <w:ind w:left="140"/>
              <w:rPr>
                <w:sz w:val="25"/>
                <w:szCs w:val="25"/>
              </w:rPr>
            </w:pPr>
            <w:r w:rsidRPr="00B67207">
              <w:rPr>
                <w:sz w:val="25"/>
                <w:szCs w:val="25"/>
              </w:rPr>
              <w:t xml:space="preserve">El ele verilerek bir çok zor iş kolaylıkla     </w:t>
            </w:r>
          </w:p>
          <w:p w:rsidR="00FA53BC" w:rsidRPr="00B67207" w:rsidRDefault="00FA53BC" w:rsidP="00B67207">
            <w:pPr>
              <w:ind w:left="140"/>
              <w:rPr>
                <w:sz w:val="25"/>
                <w:szCs w:val="25"/>
              </w:rPr>
            </w:pPr>
            <w:r w:rsidRPr="00B67207">
              <w:rPr>
                <w:sz w:val="25"/>
                <w:szCs w:val="25"/>
              </w:rPr>
              <w:t>halledilebilir.</w:t>
            </w:r>
          </w:p>
        </w:tc>
      </w:tr>
      <w:tr w:rsidR="00FA53BC" w:rsidRPr="00EB5771" w:rsidTr="00B67207">
        <w:tc>
          <w:tcPr>
            <w:tcW w:w="534" w:type="dxa"/>
          </w:tcPr>
          <w:p w:rsidR="00FA53BC" w:rsidRPr="00B67207" w:rsidRDefault="00FA53BC" w:rsidP="00B67207">
            <w:pPr>
              <w:rPr>
                <w:sz w:val="25"/>
                <w:szCs w:val="25"/>
              </w:rPr>
            </w:pPr>
          </w:p>
          <w:p w:rsidR="00FA53BC" w:rsidRPr="00B67207" w:rsidRDefault="00FA53BC" w:rsidP="00B67207">
            <w:pPr>
              <w:rPr>
                <w:sz w:val="25"/>
                <w:szCs w:val="25"/>
              </w:rPr>
            </w:pPr>
          </w:p>
        </w:tc>
        <w:tc>
          <w:tcPr>
            <w:tcW w:w="4846" w:type="dxa"/>
          </w:tcPr>
          <w:p w:rsidR="00FA53BC" w:rsidRPr="00B67207" w:rsidRDefault="00FA53BC" w:rsidP="00B67207">
            <w:pPr>
              <w:ind w:left="199"/>
              <w:rPr>
                <w:sz w:val="25"/>
                <w:szCs w:val="25"/>
              </w:rPr>
            </w:pPr>
            <w:r w:rsidRPr="00B67207">
              <w:rPr>
                <w:sz w:val="25"/>
                <w:szCs w:val="25"/>
              </w:rPr>
              <w:t xml:space="preserve">Sinirli haldeyken verilen kararlar sağlıklı    </w:t>
            </w:r>
          </w:p>
          <w:p w:rsidR="00FA53BC" w:rsidRPr="00B67207" w:rsidRDefault="00FA53BC" w:rsidP="00B67207">
            <w:pPr>
              <w:ind w:left="140"/>
              <w:rPr>
                <w:sz w:val="25"/>
                <w:szCs w:val="25"/>
              </w:rPr>
            </w:pPr>
            <w:r w:rsidRPr="00B67207">
              <w:rPr>
                <w:sz w:val="25"/>
                <w:szCs w:val="25"/>
              </w:rPr>
              <w:t>olmayabilir.</w:t>
            </w:r>
          </w:p>
        </w:tc>
      </w:tr>
      <w:tr w:rsidR="00FA53BC" w:rsidRPr="00EB5771" w:rsidTr="00B67207">
        <w:tc>
          <w:tcPr>
            <w:tcW w:w="534" w:type="dxa"/>
            <w:tcBorders>
              <w:bottom w:val="single" w:sz="12" w:space="0" w:color="auto"/>
            </w:tcBorders>
          </w:tcPr>
          <w:p w:rsidR="00FA53BC" w:rsidRPr="00B67207" w:rsidRDefault="00FA53BC" w:rsidP="00B67207">
            <w:pPr>
              <w:rPr>
                <w:sz w:val="25"/>
                <w:szCs w:val="25"/>
              </w:rPr>
            </w:pPr>
          </w:p>
          <w:p w:rsidR="00FA53BC" w:rsidRPr="00B67207" w:rsidRDefault="00FA53BC" w:rsidP="00B67207">
            <w:pPr>
              <w:rPr>
                <w:sz w:val="25"/>
                <w:szCs w:val="25"/>
              </w:rPr>
            </w:pPr>
          </w:p>
        </w:tc>
        <w:tc>
          <w:tcPr>
            <w:tcW w:w="4846" w:type="dxa"/>
            <w:tcBorders>
              <w:bottom w:val="single" w:sz="12" w:space="0" w:color="auto"/>
            </w:tcBorders>
          </w:tcPr>
          <w:p w:rsidR="00FA53BC" w:rsidRPr="00B67207" w:rsidRDefault="00FA53BC" w:rsidP="00B67207">
            <w:pPr>
              <w:ind w:left="140"/>
              <w:rPr>
                <w:sz w:val="25"/>
                <w:szCs w:val="25"/>
              </w:rPr>
            </w:pPr>
            <w:r w:rsidRPr="00B67207">
              <w:rPr>
                <w:sz w:val="25"/>
                <w:szCs w:val="25"/>
              </w:rPr>
              <w:t>Sıkıntılı halinde yardımına koşan kişi gerçek dostundur.</w:t>
            </w:r>
          </w:p>
        </w:tc>
      </w:tr>
    </w:tbl>
    <w:p w:rsidR="00FA53BC" w:rsidRPr="00EB5771" w:rsidRDefault="00FA53BC" w:rsidP="00381DDC">
      <w:pPr>
        <w:rPr>
          <w:rFonts w:ascii="Comic Sans MS" w:hAnsi="Comic Sans MS"/>
          <w:b/>
          <w:sz w:val="22"/>
          <w:szCs w:val="22"/>
        </w:rPr>
      </w:pPr>
      <w:r w:rsidRPr="00EB5771">
        <w:rPr>
          <w:rFonts w:ascii="Comic Sans MS" w:hAnsi="Comic Sans MS"/>
          <w:b/>
          <w:sz w:val="22"/>
          <w:szCs w:val="22"/>
          <w:u w:val="single"/>
        </w:rPr>
        <w:t>D)  Aşağıda metni okuyarak uygun noktalama işaretlerini koyunuz. (5 x 2 = 10 puan )</w:t>
      </w:r>
      <w:r w:rsidRPr="00EB5771">
        <w:rPr>
          <w:rFonts w:ascii="Comic Sans MS" w:hAnsi="Comic Sans MS"/>
          <w:b/>
          <w:sz w:val="22"/>
          <w:szCs w:val="22"/>
        </w:rPr>
        <w:t xml:space="preserve"> </w:t>
      </w:r>
    </w:p>
    <w:p w:rsidR="00FA53BC" w:rsidRDefault="00FA53BC" w:rsidP="00381DDC">
      <w:pPr>
        <w:rPr>
          <w:rFonts w:ascii="Comic Sans MS" w:hAnsi="Comic Sans MS"/>
          <w:sz w:val="22"/>
          <w:szCs w:val="22"/>
        </w:rPr>
      </w:pPr>
    </w:p>
    <w:p w:rsidR="00FA53BC" w:rsidRPr="00EB5771" w:rsidRDefault="00FA53BC" w:rsidP="00381DD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</w:t>
      </w:r>
      <w:r w:rsidRPr="00EB5771">
        <w:rPr>
          <w:rFonts w:ascii="Comic Sans MS" w:hAnsi="Comic Sans MS"/>
          <w:sz w:val="22"/>
          <w:szCs w:val="22"/>
        </w:rPr>
        <w:t>“Bütün günü uyuyarak geçirdim (  ) Acaba sıkıntıdan mı (  ) Aslında parka gidebilir (  ) temizlik yapabilir ya da güzel bir şeylerle uğraşabilirdim (  ) Off, hiçbirini yapmadım işte (  )”</w:t>
      </w:r>
    </w:p>
    <w:p w:rsidR="00FA53BC" w:rsidRPr="00EB5771" w:rsidRDefault="00FA53BC"/>
    <w:p w:rsidR="00FA53BC" w:rsidRPr="00EB5771" w:rsidRDefault="00FA53BC"/>
    <w:p w:rsidR="00FA53BC" w:rsidRPr="00EB5771" w:rsidRDefault="00FA53BC" w:rsidP="00381DDC">
      <w:pPr>
        <w:pStyle w:val="NoSpacing1"/>
        <w:rPr>
          <w:rFonts w:ascii="Arial" w:hAnsi="Arial" w:cs="Arial"/>
          <w:b/>
        </w:rPr>
      </w:pPr>
      <w:r w:rsidRPr="00EB5771">
        <w:rPr>
          <w:rFonts w:ascii="Arial" w:hAnsi="Arial" w:cs="Arial"/>
          <w:b/>
        </w:rPr>
        <w:t>E)</w:t>
      </w:r>
      <w:r w:rsidRPr="00EB5771">
        <w:rPr>
          <w:rFonts w:ascii="Arial" w:hAnsi="Arial" w:cs="Arial"/>
        </w:rPr>
        <w:t xml:space="preserve"> Aşağıda verilen cümlelerdeki eylemlerin zamanını</w:t>
      </w:r>
      <w:r w:rsidRPr="00EB5771">
        <w:rPr>
          <w:rFonts w:ascii="Arial" w:hAnsi="Arial" w:cs="Arial"/>
          <w:b/>
        </w:rPr>
        <w:t xml:space="preserve"> (biten bir eylem, devam eden eylem ve gelecekte  yapılacak eylem) </w:t>
      </w:r>
      <w:r w:rsidRPr="00EB5771">
        <w:rPr>
          <w:rFonts w:ascii="Arial" w:hAnsi="Arial" w:cs="Arial"/>
        </w:rPr>
        <w:t xml:space="preserve">yazınız. </w:t>
      </w:r>
      <w:r w:rsidRPr="00EB5771">
        <w:rPr>
          <w:rFonts w:ascii="Arial" w:hAnsi="Arial" w:cs="Arial"/>
          <w:b/>
        </w:rPr>
        <w:t xml:space="preserve">  (5 x 2 = 10  puan)</w:t>
      </w:r>
    </w:p>
    <w:p w:rsidR="00FA53BC" w:rsidRPr="00EB5771" w:rsidRDefault="00FA53BC" w:rsidP="00381DDC">
      <w:pPr>
        <w:pStyle w:val="NoSpacing1"/>
        <w:ind w:left="717"/>
        <w:rPr>
          <w:rFonts w:ascii="Arial" w:hAnsi="Arial" w:cs="Arial"/>
          <w:b/>
        </w:rPr>
      </w:pPr>
    </w:p>
    <w:p w:rsidR="00FA53BC" w:rsidRPr="00EB5771" w:rsidRDefault="00FA53BC" w:rsidP="00381DDC">
      <w:pPr>
        <w:pStyle w:val="NoSpacing1"/>
        <w:rPr>
          <w:rFonts w:ascii="Arial" w:hAnsi="Arial" w:cs="Arial"/>
        </w:rPr>
      </w:pPr>
      <w:r w:rsidRPr="00EB5771">
        <w:rPr>
          <w:rFonts w:ascii="Arial" w:hAnsi="Arial" w:cs="Arial"/>
        </w:rPr>
        <w:t xml:space="preserve">                       Babam bahçenin etrafına ağaç  </w:t>
      </w:r>
      <w:r w:rsidRPr="00EB5771">
        <w:rPr>
          <w:rFonts w:ascii="Arial" w:hAnsi="Arial" w:cs="Arial"/>
          <w:b/>
          <w:u w:val="single"/>
        </w:rPr>
        <w:t>dikiyo</w:t>
      </w:r>
      <w:r w:rsidRPr="00EB5771">
        <w:rPr>
          <w:rFonts w:ascii="Arial" w:hAnsi="Arial" w:cs="Arial"/>
        </w:rPr>
        <w:t>r.       (…………………..…….….)</w:t>
      </w:r>
    </w:p>
    <w:p w:rsidR="00FA53BC" w:rsidRPr="00EB5771" w:rsidRDefault="00FA53BC" w:rsidP="00381DDC">
      <w:pPr>
        <w:pStyle w:val="NoSpacing1"/>
        <w:rPr>
          <w:rFonts w:ascii="Arial" w:hAnsi="Arial" w:cs="Arial"/>
        </w:rPr>
      </w:pPr>
      <w:r w:rsidRPr="00EB5771">
        <w:rPr>
          <w:rFonts w:ascii="Arial" w:hAnsi="Arial" w:cs="Arial"/>
        </w:rPr>
        <w:t xml:space="preserve">                      O kitabı geçen hafta </w:t>
      </w:r>
      <w:r w:rsidRPr="00EB5771">
        <w:rPr>
          <w:rFonts w:ascii="Arial" w:hAnsi="Arial" w:cs="Arial"/>
          <w:b/>
          <w:u w:val="single"/>
        </w:rPr>
        <w:t>okudum</w:t>
      </w:r>
      <w:r w:rsidRPr="00EB5771">
        <w:rPr>
          <w:rFonts w:ascii="Arial" w:hAnsi="Arial" w:cs="Arial"/>
          <w:b/>
        </w:rPr>
        <w:t>.</w:t>
      </w:r>
      <w:r w:rsidRPr="00EB5771">
        <w:rPr>
          <w:rFonts w:ascii="Arial" w:hAnsi="Arial" w:cs="Arial"/>
        </w:rPr>
        <w:t xml:space="preserve">                        (……………………………)</w:t>
      </w:r>
    </w:p>
    <w:p w:rsidR="00FA53BC" w:rsidRPr="00EB5771" w:rsidRDefault="00FA53BC" w:rsidP="00381DDC">
      <w:pPr>
        <w:pStyle w:val="NoSpacing1"/>
        <w:rPr>
          <w:rFonts w:ascii="Arial" w:hAnsi="Arial" w:cs="Arial"/>
        </w:rPr>
      </w:pPr>
      <w:r w:rsidRPr="00EB5771">
        <w:rPr>
          <w:rFonts w:ascii="Arial" w:hAnsi="Arial" w:cs="Arial"/>
        </w:rPr>
        <w:t xml:space="preserve">                       Emel yarın ilk defa okula </w:t>
      </w:r>
      <w:r w:rsidRPr="00EB5771">
        <w:rPr>
          <w:rFonts w:ascii="Arial" w:hAnsi="Arial" w:cs="Arial"/>
          <w:b/>
          <w:u w:val="single"/>
        </w:rPr>
        <w:t>gidecek</w:t>
      </w:r>
      <w:r w:rsidRPr="00EB5771">
        <w:rPr>
          <w:rFonts w:ascii="Arial" w:hAnsi="Arial" w:cs="Arial"/>
        </w:rPr>
        <w:t>.                 (…………………………....)</w:t>
      </w:r>
    </w:p>
    <w:p w:rsidR="00FA53BC" w:rsidRPr="00EB5771" w:rsidRDefault="00FA53BC" w:rsidP="00381DDC">
      <w:pPr>
        <w:rPr>
          <w:rFonts w:ascii="Arial" w:hAnsi="Arial" w:cs="Arial"/>
        </w:rPr>
      </w:pPr>
      <w:r w:rsidRPr="00EB5771">
        <w:rPr>
          <w:rFonts w:ascii="Arial" w:hAnsi="Arial" w:cs="Arial"/>
        </w:rPr>
        <w:t xml:space="preserve">                     Serhat  dün akşam ödevini  </w:t>
      </w:r>
      <w:r w:rsidRPr="00EB5771">
        <w:rPr>
          <w:rFonts w:ascii="Arial" w:hAnsi="Arial" w:cs="Arial"/>
          <w:b/>
          <w:u w:val="single"/>
        </w:rPr>
        <w:t>yapmış.</w:t>
      </w:r>
      <w:r w:rsidRPr="00EB5771">
        <w:rPr>
          <w:rFonts w:ascii="Arial" w:hAnsi="Arial" w:cs="Arial"/>
        </w:rPr>
        <w:t xml:space="preserve">        (………………………….)</w:t>
      </w:r>
    </w:p>
    <w:p w:rsidR="00FA53BC" w:rsidRPr="00EB5771" w:rsidRDefault="00FA53BC" w:rsidP="00DF3B4A">
      <w:pPr>
        <w:rPr>
          <w:rFonts w:ascii="Arial" w:hAnsi="Arial" w:cs="Arial"/>
        </w:rPr>
      </w:pPr>
      <w:r w:rsidRPr="00EB5771">
        <w:rPr>
          <w:rFonts w:ascii="Arial" w:hAnsi="Arial" w:cs="Arial"/>
        </w:rPr>
        <w:tab/>
      </w:r>
      <w:r w:rsidRPr="00EB5771">
        <w:rPr>
          <w:rFonts w:ascii="Arial" w:hAnsi="Arial" w:cs="Arial"/>
        </w:rPr>
        <w:tab/>
        <w:t xml:space="preserve">Annem ekmek </w:t>
      </w:r>
      <w:r w:rsidRPr="00EB5771">
        <w:rPr>
          <w:rFonts w:ascii="Arial" w:hAnsi="Arial" w:cs="Arial"/>
          <w:b/>
          <w:u w:val="single"/>
        </w:rPr>
        <w:t xml:space="preserve">yapacak. </w:t>
      </w:r>
      <w:r w:rsidRPr="00EB5771">
        <w:rPr>
          <w:rFonts w:ascii="Arial" w:hAnsi="Arial" w:cs="Arial"/>
          <w:b/>
        </w:rPr>
        <w:t xml:space="preserve">                          </w:t>
      </w:r>
      <w:r w:rsidRPr="00EB5771">
        <w:rPr>
          <w:rFonts w:ascii="Arial" w:hAnsi="Arial" w:cs="Arial"/>
        </w:rPr>
        <w:t>(………………………….)</w:t>
      </w:r>
    </w:p>
    <w:p w:rsidR="00FA53BC" w:rsidRPr="00EB5771" w:rsidRDefault="00FA53BC" w:rsidP="00381DDC"/>
    <w:p w:rsidR="00FA53BC" w:rsidRPr="00EB5771" w:rsidRDefault="00FA53BC" w:rsidP="00766F95">
      <w:pPr>
        <w:rPr>
          <w:b/>
        </w:rPr>
      </w:pPr>
      <w:r w:rsidRPr="00EB5771">
        <w:rPr>
          <w:b/>
        </w:rPr>
        <w:t xml:space="preserve">F) </w:t>
      </w:r>
      <w:r w:rsidRPr="00EB5771">
        <w:t>Aşağıda verilen kelimeleri ismin hallerine göre yazınız</w:t>
      </w:r>
      <w:r w:rsidRPr="00EB5771">
        <w:rPr>
          <w:b/>
        </w:rPr>
        <w:t xml:space="preserve"> ( 5 x 3 = 15</w:t>
      </w:r>
      <w:bookmarkStart w:id="0" w:name="_GoBack"/>
      <w:bookmarkEnd w:id="0"/>
      <w:r w:rsidRPr="00EB5771">
        <w:rPr>
          <w:b/>
        </w:rPr>
        <w:t xml:space="preserve"> puan )</w:t>
      </w:r>
    </w:p>
    <w:p w:rsidR="00FA53BC" w:rsidRPr="00EB5771" w:rsidRDefault="00FA53BC" w:rsidP="00381DDC"/>
    <w:tbl>
      <w:tblPr>
        <w:tblW w:w="10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9"/>
        <w:gridCol w:w="1999"/>
        <w:gridCol w:w="1980"/>
        <w:gridCol w:w="2140"/>
        <w:gridCol w:w="1998"/>
      </w:tblGrid>
      <w:tr w:rsidR="00FA53BC" w:rsidRPr="00EB5771" w:rsidTr="0070409E">
        <w:trPr>
          <w:trHeight w:val="462"/>
        </w:trPr>
        <w:tc>
          <w:tcPr>
            <w:tcW w:w="1889" w:type="dxa"/>
            <w:vAlign w:val="center"/>
          </w:tcPr>
          <w:p w:rsidR="00FA53BC" w:rsidRPr="00EB5771" w:rsidRDefault="00FA53BC" w:rsidP="0070409E">
            <w:pPr>
              <w:jc w:val="center"/>
              <w:rPr>
                <w:sz w:val="28"/>
                <w:szCs w:val="28"/>
              </w:rPr>
            </w:pPr>
            <w:r w:rsidRPr="00EB5771">
              <w:rPr>
                <w:sz w:val="28"/>
                <w:szCs w:val="28"/>
              </w:rPr>
              <w:t>Kelimeler</w:t>
            </w:r>
          </w:p>
          <w:p w:rsidR="00FA53BC" w:rsidRPr="00EB5771" w:rsidRDefault="00FA53BC" w:rsidP="0070409E">
            <w:pPr>
              <w:jc w:val="center"/>
              <w:rPr>
                <w:b/>
                <w:sz w:val="28"/>
                <w:szCs w:val="28"/>
              </w:rPr>
            </w:pPr>
            <w:r w:rsidRPr="00EB5771">
              <w:rPr>
                <w:b/>
                <w:sz w:val="28"/>
                <w:szCs w:val="28"/>
              </w:rPr>
              <w:t>Yalın hali</w:t>
            </w:r>
          </w:p>
        </w:tc>
        <w:tc>
          <w:tcPr>
            <w:tcW w:w="1999" w:type="dxa"/>
            <w:vAlign w:val="center"/>
          </w:tcPr>
          <w:p w:rsidR="00FA53BC" w:rsidRPr="00EB5771" w:rsidRDefault="00FA53BC" w:rsidP="0070409E">
            <w:pPr>
              <w:jc w:val="center"/>
              <w:rPr>
                <w:b/>
                <w:sz w:val="28"/>
                <w:szCs w:val="28"/>
              </w:rPr>
            </w:pPr>
            <w:r w:rsidRPr="00EB5771">
              <w:rPr>
                <w:b/>
                <w:sz w:val="28"/>
                <w:szCs w:val="28"/>
              </w:rPr>
              <w:t>- i hali</w:t>
            </w:r>
          </w:p>
          <w:p w:rsidR="00FA53BC" w:rsidRPr="00EB5771" w:rsidRDefault="00FA53BC" w:rsidP="0070409E">
            <w:pPr>
              <w:jc w:val="center"/>
              <w:rPr>
                <w:sz w:val="28"/>
                <w:szCs w:val="28"/>
              </w:rPr>
            </w:pPr>
            <w:r w:rsidRPr="00EB5771">
              <w:rPr>
                <w:sz w:val="28"/>
                <w:szCs w:val="28"/>
              </w:rPr>
              <w:t>(belirtme durumu)</w:t>
            </w:r>
          </w:p>
        </w:tc>
        <w:tc>
          <w:tcPr>
            <w:tcW w:w="1980" w:type="dxa"/>
            <w:vAlign w:val="center"/>
          </w:tcPr>
          <w:p w:rsidR="00FA53BC" w:rsidRPr="00EB5771" w:rsidRDefault="00FA53BC" w:rsidP="0070409E">
            <w:pPr>
              <w:rPr>
                <w:b/>
                <w:sz w:val="28"/>
                <w:szCs w:val="28"/>
              </w:rPr>
            </w:pPr>
            <w:r w:rsidRPr="00EB5771">
              <w:rPr>
                <w:b/>
                <w:sz w:val="28"/>
                <w:szCs w:val="28"/>
              </w:rPr>
              <w:t xml:space="preserve">    - e hali</w:t>
            </w:r>
          </w:p>
          <w:p w:rsidR="00FA53BC" w:rsidRPr="00EB5771" w:rsidRDefault="00FA53BC" w:rsidP="0070409E">
            <w:pPr>
              <w:jc w:val="center"/>
              <w:rPr>
                <w:sz w:val="28"/>
                <w:szCs w:val="28"/>
              </w:rPr>
            </w:pPr>
            <w:r w:rsidRPr="00EB5771">
              <w:rPr>
                <w:sz w:val="28"/>
                <w:szCs w:val="28"/>
              </w:rPr>
              <w:t xml:space="preserve">(yönelme </w:t>
            </w:r>
          </w:p>
          <w:p w:rsidR="00FA53BC" w:rsidRPr="00EB5771" w:rsidRDefault="00FA53BC" w:rsidP="0070409E">
            <w:pPr>
              <w:jc w:val="center"/>
              <w:rPr>
                <w:b/>
                <w:sz w:val="28"/>
                <w:szCs w:val="28"/>
              </w:rPr>
            </w:pPr>
            <w:r w:rsidRPr="00EB5771">
              <w:rPr>
                <w:sz w:val="28"/>
                <w:szCs w:val="28"/>
              </w:rPr>
              <w:t>durumu)</w:t>
            </w:r>
          </w:p>
        </w:tc>
        <w:tc>
          <w:tcPr>
            <w:tcW w:w="2140" w:type="dxa"/>
            <w:vAlign w:val="center"/>
          </w:tcPr>
          <w:p w:rsidR="00FA53BC" w:rsidRPr="00EB5771" w:rsidRDefault="00FA53BC" w:rsidP="0070409E">
            <w:pPr>
              <w:jc w:val="center"/>
              <w:rPr>
                <w:b/>
                <w:sz w:val="28"/>
                <w:szCs w:val="28"/>
              </w:rPr>
            </w:pPr>
            <w:r w:rsidRPr="00EB5771">
              <w:rPr>
                <w:b/>
                <w:sz w:val="28"/>
                <w:szCs w:val="28"/>
              </w:rPr>
              <w:t>- de hali</w:t>
            </w:r>
          </w:p>
          <w:p w:rsidR="00FA53BC" w:rsidRPr="00EB5771" w:rsidRDefault="00FA53BC" w:rsidP="0070409E">
            <w:pPr>
              <w:jc w:val="center"/>
              <w:rPr>
                <w:b/>
                <w:sz w:val="28"/>
                <w:szCs w:val="28"/>
              </w:rPr>
            </w:pPr>
            <w:r w:rsidRPr="00EB5771">
              <w:rPr>
                <w:sz w:val="28"/>
                <w:szCs w:val="28"/>
              </w:rPr>
              <w:t>(bulunma durumu)</w:t>
            </w:r>
          </w:p>
        </w:tc>
        <w:tc>
          <w:tcPr>
            <w:tcW w:w="1998" w:type="dxa"/>
          </w:tcPr>
          <w:p w:rsidR="00FA53BC" w:rsidRPr="00EB5771" w:rsidRDefault="00FA53BC" w:rsidP="0070409E">
            <w:pPr>
              <w:rPr>
                <w:b/>
                <w:sz w:val="28"/>
                <w:szCs w:val="28"/>
              </w:rPr>
            </w:pPr>
            <w:r w:rsidRPr="00EB5771">
              <w:rPr>
                <w:b/>
                <w:sz w:val="28"/>
                <w:szCs w:val="28"/>
              </w:rPr>
              <w:t>- den hali</w:t>
            </w:r>
          </w:p>
          <w:p w:rsidR="00FA53BC" w:rsidRPr="00EB5771" w:rsidRDefault="00FA53BC" w:rsidP="0070409E">
            <w:pPr>
              <w:jc w:val="center"/>
              <w:rPr>
                <w:b/>
                <w:sz w:val="28"/>
                <w:szCs w:val="28"/>
              </w:rPr>
            </w:pPr>
            <w:r w:rsidRPr="00EB5771">
              <w:rPr>
                <w:sz w:val="28"/>
                <w:szCs w:val="28"/>
              </w:rPr>
              <w:t>(ayrılma durumu)</w:t>
            </w:r>
          </w:p>
        </w:tc>
      </w:tr>
      <w:tr w:rsidR="00FA53BC" w:rsidRPr="00EB5771" w:rsidTr="0070409E">
        <w:trPr>
          <w:trHeight w:val="462"/>
        </w:trPr>
        <w:tc>
          <w:tcPr>
            <w:tcW w:w="1889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  <w:r w:rsidRPr="00EB5771">
              <w:rPr>
                <w:sz w:val="28"/>
                <w:szCs w:val="28"/>
              </w:rPr>
              <w:t>topaç</w:t>
            </w:r>
          </w:p>
        </w:tc>
        <w:tc>
          <w:tcPr>
            <w:tcW w:w="1999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  <w:tc>
          <w:tcPr>
            <w:tcW w:w="2140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  <w:tc>
          <w:tcPr>
            <w:tcW w:w="1998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</w:tr>
      <w:tr w:rsidR="00FA53BC" w:rsidRPr="00EB5771" w:rsidTr="0070409E">
        <w:trPr>
          <w:trHeight w:val="462"/>
        </w:trPr>
        <w:tc>
          <w:tcPr>
            <w:tcW w:w="1889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  <w:r w:rsidRPr="00EB5771">
              <w:rPr>
                <w:sz w:val="28"/>
                <w:szCs w:val="28"/>
              </w:rPr>
              <w:t>bayrak</w:t>
            </w:r>
          </w:p>
        </w:tc>
        <w:tc>
          <w:tcPr>
            <w:tcW w:w="1999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  <w:tc>
          <w:tcPr>
            <w:tcW w:w="2140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  <w:tc>
          <w:tcPr>
            <w:tcW w:w="1998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</w:tr>
      <w:tr w:rsidR="00FA53BC" w:rsidRPr="00EB5771" w:rsidTr="0070409E">
        <w:trPr>
          <w:trHeight w:val="462"/>
        </w:trPr>
        <w:tc>
          <w:tcPr>
            <w:tcW w:w="1889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  <w:r w:rsidRPr="00EB5771">
              <w:rPr>
                <w:sz w:val="28"/>
                <w:szCs w:val="28"/>
              </w:rPr>
              <w:t>bayram</w:t>
            </w:r>
          </w:p>
        </w:tc>
        <w:tc>
          <w:tcPr>
            <w:tcW w:w="1999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  <w:tc>
          <w:tcPr>
            <w:tcW w:w="2140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  <w:tc>
          <w:tcPr>
            <w:tcW w:w="1998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</w:tr>
      <w:tr w:rsidR="00FA53BC" w:rsidRPr="00EB5771" w:rsidTr="0070409E">
        <w:trPr>
          <w:trHeight w:val="462"/>
        </w:trPr>
        <w:tc>
          <w:tcPr>
            <w:tcW w:w="1889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  <w:r w:rsidRPr="00EB5771">
              <w:rPr>
                <w:sz w:val="28"/>
                <w:szCs w:val="28"/>
              </w:rPr>
              <w:t>deney</w:t>
            </w:r>
          </w:p>
        </w:tc>
        <w:tc>
          <w:tcPr>
            <w:tcW w:w="1999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  <w:tc>
          <w:tcPr>
            <w:tcW w:w="2140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  <w:tc>
          <w:tcPr>
            <w:tcW w:w="1998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</w:tr>
      <w:tr w:rsidR="00FA53BC" w:rsidRPr="00EB5771" w:rsidTr="0070409E">
        <w:trPr>
          <w:trHeight w:val="462"/>
        </w:trPr>
        <w:tc>
          <w:tcPr>
            <w:tcW w:w="1889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  <w:r w:rsidRPr="00EB5771">
              <w:rPr>
                <w:sz w:val="28"/>
                <w:szCs w:val="28"/>
              </w:rPr>
              <w:t>kitap</w:t>
            </w:r>
          </w:p>
        </w:tc>
        <w:tc>
          <w:tcPr>
            <w:tcW w:w="1999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  <w:tc>
          <w:tcPr>
            <w:tcW w:w="2140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  <w:tc>
          <w:tcPr>
            <w:tcW w:w="1998" w:type="dxa"/>
          </w:tcPr>
          <w:p w:rsidR="00FA53BC" w:rsidRPr="00EB5771" w:rsidRDefault="00FA53BC" w:rsidP="0070409E">
            <w:pPr>
              <w:rPr>
                <w:sz w:val="28"/>
                <w:szCs w:val="28"/>
              </w:rPr>
            </w:pPr>
          </w:p>
        </w:tc>
      </w:tr>
    </w:tbl>
    <w:p w:rsidR="00FA53BC" w:rsidRPr="00EB5771" w:rsidRDefault="00FA53BC" w:rsidP="00381DDC"/>
    <w:p w:rsidR="00FA53BC" w:rsidRPr="00EB5771" w:rsidRDefault="00FA53BC">
      <w:pPr>
        <w:rPr>
          <w:b/>
        </w:rPr>
      </w:pPr>
      <w:r w:rsidRPr="00EB5771">
        <w:rPr>
          <w:b/>
        </w:rPr>
        <w:t>G)  Aşağıdaki çoktan seçmeli sorularda doğru şıkları işaretleyiniz. ( 5 x 4 = 20 puan )</w:t>
      </w:r>
    </w:p>
    <w:p w:rsidR="00FA53BC" w:rsidRPr="00EB5771" w:rsidRDefault="00FA53BC" w:rsidP="00FE6929">
      <w:pPr>
        <w:spacing w:line="360" w:lineRule="auto"/>
        <w:ind w:left="-720" w:firstLine="708"/>
        <w:rPr>
          <w:b/>
        </w:rPr>
      </w:pPr>
    </w:p>
    <w:p w:rsidR="00FA53BC" w:rsidRPr="00EB5771" w:rsidRDefault="00FA53BC" w:rsidP="00FE6929">
      <w:pPr>
        <w:spacing w:line="360" w:lineRule="auto"/>
        <w:ind w:left="-720" w:firstLine="708"/>
        <w:rPr>
          <w:b/>
        </w:rPr>
      </w:pPr>
      <w:r w:rsidRPr="00EB5771">
        <w:rPr>
          <w:b/>
        </w:rPr>
        <w:t xml:space="preserve">1)  </w:t>
      </w:r>
      <w:r w:rsidRPr="00EB5771">
        <w:t>Tırnak işareti</w:t>
      </w:r>
      <w:r w:rsidRPr="00EB5771">
        <w:rPr>
          <w:b/>
        </w:rPr>
        <w:t xml:space="preserve">  ( “----”) </w:t>
      </w:r>
      <w:r w:rsidRPr="00EB5771">
        <w:t xml:space="preserve">ile ilgili aşağıdaki ifadelerden hangisi </w:t>
      </w:r>
      <w:r w:rsidRPr="00EB5771">
        <w:rPr>
          <w:b/>
          <w:u w:val="single"/>
        </w:rPr>
        <w:t>doğrudur</w:t>
      </w:r>
      <w:r w:rsidRPr="00EB5771">
        <w:rPr>
          <w:b/>
        </w:rPr>
        <w:t>?</w:t>
      </w:r>
    </w:p>
    <w:p w:rsidR="00FA53BC" w:rsidRPr="00EB5771" w:rsidRDefault="00FA53BC" w:rsidP="007E6B27">
      <w:pPr>
        <w:ind w:left="-720" w:firstLine="709"/>
        <w:contextualSpacing/>
      </w:pPr>
      <w:r w:rsidRPr="00EB5771">
        <w:t>A) Bir paragrafta önemli cümlelerini belirtmek için kullanılır.</w:t>
      </w:r>
    </w:p>
    <w:p w:rsidR="00FA53BC" w:rsidRPr="00EB5771" w:rsidRDefault="00FA53BC" w:rsidP="007E6B27">
      <w:pPr>
        <w:ind w:left="-720" w:firstLine="709"/>
        <w:contextualSpacing/>
      </w:pPr>
      <w:r w:rsidRPr="00EB5771">
        <w:t>B) Bir paragrafta başkasına ait bir söz olduğunu belirtmek için kullanılır</w:t>
      </w:r>
    </w:p>
    <w:p w:rsidR="00FA53BC" w:rsidRPr="00EB5771" w:rsidRDefault="00FA53BC" w:rsidP="007E6B27">
      <w:pPr>
        <w:ind w:left="-720" w:firstLine="709"/>
        <w:contextualSpacing/>
      </w:pPr>
      <w:r w:rsidRPr="00EB5771">
        <w:t>C) Özel isimlerin geçtiği yerlerde kullanılır</w:t>
      </w:r>
    </w:p>
    <w:p w:rsidR="00FA53BC" w:rsidRPr="00EB5771" w:rsidRDefault="00FA53BC" w:rsidP="007E6B27">
      <w:pPr>
        <w:ind w:left="-720" w:firstLine="709"/>
        <w:contextualSpacing/>
      </w:pPr>
      <w:r w:rsidRPr="00EB5771">
        <w:t>D) Eş anlamlı kelimelerin geçtiği yerlerde kullanılır</w:t>
      </w:r>
    </w:p>
    <w:p w:rsidR="00FA53BC" w:rsidRPr="00EB5771" w:rsidRDefault="00FA53BC"/>
    <w:p w:rsidR="00FA53BC" w:rsidRPr="00EB5771" w:rsidRDefault="00FA53BC" w:rsidP="00FE6929">
      <w:r w:rsidRPr="00EB5771">
        <w:rPr>
          <w:b/>
        </w:rPr>
        <w:t>2)</w:t>
      </w:r>
      <w:r w:rsidRPr="00EB5771">
        <w:t>”Yazın başı pişenin, kışın aşı pişer.” Atasözüyle eş anlama gelen atasözü aşağıdakilerden hangisidir?</w:t>
      </w:r>
    </w:p>
    <w:p w:rsidR="00FA53BC" w:rsidRPr="00EB5771" w:rsidRDefault="00FA53BC" w:rsidP="00FE6929"/>
    <w:p w:rsidR="00FA53BC" w:rsidRPr="00EB5771" w:rsidRDefault="00FA53BC" w:rsidP="00FE6929">
      <w:r w:rsidRPr="00EB5771">
        <w:t>a)Kendi düşen ağlamaz</w:t>
      </w:r>
      <w:r w:rsidRPr="00EB5771">
        <w:tab/>
      </w:r>
      <w:r w:rsidRPr="00EB5771">
        <w:tab/>
      </w:r>
      <w:r w:rsidRPr="00EB5771">
        <w:tab/>
      </w:r>
      <w:r w:rsidRPr="00EB5771">
        <w:tab/>
      </w:r>
      <w:r w:rsidRPr="00EB5771">
        <w:tab/>
        <w:t>b)Evdeki hesap çarşıya uymaz</w:t>
      </w:r>
    </w:p>
    <w:p w:rsidR="00FA53BC" w:rsidRPr="00EB5771" w:rsidRDefault="00FA53BC" w:rsidP="00FE6929">
      <w:r w:rsidRPr="00EB5771">
        <w:t>c)Karıncadan ibret al, yazdan kışı karşıla</w:t>
      </w:r>
      <w:r w:rsidRPr="00EB5771">
        <w:tab/>
      </w:r>
      <w:r w:rsidRPr="00EB5771">
        <w:tab/>
      </w:r>
      <w:r w:rsidRPr="00EB5771">
        <w:tab/>
        <w:t>d)Deniz dalgasız,  kapı halkasız olmaz</w:t>
      </w:r>
    </w:p>
    <w:p w:rsidR="00FA53BC" w:rsidRPr="00EB5771" w:rsidRDefault="00FA53BC" w:rsidP="00FE6929">
      <w:pPr>
        <w:spacing w:line="360" w:lineRule="auto"/>
        <w:ind w:left="-720" w:firstLine="708"/>
      </w:pPr>
    </w:p>
    <w:p w:rsidR="00FA53BC" w:rsidRPr="00EB5771" w:rsidRDefault="00FA53BC" w:rsidP="00FE6929">
      <w:r w:rsidRPr="00EB5771">
        <w:rPr>
          <w:b/>
        </w:rPr>
        <w:t>3)</w:t>
      </w:r>
      <w:r w:rsidRPr="00EB5771">
        <w:t xml:space="preserve"> Aşağıdaki cümlelerin hangisinde </w:t>
      </w:r>
      <w:r w:rsidRPr="00EB5771">
        <w:rPr>
          <w:b/>
          <w:u w:val="single"/>
        </w:rPr>
        <w:t>neden sonuç ilişkisi</w:t>
      </w:r>
      <w:r w:rsidRPr="00EB5771">
        <w:t xml:space="preserve"> vardır?</w:t>
      </w:r>
    </w:p>
    <w:p w:rsidR="00FA53BC" w:rsidRPr="00EB5771" w:rsidRDefault="00FA53BC" w:rsidP="00FE6929"/>
    <w:p w:rsidR="00FA53BC" w:rsidRPr="00EB5771" w:rsidRDefault="00FA53BC" w:rsidP="00FE6929">
      <w:r w:rsidRPr="00EB5771">
        <w:t>a)Babam, dilenciye ters ters baktı.</w:t>
      </w:r>
      <w:r w:rsidRPr="00EB5771">
        <w:tab/>
      </w:r>
      <w:r w:rsidRPr="00EB5771">
        <w:tab/>
      </w:r>
      <w:r w:rsidRPr="00EB5771">
        <w:tab/>
      </w:r>
      <w:r w:rsidRPr="00EB5771">
        <w:tab/>
        <w:t>b) Dilencinin üstü başı perişan haldeydi.</w:t>
      </w:r>
      <w:r w:rsidRPr="00EB5771">
        <w:tab/>
      </w:r>
    </w:p>
    <w:p w:rsidR="00FA53BC" w:rsidRPr="00EB5771" w:rsidRDefault="00FA53BC" w:rsidP="00FE6929">
      <w:pPr>
        <w:spacing w:line="360" w:lineRule="auto"/>
        <w:ind w:left="-720" w:firstLine="708"/>
      </w:pPr>
      <w:r w:rsidRPr="00EB5771">
        <w:t>c)Susuzluktan dudaklarım çatlamıştı.</w:t>
      </w:r>
      <w:r w:rsidRPr="00EB5771">
        <w:tab/>
      </w:r>
      <w:r w:rsidRPr="00EB5771">
        <w:tab/>
      </w:r>
      <w:r w:rsidRPr="00EB5771">
        <w:tab/>
        <w:t>d)Babamın elinden tutup oradan uzaklaştım</w:t>
      </w:r>
    </w:p>
    <w:p w:rsidR="00FA53BC" w:rsidRPr="00EB5771" w:rsidRDefault="00FA53BC" w:rsidP="00A76686">
      <w:r w:rsidRPr="00EB5771">
        <w:rPr>
          <w:b/>
        </w:rPr>
        <w:t>4)</w:t>
      </w:r>
      <w:r w:rsidRPr="00EB5771">
        <w:t xml:space="preserve"> “Sema Nur, elindeki fotoğraf makinesi ile sınıfta arkadaşlarının fotoğraflarını çekiyordu.” cümlesinde aşağıdaki soruların hangisinin cevabı </w:t>
      </w:r>
      <w:r w:rsidRPr="00EB5771">
        <w:rPr>
          <w:b/>
          <w:u w:val="single"/>
        </w:rPr>
        <w:t>yoktur?</w:t>
      </w:r>
    </w:p>
    <w:p w:rsidR="00FA53BC" w:rsidRPr="00EB5771" w:rsidRDefault="00FA53BC" w:rsidP="00A76686">
      <w:pPr>
        <w:spacing w:line="360" w:lineRule="auto"/>
        <w:ind w:left="-720" w:firstLine="708"/>
      </w:pPr>
    </w:p>
    <w:p w:rsidR="00FA53BC" w:rsidRPr="00EB5771" w:rsidRDefault="00FA53BC" w:rsidP="00A76686">
      <w:pPr>
        <w:spacing w:line="360" w:lineRule="auto"/>
        <w:ind w:left="-720" w:firstLine="708"/>
      </w:pPr>
      <w:r w:rsidRPr="00EB5771">
        <w:t>a) Kim?</w:t>
      </w:r>
      <w:r w:rsidRPr="00EB5771">
        <w:tab/>
      </w:r>
      <w:r w:rsidRPr="00EB5771">
        <w:tab/>
      </w:r>
      <w:r w:rsidRPr="00EB5771">
        <w:tab/>
      </w:r>
      <w:r w:rsidRPr="00EB5771">
        <w:tab/>
        <w:t>b)Kimin?</w:t>
      </w:r>
      <w:r w:rsidRPr="00EB5771">
        <w:tab/>
      </w:r>
      <w:r w:rsidRPr="00EB5771">
        <w:tab/>
      </w:r>
      <w:r w:rsidRPr="00EB5771">
        <w:tab/>
        <w:t>c)Nerede?</w:t>
      </w:r>
      <w:r w:rsidRPr="00EB5771">
        <w:tab/>
      </w:r>
      <w:r w:rsidRPr="00EB5771">
        <w:tab/>
        <w:t>d)Ne zaman?</w:t>
      </w:r>
    </w:p>
    <w:p w:rsidR="00FA53BC" w:rsidRPr="00EB5771" w:rsidRDefault="00FA53BC" w:rsidP="008C5970"/>
    <w:p w:rsidR="00FA53BC" w:rsidRPr="00EB5771" w:rsidRDefault="00FA53BC" w:rsidP="008C5970">
      <w:r w:rsidRPr="00EB5771">
        <w:rPr>
          <w:b/>
        </w:rPr>
        <w:t>5)</w:t>
      </w:r>
      <w:r w:rsidRPr="00EB5771">
        <w:t xml:space="preserve"> Aşağıdaki kelime çiftlerinden hangisi birbiriyle eş anlamlı </w:t>
      </w:r>
      <w:r w:rsidRPr="00EB5771">
        <w:rPr>
          <w:b/>
          <w:i/>
          <w:u w:val="single"/>
        </w:rPr>
        <w:t>değildir</w:t>
      </w:r>
      <w:r w:rsidRPr="00EB5771">
        <w:rPr>
          <w:b/>
        </w:rPr>
        <w:t>?</w:t>
      </w:r>
    </w:p>
    <w:p w:rsidR="00FA53BC" w:rsidRDefault="00FA53BC" w:rsidP="00A76686">
      <w:pPr>
        <w:ind w:firstLine="360"/>
      </w:pPr>
    </w:p>
    <w:p w:rsidR="00FA53BC" w:rsidRPr="009845BC" w:rsidRDefault="00FA53BC" w:rsidP="00A76686">
      <w:pPr>
        <w:ind w:firstLine="360"/>
      </w:pPr>
      <w:r w:rsidRPr="009845BC">
        <w:t xml:space="preserve"> A ) hikâye – öykü</w:t>
      </w:r>
      <w:r w:rsidRPr="009845BC">
        <w:tab/>
      </w:r>
      <w:r w:rsidRPr="009845BC">
        <w:tab/>
        <w:t>B ) matem – yas</w:t>
      </w:r>
      <w:r w:rsidRPr="009845BC">
        <w:tab/>
      </w:r>
      <w:r w:rsidRPr="009845BC">
        <w:tab/>
        <w:t>C ) savaş-barış    D ) sürat – hız</w:t>
      </w:r>
    </w:p>
    <w:p w:rsidR="00FA53BC" w:rsidRPr="00EB5771" w:rsidRDefault="00FA53BC" w:rsidP="00766F95">
      <w:pPr>
        <w:pStyle w:val="NoSpacing"/>
        <w:rPr>
          <w:rFonts w:ascii="Arial" w:hAnsi="Arial" w:cs="Arial"/>
          <w:b/>
        </w:rPr>
      </w:pPr>
      <w:r w:rsidRPr="00EB5771">
        <w:rPr>
          <w:rFonts w:ascii="Arial" w:hAnsi="Arial" w:cs="Arial"/>
          <w:b/>
        </w:rPr>
        <w:t xml:space="preserve">    </w:t>
      </w:r>
    </w:p>
    <w:p w:rsidR="00FA53BC" w:rsidRPr="00EB5771" w:rsidRDefault="00FA53BC" w:rsidP="00FE6929"/>
    <w:p w:rsidR="00FA53BC" w:rsidRPr="00EB5771" w:rsidRDefault="00FA53BC" w:rsidP="00D36FE7">
      <w:pPr>
        <w:tabs>
          <w:tab w:val="left" w:pos="6254"/>
        </w:tabs>
        <w:rPr>
          <w:rFonts w:ascii="Atatürk" w:hAnsi="Atatürk"/>
          <w:sz w:val="28"/>
        </w:rPr>
      </w:pPr>
      <w:r w:rsidRPr="00EB5771">
        <w:tab/>
        <w:t xml:space="preserve">                                  </w:t>
      </w:r>
      <w:r w:rsidRPr="00EB5771">
        <w:rPr>
          <w:rFonts w:ascii="Atatürk Tur" w:hAnsi="Atatürk Tur"/>
          <w:sz w:val="28"/>
        </w:rPr>
        <w:t>Başarılar…</w:t>
      </w:r>
    </w:p>
    <w:p w:rsidR="00FA53BC" w:rsidRPr="00D36FE7" w:rsidRDefault="00FA53BC" w:rsidP="00D36FE7">
      <w:pPr>
        <w:tabs>
          <w:tab w:val="left" w:pos="6254"/>
        </w:tabs>
      </w:pPr>
      <w:r w:rsidRPr="00EB5771">
        <w:rPr>
          <w:rFonts w:ascii="Atatürk Tur" w:hAnsi="Atatürk Tur"/>
          <w:sz w:val="28"/>
        </w:rPr>
        <w:tab/>
        <w:t xml:space="preserve">              </w:t>
      </w:r>
      <w:r w:rsidRPr="00EB5771">
        <w:rPr>
          <w:rFonts w:ascii="Atatürk Tur" w:hAnsi="Atatürk Tur"/>
          <w:sz w:val="28"/>
        </w:rPr>
        <w:tab/>
        <w:t>M. Yaşar Yağmur</w:t>
      </w:r>
    </w:p>
    <w:sectPr w:rsidR="00FA53BC" w:rsidRPr="00D36FE7" w:rsidSect="00766F95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Atatürk Tur"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939C6"/>
    <w:multiLevelType w:val="hybridMultilevel"/>
    <w:tmpl w:val="484A8C9E"/>
    <w:lvl w:ilvl="0" w:tplc="CA244A06">
      <w:start w:val="1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49F86841"/>
    <w:multiLevelType w:val="hybridMultilevel"/>
    <w:tmpl w:val="2BD4C508"/>
    <w:lvl w:ilvl="0" w:tplc="5EE6F972">
      <w:start w:val="4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>
    <w:nsid w:val="6FFD12E1"/>
    <w:multiLevelType w:val="hybridMultilevel"/>
    <w:tmpl w:val="9F8C4D56"/>
    <w:lvl w:ilvl="0" w:tplc="A07A01E8">
      <w:start w:val="22"/>
      <w:numFmt w:val="decimal"/>
      <w:lvlText w:val="%1."/>
      <w:lvlJc w:val="left"/>
      <w:pPr>
        <w:ind w:left="89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1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3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5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7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9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1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3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51" w:hanging="180"/>
      </w:pPr>
      <w:rPr>
        <w:rFonts w:cs="Times New Roman"/>
      </w:rPr>
    </w:lvl>
  </w:abstractNum>
  <w:abstractNum w:abstractNumId="3">
    <w:nsid w:val="7FE705A6"/>
    <w:multiLevelType w:val="hybridMultilevel"/>
    <w:tmpl w:val="D8166CC6"/>
    <w:lvl w:ilvl="0" w:tplc="A712FBB4">
      <w:start w:val="6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6045"/>
    <w:rsid w:val="000804E9"/>
    <w:rsid w:val="001C0C27"/>
    <w:rsid w:val="002267E2"/>
    <w:rsid w:val="00286045"/>
    <w:rsid w:val="002A2EEF"/>
    <w:rsid w:val="00381DDC"/>
    <w:rsid w:val="00570813"/>
    <w:rsid w:val="00656790"/>
    <w:rsid w:val="006950FB"/>
    <w:rsid w:val="0070409E"/>
    <w:rsid w:val="00766F95"/>
    <w:rsid w:val="007E6B27"/>
    <w:rsid w:val="008C5970"/>
    <w:rsid w:val="008F1CFF"/>
    <w:rsid w:val="00966E4B"/>
    <w:rsid w:val="009845BC"/>
    <w:rsid w:val="0099761F"/>
    <w:rsid w:val="00A76686"/>
    <w:rsid w:val="00B67207"/>
    <w:rsid w:val="00BD4988"/>
    <w:rsid w:val="00C31AB4"/>
    <w:rsid w:val="00D36FE7"/>
    <w:rsid w:val="00DF3B4A"/>
    <w:rsid w:val="00EB5771"/>
    <w:rsid w:val="00FA53BC"/>
    <w:rsid w:val="00FE6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04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66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A76686"/>
    <w:rPr>
      <w:rFonts w:eastAsia="Times New Roman"/>
      <w:lang w:eastAsia="en-US"/>
    </w:rPr>
  </w:style>
  <w:style w:type="paragraph" w:styleId="ListParagraph">
    <w:name w:val="List Paragraph"/>
    <w:basedOn w:val="Normal"/>
    <w:uiPriority w:val="99"/>
    <w:qFormat/>
    <w:rsid w:val="00A766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Spacing">
    <w:name w:val="No Spacing"/>
    <w:uiPriority w:val="99"/>
    <w:qFormat/>
    <w:rsid w:val="00A76686"/>
    <w:rPr>
      <w:rFonts w:eastAsia="Times New Roman" w:cs="Calibri"/>
    </w:rPr>
  </w:style>
  <w:style w:type="character" w:styleId="Hyperlink">
    <w:name w:val="Hyperlink"/>
    <w:basedOn w:val="DefaultParagraphFont"/>
    <w:uiPriority w:val="99"/>
    <w:rsid w:val="002267E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2</Pages>
  <Words>772</Words>
  <Characters>4407</Characters>
  <Application>Microsoft Office Outlook</Application>
  <DocSecurity>0</DocSecurity>
  <Lines>0</Lines>
  <Paragraphs>0</Paragraphs>
  <ScaleCrop>false</ScaleCrop>
  <Manager>www.sorubak.com</Manager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YAĞMUR</dc:creator>
  <cp:keywords>www.sorubak.com</cp:keywords>
  <dc:description>www.sorubak.com</dc:description>
  <cp:lastModifiedBy>edanur</cp:lastModifiedBy>
  <cp:revision>18</cp:revision>
  <dcterms:created xsi:type="dcterms:W3CDTF">2013-11-24T19:05:00Z</dcterms:created>
  <dcterms:modified xsi:type="dcterms:W3CDTF">2013-11-30T20:10:00Z</dcterms:modified>
  <cp:category>www.sorubak.com</cp:category>
  <cp:version>www.sorubak.com</cp:version>
</cp:coreProperties>
</file>