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5E5B" w:rsidRDefault="005D5E5B" w:rsidP="000A6F9B">
      <w:r>
        <w:t>AD SOYAD:</w:t>
      </w:r>
    </w:p>
    <w:p w:rsidR="005D5E5B" w:rsidRDefault="005D5E5B" w:rsidP="000A6F9B">
      <w:r>
        <w:t>TÜRKÇE</w:t>
      </w:r>
    </w:p>
    <w:p w:rsidR="005D5E5B" w:rsidRDefault="005D5E5B" w:rsidP="000A6F9B"/>
    <w:p w:rsidR="005D5E5B" w:rsidRDefault="005D5E5B" w:rsidP="000A6F9B">
      <w:r>
        <w:t>1. Aşağıdaki cümlelerin hangisinde deyim yoktur?</w:t>
      </w:r>
    </w:p>
    <w:p w:rsidR="005D5E5B" w:rsidRDefault="005D5E5B" w:rsidP="000A6F9B">
      <w:r>
        <w:t>A) Çocuğun,vitrindeki oyuncaklarda gözü kaldı.</w:t>
      </w:r>
    </w:p>
    <w:p w:rsidR="005D5E5B" w:rsidRDefault="005D5E5B" w:rsidP="000A6F9B">
      <w:r>
        <w:t>B) Köy yerinde, eli iş tutan herkes çalışır.</w:t>
      </w:r>
    </w:p>
    <w:p w:rsidR="005D5E5B" w:rsidRDefault="005D5E5B" w:rsidP="000A6F9B">
      <w:r>
        <w:t>C) Açlıktan karnım zil çalıyor.</w:t>
      </w:r>
    </w:p>
    <w:p w:rsidR="005D5E5B" w:rsidRDefault="005D5E5B" w:rsidP="000A6F9B">
      <w:r>
        <w:t>D) Birkaç saat sonra sular azaldı.</w:t>
      </w:r>
    </w:p>
    <w:p w:rsidR="005D5E5B" w:rsidRDefault="005D5E5B" w:rsidP="000A6F9B"/>
    <w:p w:rsidR="005D5E5B" w:rsidRDefault="005D5E5B" w:rsidP="000A6F9B">
      <w:r>
        <w:t>2.‘’karanlık’’ sözcüğü aşağıdaki cümlelerin hangisinde mecaz anlamda kullanılmıştır?</w:t>
      </w:r>
    </w:p>
    <w:p w:rsidR="005D5E5B" w:rsidRDefault="005D5E5B" w:rsidP="000A6F9B">
      <w:r>
        <w:t>A) Çok karanlık bir insandı</w:t>
      </w:r>
    </w:p>
    <w:p w:rsidR="005D5E5B" w:rsidRDefault="005D5E5B" w:rsidP="000A6F9B">
      <w:r>
        <w:t>B) Karanlık odaya girdi</w:t>
      </w:r>
    </w:p>
    <w:p w:rsidR="005D5E5B" w:rsidRDefault="005D5E5B" w:rsidP="000A6F9B">
      <w:r>
        <w:t>C) Karanlıktan korkma</w:t>
      </w:r>
    </w:p>
    <w:p w:rsidR="005D5E5B" w:rsidRDefault="005D5E5B" w:rsidP="000A6F9B">
      <w:r>
        <w:t>D) Hava karanlıktı</w:t>
      </w:r>
    </w:p>
    <w:p w:rsidR="005D5E5B" w:rsidRDefault="005D5E5B" w:rsidP="000A6F9B"/>
    <w:p w:rsidR="005D5E5B" w:rsidRDefault="005D5E5B" w:rsidP="000A6F9B">
      <w:r>
        <w:t>3. Aşağıdakilerden hangisi çoğul isim değildir?</w:t>
      </w:r>
    </w:p>
    <w:p w:rsidR="005D5E5B" w:rsidRDefault="005D5E5B" w:rsidP="000A6F9B">
      <w:r>
        <w:t>A) Ovalar</w:t>
      </w:r>
    </w:p>
    <w:p w:rsidR="005D5E5B" w:rsidRDefault="005D5E5B" w:rsidP="000A6F9B">
      <w:r>
        <w:t>B) Sürüler</w:t>
      </w:r>
    </w:p>
    <w:p w:rsidR="005D5E5B" w:rsidRDefault="005D5E5B" w:rsidP="000A6F9B">
      <w:r>
        <w:t>C) Deste</w:t>
      </w:r>
    </w:p>
    <w:p w:rsidR="005D5E5B" w:rsidRDefault="005D5E5B" w:rsidP="000A6F9B">
      <w:r>
        <w:t>D) Ordular</w:t>
      </w:r>
    </w:p>
    <w:p w:rsidR="005D5E5B" w:rsidRDefault="005D5E5B" w:rsidP="000A6F9B"/>
    <w:p w:rsidR="005D5E5B" w:rsidRDefault="005D5E5B" w:rsidP="000A6F9B">
      <w:r>
        <w:t>4. Aşağıdaki sözcükler sözlükteki gibi sıralandığında hangi sözcük önce gelir?</w:t>
      </w:r>
    </w:p>
    <w:p w:rsidR="005D5E5B" w:rsidRDefault="005D5E5B" w:rsidP="000A6F9B">
      <w:r>
        <w:t>A) Arkadaş</w:t>
      </w:r>
    </w:p>
    <w:p w:rsidR="005D5E5B" w:rsidRDefault="005D5E5B" w:rsidP="000A6F9B">
      <w:r>
        <w:t>B) Armut</w:t>
      </w:r>
    </w:p>
    <w:p w:rsidR="005D5E5B" w:rsidRDefault="005D5E5B" w:rsidP="000A6F9B">
      <w:r>
        <w:t>C) Araba</w:t>
      </w:r>
    </w:p>
    <w:p w:rsidR="005D5E5B" w:rsidRDefault="005D5E5B" w:rsidP="000A6F9B">
      <w:r>
        <w:t>D) Ardışık</w:t>
      </w:r>
    </w:p>
    <w:p w:rsidR="005D5E5B" w:rsidRDefault="005D5E5B" w:rsidP="000A6F9B"/>
    <w:p w:rsidR="005D5E5B" w:rsidRDefault="005D5E5B" w:rsidP="000A6F9B">
      <w:r>
        <w:t>5. "arabaya " sözcüğü hangi durum ekini almıştır?</w:t>
      </w:r>
    </w:p>
    <w:p w:rsidR="005D5E5B" w:rsidRDefault="005D5E5B" w:rsidP="000A6F9B">
      <w:r>
        <w:t>A) -den</w:t>
      </w:r>
    </w:p>
    <w:p w:rsidR="005D5E5B" w:rsidRDefault="005D5E5B" w:rsidP="000A6F9B">
      <w:r>
        <w:t>B) -de</w:t>
      </w:r>
    </w:p>
    <w:p w:rsidR="005D5E5B" w:rsidRDefault="005D5E5B" w:rsidP="000A6F9B">
      <w:r>
        <w:t>C) -i</w:t>
      </w:r>
    </w:p>
    <w:p w:rsidR="005D5E5B" w:rsidRDefault="005D5E5B" w:rsidP="000A6F9B">
      <w:r>
        <w:t>D) –e</w:t>
      </w:r>
    </w:p>
    <w:p w:rsidR="005D5E5B" w:rsidRDefault="005D5E5B" w:rsidP="000A6F9B"/>
    <w:p w:rsidR="005D5E5B" w:rsidRDefault="005D5E5B" w:rsidP="000A6F9B">
      <w:r>
        <w:t>6. Aşağıdaki tümcelerden hangisinin sonuna konulan ünlem işareti yanlıştır?</w:t>
      </w:r>
    </w:p>
    <w:p w:rsidR="005D5E5B" w:rsidRDefault="005D5E5B" w:rsidP="000A6F9B">
      <w:r>
        <w:t>A) Günaydın!</w:t>
      </w:r>
    </w:p>
    <w:p w:rsidR="005D5E5B" w:rsidRDefault="005D5E5B" w:rsidP="000A6F9B">
      <w:r>
        <w:t>B) İmdat!</w:t>
      </w:r>
    </w:p>
    <w:p w:rsidR="005D5E5B" w:rsidRDefault="005D5E5B" w:rsidP="000A6F9B">
      <w:r>
        <w:t>C) Yangın var!</w:t>
      </w:r>
    </w:p>
    <w:p w:rsidR="005D5E5B" w:rsidRDefault="005D5E5B" w:rsidP="000A6F9B">
      <w:r>
        <w:t xml:space="preserve">D) Deprem! </w:t>
      </w:r>
    </w:p>
    <w:p w:rsidR="005D5E5B" w:rsidRDefault="005D5E5B" w:rsidP="000A6F9B"/>
    <w:p w:rsidR="005D5E5B" w:rsidRDefault="005D5E5B" w:rsidP="000A6F9B">
      <w:r>
        <w:t>7. “Bu otobüs samsun’a gidiyor.” Yandaki tümcede yapılan yazım yanlışı nedir?</w:t>
      </w:r>
    </w:p>
    <w:p w:rsidR="005D5E5B" w:rsidRDefault="005D5E5B" w:rsidP="000A6F9B">
      <w:r>
        <w:t>A) Tümce sonuna ? gelmeli</w:t>
      </w:r>
    </w:p>
    <w:p w:rsidR="005D5E5B" w:rsidRDefault="005D5E5B" w:rsidP="000A6F9B">
      <w:r>
        <w:t>B) Samsun sözcüğünün baş harfi büyük olmalı.</w:t>
      </w:r>
    </w:p>
    <w:p w:rsidR="005D5E5B" w:rsidRDefault="005D5E5B" w:rsidP="000A6F9B">
      <w:r>
        <w:t>C) Otobüs sözcüğünün baş harfi büyük olmalı.</w:t>
      </w:r>
    </w:p>
    <w:p w:rsidR="005D5E5B" w:rsidRDefault="005D5E5B" w:rsidP="000A6F9B">
      <w:r>
        <w:t>D) Samsun sözcüğünden sonra virgül gelmeli.</w:t>
      </w:r>
    </w:p>
    <w:p w:rsidR="005D5E5B" w:rsidRDefault="005D5E5B" w:rsidP="000A6F9B"/>
    <w:p w:rsidR="005D5E5B" w:rsidRDefault="005D5E5B" w:rsidP="000A6F9B">
      <w:r>
        <w:t>8. Aşağıdakilerden hangisinde ‘’söz’’kelimesi yapım eki almıştır?</w:t>
      </w:r>
    </w:p>
    <w:p w:rsidR="005D5E5B" w:rsidRDefault="005D5E5B" w:rsidP="000A6F9B">
      <w:r>
        <w:t xml:space="preserve">A) söze </w:t>
      </w:r>
    </w:p>
    <w:p w:rsidR="005D5E5B" w:rsidRDefault="005D5E5B" w:rsidP="000A6F9B">
      <w:r>
        <w:t>B) sözcü</w:t>
      </w:r>
    </w:p>
    <w:p w:rsidR="005D5E5B" w:rsidRDefault="005D5E5B" w:rsidP="000A6F9B">
      <w:r>
        <w:t xml:space="preserve">C) sözü </w:t>
      </w:r>
    </w:p>
    <w:p w:rsidR="005D5E5B" w:rsidRDefault="005D5E5B" w:rsidP="000A6F9B">
      <w:r>
        <w:t>D) sözler</w:t>
      </w:r>
    </w:p>
    <w:p w:rsidR="005D5E5B" w:rsidRDefault="005D5E5B" w:rsidP="000A6F9B"/>
    <w:p w:rsidR="005D5E5B" w:rsidRDefault="005D5E5B" w:rsidP="000A6F9B"/>
    <w:p w:rsidR="005D5E5B" w:rsidRDefault="005D5E5B" w:rsidP="000A6F9B"/>
    <w:p w:rsidR="005D5E5B" w:rsidRDefault="005D5E5B" w:rsidP="000A6F9B"/>
    <w:p w:rsidR="005D5E5B" w:rsidRDefault="005D5E5B" w:rsidP="000A6F9B"/>
    <w:p w:rsidR="005D5E5B" w:rsidRDefault="005D5E5B" w:rsidP="000A6F9B"/>
    <w:p w:rsidR="005D5E5B" w:rsidRDefault="005D5E5B" w:rsidP="000A6F9B"/>
    <w:p w:rsidR="005D5E5B" w:rsidRDefault="005D5E5B" w:rsidP="000A6F9B"/>
    <w:p w:rsidR="005D5E5B" w:rsidRDefault="005D5E5B" w:rsidP="000A6F9B">
      <w:r>
        <w:t>9. Aşağıdaki cümlemden hangisinde altı çizili kelimede hece düşmesi olmamıştır?</w:t>
      </w:r>
    </w:p>
    <w:p w:rsidR="005D5E5B" w:rsidRDefault="005D5E5B" w:rsidP="000A6F9B">
      <w:r>
        <w:t>A) Akıl yaşta değil baştadır.</w:t>
      </w:r>
    </w:p>
    <w:p w:rsidR="005D5E5B" w:rsidRDefault="005D5E5B" w:rsidP="000A6F9B">
      <w:r>
        <w:t>B) Düşünce burnu kanamış.</w:t>
      </w:r>
    </w:p>
    <w:p w:rsidR="005D5E5B" w:rsidRDefault="005D5E5B" w:rsidP="000A6F9B">
      <w:r>
        <w:t>C) Açlıktan karnım zil çalıyor.</w:t>
      </w:r>
    </w:p>
    <w:p w:rsidR="005D5E5B" w:rsidRDefault="005D5E5B" w:rsidP="000A6F9B">
      <w:r>
        <w:t>D) Sevinçten ağzı kulaklarına vardı</w:t>
      </w:r>
    </w:p>
    <w:p w:rsidR="005D5E5B" w:rsidRDefault="005D5E5B" w:rsidP="000A6F9B"/>
    <w:p w:rsidR="005D5E5B" w:rsidRDefault="005D5E5B" w:rsidP="000A6F9B">
      <w:r>
        <w:t>10. Aşağıdaki cümlelerin hangisinde "-mi" soru eki olarak kullanılmıştır?</w:t>
      </w:r>
    </w:p>
    <w:p w:rsidR="005D5E5B" w:rsidRDefault="005D5E5B" w:rsidP="000A6F9B">
      <w:r>
        <w:t>A) Nazlı mı nazlı bir çocuktu</w:t>
      </w:r>
    </w:p>
    <w:p w:rsidR="005D5E5B" w:rsidRDefault="005D5E5B" w:rsidP="000A6F9B">
      <w:r>
        <w:t>B) Konuşmaya başladı mı susturamazdık</w:t>
      </w:r>
    </w:p>
    <w:p w:rsidR="005D5E5B" w:rsidRDefault="005D5E5B" w:rsidP="000A6F9B">
      <w:r>
        <w:t xml:space="preserve">C) Oyuna başladı mı her şeyi unutur </w:t>
      </w:r>
    </w:p>
    <w:p w:rsidR="005D5E5B" w:rsidRDefault="005D5E5B" w:rsidP="000A6F9B">
      <w:r>
        <w:t>D) Beğendiğin kalem bu  mu</w:t>
      </w:r>
    </w:p>
    <w:p w:rsidR="005D5E5B" w:rsidRDefault="005D5E5B" w:rsidP="000A6F9B"/>
    <w:p w:rsidR="005D5E5B" w:rsidRDefault="005D5E5B" w:rsidP="000A6F9B">
      <w:r>
        <w:t>11. Hangi sözcüğün karşıt anlamlısı yoktur?</w:t>
      </w:r>
    </w:p>
    <w:p w:rsidR="005D5E5B" w:rsidRDefault="005D5E5B" w:rsidP="000A6F9B">
      <w:r>
        <w:t>A) canlı</w:t>
      </w:r>
    </w:p>
    <w:p w:rsidR="005D5E5B" w:rsidRDefault="005D5E5B" w:rsidP="000A6F9B">
      <w:r>
        <w:t>B) iri</w:t>
      </w:r>
    </w:p>
    <w:p w:rsidR="005D5E5B" w:rsidRDefault="005D5E5B" w:rsidP="000A6F9B">
      <w:r>
        <w:t>C) bulut</w:t>
      </w:r>
    </w:p>
    <w:p w:rsidR="005D5E5B" w:rsidRDefault="005D5E5B" w:rsidP="000A6F9B">
      <w:r>
        <w:t>D) kuru</w:t>
      </w:r>
    </w:p>
    <w:p w:rsidR="005D5E5B" w:rsidRDefault="005D5E5B" w:rsidP="000A6F9B"/>
    <w:p w:rsidR="005D5E5B" w:rsidRDefault="005D5E5B" w:rsidP="000A6F9B">
      <w:r>
        <w:t>12. Çalışkan bir öğrenci.......sözünden sonra şaşıdakilerden hangisinin gelmesi uygun olmaz.</w:t>
      </w:r>
    </w:p>
    <w:p w:rsidR="005D5E5B" w:rsidRDefault="005D5E5B" w:rsidP="000A6F9B">
      <w:r>
        <w:t>A) Fakat sağlığı bozuk.</w:t>
      </w:r>
    </w:p>
    <w:p w:rsidR="005D5E5B" w:rsidRDefault="005D5E5B" w:rsidP="000A6F9B">
      <w:r>
        <w:t>B) Fakat saygısız.</w:t>
      </w:r>
    </w:p>
    <w:p w:rsidR="005D5E5B" w:rsidRDefault="005D5E5B" w:rsidP="000A6F9B">
      <w:r>
        <w:t>C) Fakat karnesi çok iyi.</w:t>
      </w:r>
    </w:p>
    <w:p w:rsidR="005D5E5B" w:rsidRDefault="005D5E5B" w:rsidP="000A6F9B">
      <w:r>
        <w:t>D) Fakat okula düzenli gelmiyor.</w:t>
      </w:r>
    </w:p>
    <w:p w:rsidR="005D5E5B" w:rsidRDefault="005D5E5B" w:rsidP="000A6F9B"/>
    <w:p w:rsidR="005D5E5B" w:rsidRDefault="005D5E5B" w:rsidP="000A6F9B"/>
    <w:p w:rsidR="005D5E5B" w:rsidRDefault="005D5E5B" w:rsidP="000A6F9B">
      <w:r>
        <w:tab/>
        <w:t>13." Gelecek mi gelmeyecek mi anlayamadım" Cümlesinin sonuna hangi noktalama işareti konmalıdır?</w:t>
      </w:r>
    </w:p>
    <w:p w:rsidR="005D5E5B" w:rsidRDefault="005D5E5B" w:rsidP="000A6F9B">
      <w:r>
        <w:t>A) nokta</w:t>
      </w:r>
    </w:p>
    <w:p w:rsidR="005D5E5B" w:rsidRDefault="005D5E5B" w:rsidP="000A6F9B">
      <w:r>
        <w:t>B) ünlem</w:t>
      </w:r>
    </w:p>
    <w:p w:rsidR="005D5E5B" w:rsidRDefault="005D5E5B" w:rsidP="000A6F9B">
      <w:r>
        <w:t>C) soru işareti</w:t>
      </w:r>
    </w:p>
    <w:p w:rsidR="005D5E5B" w:rsidRDefault="005D5E5B" w:rsidP="000A6F9B">
      <w:r>
        <w:t>D) iki nokta</w:t>
      </w:r>
    </w:p>
    <w:p w:rsidR="005D5E5B" w:rsidRDefault="005D5E5B" w:rsidP="000A6F9B"/>
    <w:p w:rsidR="005D5E5B" w:rsidRDefault="005D5E5B" w:rsidP="000A6F9B">
      <w:r>
        <w:t>14. Aşağıdaki cümlelerin hangisi tasarruf etmenin önemini belirtiyor?</w:t>
      </w:r>
    </w:p>
    <w:p w:rsidR="005D5E5B" w:rsidRDefault="005D5E5B" w:rsidP="000A6F9B">
      <w:r>
        <w:t>A) İyi olacak hastanın hekim ayağına gelir.</w:t>
      </w:r>
    </w:p>
    <w:p w:rsidR="005D5E5B" w:rsidRDefault="005D5E5B" w:rsidP="000A6F9B">
      <w:r>
        <w:t>B) İş bilenin kılıç kuşananın</w:t>
      </w:r>
    </w:p>
    <w:p w:rsidR="005D5E5B" w:rsidRDefault="005D5E5B" w:rsidP="000A6F9B">
      <w:r>
        <w:t>C) İşten artmaz ,dişten artar.</w:t>
      </w:r>
    </w:p>
    <w:p w:rsidR="005D5E5B" w:rsidRDefault="005D5E5B" w:rsidP="000A6F9B">
      <w:r>
        <w:t>D) Her işte bir hayır vardır.</w:t>
      </w:r>
    </w:p>
    <w:p w:rsidR="005D5E5B" w:rsidRDefault="005D5E5B" w:rsidP="000A6F9B"/>
    <w:p w:rsidR="005D5E5B" w:rsidRDefault="005D5E5B" w:rsidP="000A6F9B">
      <w:r>
        <w:t xml:space="preserve">15. "sevinç ve neşe" arasındaki ilişki "üzüntü " ile hangisi arasında vardır? </w:t>
      </w:r>
    </w:p>
    <w:p w:rsidR="005D5E5B" w:rsidRDefault="005D5E5B" w:rsidP="000A6F9B">
      <w:r>
        <w:t>A) telaş</w:t>
      </w:r>
    </w:p>
    <w:p w:rsidR="005D5E5B" w:rsidRDefault="005D5E5B" w:rsidP="000A6F9B">
      <w:r>
        <w:t>B) kaygı</w:t>
      </w:r>
    </w:p>
    <w:p w:rsidR="005D5E5B" w:rsidRDefault="005D5E5B" w:rsidP="000A6F9B">
      <w:r>
        <w:t xml:space="preserve">C) keder </w:t>
      </w:r>
    </w:p>
    <w:p w:rsidR="005D5E5B" w:rsidRDefault="005D5E5B" w:rsidP="000A6F9B">
      <w:r>
        <w:t>D) sevinç</w:t>
      </w:r>
    </w:p>
    <w:p w:rsidR="005D5E5B" w:rsidRDefault="005D5E5B" w:rsidP="000A6F9B"/>
    <w:p w:rsidR="005D5E5B" w:rsidRDefault="005D5E5B" w:rsidP="000A6F9B"/>
    <w:p w:rsidR="005D5E5B" w:rsidRDefault="005D5E5B" w:rsidP="000A6F9B"/>
    <w:p w:rsidR="005D5E5B" w:rsidRDefault="005D5E5B" w:rsidP="000A6F9B"/>
    <w:p w:rsidR="005D5E5B" w:rsidRDefault="005D5E5B" w:rsidP="000A6F9B"/>
    <w:p w:rsidR="005D5E5B" w:rsidRDefault="005D5E5B" w:rsidP="000A6F9B"/>
    <w:p w:rsidR="005D5E5B" w:rsidRDefault="005D5E5B" w:rsidP="000A6F9B">
      <w:r>
        <w:t>MATEMATİK</w:t>
      </w:r>
    </w:p>
    <w:p w:rsidR="005D5E5B" w:rsidRDefault="005D5E5B" w:rsidP="000A6F9B">
      <w:r>
        <w:t xml:space="preserve">1. Bir çiftlikte bulunan 25 ördek ve 32 tavşanın toplam ayak sayısı kaçtır? </w:t>
      </w:r>
    </w:p>
    <w:p w:rsidR="005D5E5B" w:rsidRDefault="005D5E5B" w:rsidP="000A6F9B">
      <w:r>
        <w:t>A) 178</w:t>
      </w:r>
      <w:r>
        <w:tab/>
      </w:r>
      <w:r>
        <w:tab/>
        <w:t xml:space="preserve">             B) 188</w:t>
      </w:r>
    </w:p>
    <w:p w:rsidR="005D5E5B" w:rsidRDefault="005D5E5B" w:rsidP="000A6F9B">
      <w:r>
        <w:t>C) 190</w:t>
      </w:r>
      <w:r>
        <w:tab/>
      </w:r>
      <w:r>
        <w:tab/>
      </w:r>
      <w:r>
        <w:tab/>
        <w:t>D) 200</w:t>
      </w:r>
    </w:p>
    <w:p w:rsidR="005D5E5B" w:rsidRDefault="005D5E5B" w:rsidP="000A6F9B"/>
    <w:p w:rsidR="005D5E5B" w:rsidRDefault="005D5E5B" w:rsidP="000A6F9B"/>
    <w:p w:rsidR="005D5E5B" w:rsidRDefault="005D5E5B" w:rsidP="000A6F9B"/>
    <w:p w:rsidR="005D5E5B" w:rsidRDefault="005D5E5B" w:rsidP="000A6F9B">
      <w:r>
        <w:t xml:space="preserve">2.Günde </w:t>
      </w:r>
      <w:smartTag w:uri="urn:schemas-microsoft-com:office:smarttags" w:element="metricconverter">
        <w:smartTagPr>
          <w:attr w:name="ProductID" w:val="2 litre"/>
        </w:smartTagPr>
        <w:r>
          <w:t>2 litre</w:t>
        </w:r>
      </w:smartTag>
      <w:r>
        <w:t xml:space="preserve"> süt kullanan bir aile sütün litresini 50 kuruştan alıyor. Bu ailenin 4 haftalık süt parasını bulunuz.</w:t>
      </w:r>
    </w:p>
    <w:p w:rsidR="005D5E5B" w:rsidRDefault="005D5E5B" w:rsidP="000A6F9B">
      <w:r>
        <w:t>A) 2</w:t>
      </w:r>
      <w:r>
        <w:tab/>
      </w:r>
      <w:r>
        <w:tab/>
      </w:r>
      <w:r>
        <w:tab/>
      </w:r>
      <w:r>
        <w:tab/>
        <w:t>B) 56</w:t>
      </w:r>
    </w:p>
    <w:p w:rsidR="005D5E5B" w:rsidRDefault="005D5E5B" w:rsidP="000A6F9B">
      <w:r>
        <w:t>C) 28</w:t>
      </w:r>
      <w:r>
        <w:tab/>
      </w:r>
      <w:r>
        <w:tab/>
      </w:r>
      <w:r>
        <w:tab/>
      </w:r>
      <w:r>
        <w:tab/>
        <w:t>D) 14</w:t>
      </w:r>
    </w:p>
    <w:p w:rsidR="005D5E5B" w:rsidRDefault="005D5E5B" w:rsidP="000A6F9B"/>
    <w:p w:rsidR="005D5E5B" w:rsidRDefault="005D5E5B" w:rsidP="000A6F9B"/>
    <w:p w:rsidR="005D5E5B" w:rsidRDefault="005D5E5B" w:rsidP="000A6F9B"/>
    <w:p w:rsidR="005D5E5B" w:rsidRDefault="005D5E5B" w:rsidP="000A6F9B">
      <w:r>
        <w:t>3.Yiğit, sepetteki elmaların 3/7ünü annesine, 2/7 sini de arkadaşına veriyor. Geriye 18 tane elma kaldığına göre, sepette kaç tane elma vardı?</w:t>
      </w:r>
    </w:p>
    <w:p w:rsidR="005D5E5B" w:rsidRDefault="005D5E5B" w:rsidP="000A6F9B">
      <w:r>
        <w:t>A) 56</w:t>
      </w:r>
      <w:r>
        <w:tab/>
      </w:r>
      <w:r>
        <w:tab/>
      </w:r>
      <w:r>
        <w:tab/>
      </w:r>
      <w:r>
        <w:tab/>
        <w:t>B) 63</w:t>
      </w:r>
    </w:p>
    <w:p w:rsidR="005D5E5B" w:rsidRDefault="005D5E5B" w:rsidP="000A6F9B">
      <w:r>
        <w:t>C) 69</w:t>
      </w:r>
      <w:r>
        <w:tab/>
      </w:r>
      <w:r>
        <w:tab/>
      </w:r>
      <w:r>
        <w:tab/>
      </w:r>
      <w:r>
        <w:tab/>
        <w:t>D) 72</w:t>
      </w:r>
    </w:p>
    <w:p w:rsidR="005D5E5B" w:rsidRDefault="005D5E5B" w:rsidP="000A6F9B"/>
    <w:p w:rsidR="005D5E5B" w:rsidRDefault="005D5E5B" w:rsidP="000A6F9B"/>
    <w:p w:rsidR="005D5E5B" w:rsidRDefault="005D5E5B" w:rsidP="000A6F9B"/>
    <w:p w:rsidR="005D5E5B" w:rsidRDefault="005D5E5B" w:rsidP="000A6F9B">
      <w:r>
        <w:t xml:space="preserve">4.)   ‘3,841 ; 3,82 ; 3,8 ; 3,851 ; 3,099 ; 3,2’verilen sayılardan kaç tanesi 3,84 ten büyüktür? </w:t>
      </w:r>
    </w:p>
    <w:p w:rsidR="005D5E5B" w:rsidRDefault="005D5E5B" w:rsidP="000A6F9B">
      <w:r>
        <w:t>A) 1</w:t>
      </w:r>
      <w:r>
        <w:tab/>
      </w:r>
      <w:r>
        <w:tab/>
      </w:r>
      <w:r>
        <w:tab/>
      </w:r>
      <w:r>
        <w:tab/>
        <w:t>B) 2</w:t>
      </w:r>
    </w:p>
    <w:p w:rsidR="005D5E5B" w:rsidRDefault="005D5E5B" w:rsidP="000A6F9B">
      <w:r>
        <w:t>C) 3</w:t>
      </w:r>
      <w:r>
        <w:tab/>
      </w:r>
      <w:r>
        <w:tab/>
      </w:r>
      <w:r>
        <w:tab/>
      </w:r>
      <w:r>
        <w:tab/>
        <w:t>D) 4</w:t>
      </w:r>
    </w:p>
    <w:p w:rsidR="005D5E5B" w:rsidRDefault="005D5E5B" w:rsidP="000A6F9B"/>
    <w:p w:rsidR="005D5E5B" w:rsidRDefault="005D5E5B" w:rsidP="000A6F9B"/>
    <w:p w:rsidR="005D5E5B" w:rsidRDefault="005D5E5B" w:rsidP="000A6F9B">
      <w:r>
        <w:t xml:space="preserve">5. Sınıfımızda sınıf başkanlığına iki kişi aday oldu.Herkes seçime katılıp oy kullandı.Emre 14 oy farkla başkan seçildi.Berk ise 15 oy alarak seçimi kaybetti.Herkes bir oy verdiğine göre sınıfımızın mevcudu kaçtır? </w:t>
      </w:r>
    </w:p>
    <w:p w:rsidR="005D5E5B" w:rsidRDefault="005D5E5B" w:rsidP="000A6F9B">
      <w:r>
        <w:t>A) 29</w:t>
      </w:r>
      <w:r>
        <w:tab/>
      </w:r>
      <w:r>
        <w:tab/>
      </w:r>
      <w:r>
        <w:tab/>
      </w:r>
      <w:r>
        <w:tab/>
        <w:t>B) 44</w:t>
      </w:r>
    </w:p>
    <w:p w:rsidR="005D5E5B" w:rsidRDefault="005D5E5B" w:rsidP="000A6F9B">
      <w:r>
        <w:t>C) 28</w:t>
      </w:r>
      <w:r>
        <w:tab/>
      </w:r>
      <w:r>
        <w:tab/>
      </w:r>
      <w:r>
        <w:tab/>
      </w:r>
      <w:r>
        <w:tab/>
        <w:t>D) 30</w:t>
      </w:r>
    </w:p>
    <w:p w:rsidR="005D5E5B" w:rsidRDefault="005D5E5B" w:rsidP="000A6F9B"/>
    <w:p w:rsidR="005D5E5B" w:rsidRDefault="005D5E5B" w:rsidP="000A6F9B"/>
    <w:p w:rsidR="005D5E5B" w:rsidRDefault="005D5E5B" w:rsidP="000A6F9B">
      <w:r>
        <w:t>6.  99 101 sayısına hangi sayı eklenirse altı basamaklı en küçük doğal sayı elde edilir?</w:t>
      </w:r>
    </w:p>
    <w:p w:rsidR="005D5E5B" w:rsidRDefault="005D5E5B" w:rsidP="000A6F9B">
      <w:r>
        <w:t>A) 999</w:t>
      </w:r>
      <w:r>
        <w:tab/>
      </w:r>
      <w:r>
        <w:tab/>
      </w:r>
      <w:r>
        <w:tab/>
      </w:r>
      <w:r>
        <w:tab/>
        <w:t>B) 989</w:t>
      </w:r>
    </w:p>
    <w:p w:rsidR="005D5E5B" w:rsidRDefault="005D5E5B" w:rsidP="000A6F9B">
      <w:r>
        <w:t>C) 909</w:t>
      </w:r>
      <w:r>
        <w:tab/>
      </w:r>
      <w:r>
        <w:tab/>
      </w:r>
      <w:r>
        <w:tab/>
      </w:r>
      <w:r>
        <w:tab/>
        <w:t>D) 899</w:t>
      </w:r>
    </w:p>
    <w:p w:rsidR="005D5E5B" w:rsidRDefault="005D5E5B" w:rsidP="000A6F9B"/>
    <w:p w:rsidR="005D5E5B" w:rsidRDefault="005D5E5B" w:rsidP="000A6F9B"/>
    <w:p w:rsidR="005D5E5B" w:rsidRDefault="005D5E5B" w:rsidP="000A6F9B">
      <w:r>
        <w:t>7.  Dört kişilik bir ailenin yaşları toplamı 149'dur. Kaç yıl önce dört kişinin yaşları toplamı 117 idi?</w:t>
      </w:r>
    </w:p>
    <w:p w:rsidR="005D5E5B" w:rsidRDefault="005D5E5B" w:rsidP="000A6F9B">
      <w:r>
        <w:t>A) 7</w:t>
      </w:r>
      <w:r>
        <w:tab/>
      </w:r>
      <w:r>
        <w:tab/>
      </w:r>
      <w:r>
        <w:tab/>
      </w:r>
      <w:r>
        <w:tab/>
        <w:t>B) 6</w:t>
      </w:r>
    </w:p>
    <w:p w:rsidR="005D5E5B" w:rsidRDefault="005D5E5B" w:rsidP="000A6F9B">
      <w:r>
        <w:t>C) 8</w:t>
      </w:r>
      <w:r>
        <w:tab/>
      </w:r>
      <w:r>
        <w:tab/>
      </w:r>
      <w:r>
        <w:tab/>
      </w:r>
      <w:r>
        <w:tab/>
        <w:t>D) 5</w:t>
      </w:r>
    </w:p>
    <w:p w:rsidR="005D5E5B" w:rsidRDefault="005D5E5B" w:rsidP="000A6F9B"/>
    <w:p w:rsidR="005D5E5B" w:rsidRDefault="005D5E5B" w:rsidP="000A6F9B"/>
    <w:p w:rsidR="005D5E5B" w:rsidRDefault="005D5E5B" w:rsidP="000A6F9B"/>
    <w:p w:rsidR="005D5E5B" w:rsidRDefault="005D5E5B" w:rsidP="000A6F9B">
      <w:r>
        <w:t>8.  Biri diğerinin 4 katı olan iki sayıdan büyüğü, küçüğünden 48 fazladır. Büyük sayı kaçtır?</w:t>
      </w:r>
    </w:p>
    <w:p w:rsidR="005D5E5B" w:rsidRDefault="005D5E5B" w:rsidP="000A6F9B">
      <w:r>
        <w:t>A) 16</w:t>
      </w:r>
      <w:r>
        <w:tab/>
      </w:r>
      <w:r>
        <w:tab/>
      </w:r>
      <w:r>
        <w:tab/>
      </w:r>
      <w:r>
        <w:tab/>
        <w:t>B) 24</w:t>
      </w:r>
    </w:p>
    <w:p w:rsidR="005D5E5B" w:rsidRDefault="005D5E5B" w:rsidP="000A6F9B">
      <w:r>
        <w:t>C) 48</w:t>
      </w:r>
      <w:r>
        <w:tab/>
      </w:r>
      <w:r>
        <w:tab/>
      </w:r>
      <w:r>
        <w:tab/>
      </w:r>
      <w:r>
        <w:tab/>
        <w:t>D) 64</w:t>
      </w:r>
    </w:p>
    <w:p w:rsidR="005D5E5B" w:rsidRDefault="005D5E5B" w:rsidP="000A6F9B"/>
    <w:p w:rsidR="005D5E5B" w:rsidRDefault="005D5E5B" w:rsidP="000A6F9B"/>
    <w:p w:rsidR="005D5E5B" w:rsidRDefault="005D5E5B" w:rsidP="000A6F9B"/>
    <w:p w:rsidR="005D5E5B" w:rsidRDefault="005D5E5B" w:rsidP="000A6F9B">
      <w:r>
        <w:t xml:space="preserve">9.  (24 x 3) - 14 &lt; K sıralamasında K yerine gelebilecek en küçük doğal sayı kaçtır? </w:t>
      </w:r>
    </w:p>
    <w:p w:rsidR="005D5E5B" w:rsidRDefault="005D5E5B" w:rsidP="000A6F9B">
      <w:r>
        <w:t>A) 58</w:t>
      </w:r>
      <w:r>
        <w:tab/>
      </w:r>
      <w:r>
        <w:tab/>
      </w:r>
      <w:r>
        <w:tab/>
      </w:r>
      <w:r>
        <w:tab/>
        <w:t>B) 59</w:t>
      </w:r>
    </w:p>
    <w:p w:rsidR="005D5E5B" w:rsidRDefault="005D5E5B" w:rsidP="000A6F9B">
      <w:r>
        <w:t>C) 68</w:t>
      </w:r>
      <w:r>
        <w:tab/>
      </w:r>
      <w:r>
        <w:tab/>
      </w:r>
      <w:r>
        <w:tab/>
      </w:r>
      <w:r>
        <w:tab/>
        <w:t>D) 69</w:t>
      </w:r>
    </w:p>
    <w:p w:rsidR="005D5E5B" w:rsidRDefault="005D5E5B" w:rsidP="000A6F9B"/>
    <w:p w:rsidR="005D5E5B" w:rsidRDefault="005D5E5B" w:rsidP="000A6F9B"/>
    <w:p w:rsidR="005D5E5B" w:rsidRDefault="005D5E5B" w:rsidP="000A6F9B"/>
    <w:p w:rsidR="005D5E5B" w:rsidRDefault="005D5E5B" w:rsidP="000A6F9B"/>
    <w:p w:rsidR="005D5E5B" w:rsidRDefault="005D5E5B" w:rsidP="000A6F9B">
      <w:r>
        <w:t>10.  16 ton kömürün önce 7800 kilogramı, sonra 6200 kilogramı satıldı. Geriye kaç ton kaldı?</w:t>
      </w:r>
    </w:p>
    <w:p w:rsidR="005D5E5B" w:rsidRDefault="005D5E5B" w:rsidP="000A6F9B">
      <w:r>
        <w:t>A) 200</w:t>
      </w:r>
      <w:r>
        <w:tab/>
      </w:r>
      <w:r>
        <w:tab/>
      </w:r>
      <w:r>
        <w:tab/>
      </w:r>
      <w:r>
        <w:tab/>
        <w:t>B) 20</w:t>
      </w:r>
    </w:p>
    <w:p w:rsidR="005D5E5B" w:rsidRDefault="005D5E5B" w:rsidP="000A6F9B">
      <w:r>
        <w:t>C) 2</w:t>
      </w:r>
      <w:r>
        <w:tab/>
      </w:r>
      <w:r>
        <w:tab/>
      </w:r>
      <w:r>
        <w:tab/>
      </w:r>
      <w:r>
        <w:tab/>
        <w:t>D) 1</w:t>
      </w:r>
    </w:p>
    <w:p w:rsidR="005D5E5B" w:rsidRDefault="005D5E5B" w:rsidP="000A6F9B"/>
    <w:p w:rsidR="005D5E5B" w:rsidRDefault="005D5E5B" w:rsidP="000A6F9B"/>
    <w:p w:rsidR="005D5E5B" w:rsidRDefault="005D5E5B" w:rsidP="000A6F9B"/>
    <w:p w:rsidR="005D5E5B" w:rsidRDefault="005D5E5B" w:rsidP="000A6F9B">
      <w:r>
        <w:t xml:space="preserve">11.  ‘3,4,0,7’ rakamlarından oluşan(dört basamaklı)en küçük tek doğal sayı hangisidir? </w:t>
      </w:r>
    </w:p>
    <w:p w:rsidR="005D5E5B" w:rsidRDefault="005D5E5B" w:rsidP="000A6F9B">
      <w:r>
        <w:t>A) 4307</w:t>
      </w:r>
      <w:r>
        <w:tab/>
      </w:r>
      <w:r>
        <w:tab/>
      </w:r>
      <w:r>
        <w:tab/>
        <w:t xml:space="preserve">B) 3047 </w:t>
      </w:r>
    </w:p>
    <w:p w:rsidR="005D5E5B" w:rsidRDefault="005D5E5B" w:rsidP="000A6F9B">
      <w:r>
        <w:t>C) 7043</w:t>
      </w:r>
      <w:r>
        <w:tab/>
      </w:r>
      <w:r>
        <w:tab/>
      </w:r>
      <w:r>
        <w:tab/>
        <w:t>D) 7340</w:t>
      </w:r>
    </w:p>
    <w:p w:rsidR="005D5E5B" w:rsidRDefault="005D5E5B" w:rsidP="000A6F9B"/>
    <w:p w:rsidR="005D5E5B" w:rsidRDefault="005D5E5B" w:rsidP="000A6F9B"/>
    <w:p w:rsidR="005D5E5B" w:rsidRDefault="005D5E5B" w:rsidP="000A6F9B"/>
    <w:p w:rsidR="005D5E5B" w:rsidRDefault="005D5E5B" w:rsidP="000A6F9B">
      <w:r>
        <w:t xml:space="preserve">12. Öğretmen 532 kalemi 38 öğrenciye eşit olarak dağıttı. Her öğrenciye kaçar kalem düşer? </w:t>
      </w:r>
    </w:p>
    <w:p w:rsidR="005D5E5B" w:rsidRDefault="005D5E5B" w:rsidP="000A6F9B">
      <w:r>
        <w:t>A) 12</w:t>
      </w:r>
      <w:r>
        <w:tab/>
      </w:r>
      <w:r>
        <w:tab/>
      </w:r>
      <w:r>
        <w:tab/>
      </w:r>
      <w:r>
        <w:tab/>
        <w:t>B) 13</w:t>
      </w:r>
    </w:p>
    <w:p w:rsidR="005D5E5B" w:rsidRDefault="005D5E5B" w:rsidP="000A6F9B">
      <w:r>
        <w:t>C) 14</w:t>
      </w:r>
      <w:r>
        <w:tab/>
      </w:r>
      <w:r>
        <w:tab/>
      </w:r>
      <w:r>
        <w:tab/>
      </w:r>
      <w:r>
        <w:tab/>
        <w:t>D) 15</w:t>
      </w:r>
    </w:p>
    <w:p w:rsidR="005D5E5B" w:rsidRDefault="005D5E5B" w:rsidP="000A6F9B"/>
    <w:p w:rsidR="005D5E5B" w:rsidRDefault="005D5E5B" w:rsidP="000A6F9B"/>
    <w:p w:rsidR="005D5E5B" w:rsidRDefault="005D5E5B" w:rsidP="000A6F9B"/>
    <w:p w:rsidR="005D5E5B" w:rsidRDefault="005D5E5B" w:rsidP="000A6F9B">
      <w:r>
        <w:t xml:space="preserve">13.  ‘362 </w:t>
      </w:r>
      <w:smartTag w:uri="urn:schemas-microsoft-com:office:smarttags" w:element="metricconverter">
        <w:smartTagPr>
          <w:attr w:name="ProductID" w:val="625’"/>
        </w:smartTagPr>
        <w:r>
          <w:t>625’</w:t>
        </w:r>
      </w:smartTag>
      <w:r>
        <w:t xml:space="preserve"> doğal sayısında 6 rakamlarının basamak değerlerinin bölümü kaçtır?</w:t>
      </w:r>
    </w:p>
    <w:p w:rsidR="005D5E5B" w:rsidRDefault="005D5E5B" w:rsidP="000A6F9B">
      <w:r>
        <w:t>A) 6000</w:t>
      </w:r>
      <w:r>
        <w:tab/>
      </w:r>
      <w:r>
        <w:tab/>
      </w:r>
      <w:r>
        <w:tab/>
        <w:t>B) 1000</w:t>
      </w:r>
    </w:p>
    <w:p w:rsidR="005D5E5B" w:rsidRDefault="005D5E5B" w:rsidP="000A6F9B">
      <w:r>
        <w:t>C) 600</w:t>
      </w:r>
      <w:r>
        <w:tab/>
      </w:r>
      <w:r>
        <w:tab/>
      </w:r>
      <w:r>
        <w:tab/>
      </w:r>
      <w:r>
        <w:tab/>
        <w:t>D) 100</w:t>
      </w:r>
    </w:p>
    <w:p w:rsidR="005D5E5B" w:rsidRDefault="005D5E5B" w:rsidP="000A6F9B"/>
    <w:p w:rsidR="005D5E5B" w:rsidRDefault="005D5E5B" w:rsidP="000A6F9B"/>
    <w:p w:rsidR="005D5E5B" w:rsidRDefault="005D5E5B" w:rsidP="000A6F9B"/>
    <w:p w:rsidR="005D5E5B" w:rsidRDefault="005D5E5B" w:rsidP="000A6F9B">
      <w:r>
        <w:t>14.  589 483 doğal sayısında 8 rakamlarının basamak değerleri hangi seçenekte doğru olarak verilmiştir?</w:t>
      </w:r>
    </w:p>
    <w:p w:rsidR="005D5E5B" w:rsidRDefault="005D5E5B" w:rsidP="000A6F9B">
      <w:r>
        <w:t xml:space="preserve">A) 80 000 – 800       </w:t>
      </w:r>
    </w:p>
    <w:p w:rsidR="005D5E5B" w:rsidRDefault="005D5E5B" w:rsidP="000A6F9B">
      <w:r>
        <w:t xml:space="preserve">B) 8000 – 8         </w:t>
      </w:r>
    </w:p>
    <w:p w:rsidR="005D5E5B" w:rsidRDefault="005D5E5B" w:rsidP="000A6F9B">
      <w:r>
        <w:t xml:space="preserve">C) 800 – 80         </w:t>
      </w:r>
    </w:p>
    <w:p w:rsidR="005D5E5B" w:rsidRDefault="005D5E5B" w:rsidP="000A6F9B">
      <w:r>
        <w:t>D) 80 000 – 80</w:t>
      </w:r>
    </w:p>
    <w:p w:rsidR="005D5E5B" w:rsidRDefault="005D5E5B" w:rsidP="000A6F9B"/>
    <w:p w:rsidR="005D5E5B" w:rsidRDefault="005D5E5B" w:rsidP="000A6F9B"/>
    <w:p w:rsidR="005D5E5B" w:rsidRDefault="005D5E5B" w:rsidP="000A6F9B">
      <w:r>
        <w:t xml:space="preserve">15.  37 / 1000  kesir sayısının, ondalık sayı olarak yazılışı aşağıdakilerden hangisidir? </w:t>
      </w:r>
    </w:p>
    <w:p w:rsidR="005D5E5B" w:rsidRDefault="005D5E5B" w:rsidP="000A6F9B">
      <w:r>
        <w:t xml:space="preserve">       </w:t>
      </w:r>
    </w:p>
    <w:p w:rsidR="005D5E5B" w:rsidRDefault="005D5E5B" w:rsidP="000A6F9B">
      <w:r>
        <w:t xml:space="preserve">A) 3,037           </w:t>
      </w:r>
      <w:r>
        <w:tab/>
      </w:r>
      <w:r>
        <w:tab/>
      </w:r>
      <w:r>
        <w:tab/>
        <w:t xml:space="preserve"> B) 0,37    </w:t>
      </w:r>
    </w:p>
    <w:p w:rsidR="005D5E5B" w:rsidRDefault="005D5E5B" w:rsidP="000A6F9B">
      <w:r>
        <w:t xml:space="preserve">B) 0,037            </w:t>
      </w:r>
      <w:r>
        <w:tab/>
      </w:r>
      <w:r>
        <w:tab/>
        <w:t xml:space="preserve"> D) 0,07</w:t>
      </w:r>
    </w:p>
    <w:p w:rsidR="005D5E5B" w:rsidRPr="000A6F9B" w:rsidRDefault="005D5E5B" w:rsidP="000A6F9B"/>
    <w:sectPr w:rsidR="005D5E5B" w:rsidRPr="000A6F9B" w:rsidSect="00CA4A20"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A4A20"/>
    <w:rsid w:val="000A6F9B"/>
    <w:rsid w:val="000D79E6"/>
    <w:rsid w:val="00230030"/>
    <w:rsid w:val="00275565"/>
    <w:rsid w:val="00380FFB"/>
    <w:rsid w:val="005D5E5B"/>
    <w:rsid w:val="00620B77"/>
    <w:rsid w:val="00647369"/>
    <w:rsid w:val="006878F2"/>
    <w:rsid w:val="006A6E41"/>
    <w:rsid w:val="009629FE"/>
    <w:rsid w:val="00CA4A20"/>
    <w:rsid w:val="00CC5E3D"/>
    <w:rsid w:val="00E628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0B77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rsid w:val="00CA4A2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styleId="Hyperlink">
    <w:name w:val="Hyperlink"/>
    <w:basedOn w:val="DefaultParagraphFont"/>
    <w:uiPriority w:val="99"/>
    <w:semiHidden/>
    <w:rsid w:val="00CA4A20"/>
    <w:rPr>
      <w:rFonts w:cs="Times New Roman"/>
      <w:color w:val="0000FF"/>
      <w:u w:val="single"/>
    </w:rPr>
  </w:style>
  <w:style w:type="character" w:styleId="Strong">
    <w:name w:val="Strong"/>
    <w:basedOn w:val="DefaultParagraphFont"/>
    <w:uiPriority w:val="99"/>
    <w:qFormat/>
    <w:rsid w:val="00E6281E"/>
    <w:rPr>
      <w:rFonts w:cs="Times New Roman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3064683">
      <w:marLeft w:val="0"/>
      <w:marRight w:val="240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44</TotalTime>
  <Pages>4</Pages>
  <Words>675</Words>
  <Characters>3848</Characters>
  <Application>Microsoft Office Outlook</Application>
  <DocSecurity>0</DocSecurity>
  <Lines>0</Lines>
  <Paragraphs>0</Paragraphs>
  <ScaleCrop>false</ScaleCrop>
  <Manager>www.sorubak.com</Manager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SAMSUNG</dc:creator>
  <cp:keywords>www.sorubak.com</cp:keywords>
  <dc:description>www.sorubak.com</dc:description>
  <cp:lastModifiedBy>edanur</cp:lastModifiedBy>
  <cp:revision>8</cp:revision>
  <dcterms:created xsi:type="dcterms:W3CDTF">2013-04-02T20:33:00Z</dcterms:created>
  <dcterms:modified xsi:type="dcterms:W3CDTF">2014-03-04T18:44:00Z</dcterms:modified>
  <cp:category>www.sorubak.com</cp:category>
</cp:coreProperties>
</file>