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B06" w:rsidRPr="0001443B" w:rsidRDefault="00901B06" w:rsidP="00421449">
      <w:pPr>
        <w:pStyle w:val="NoSpacing"/>
        <w:jc w:val="center"/>
        <w:rPr>
          <w:shd w:val="clear" w:color="auto" w:fill="B8CCE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-4.35pt;margin-top:-22.65pt;width:25.4pt;height:32.5pt;z-index:251636736;visibility:visible">
            <v:imagedata r:id="rId5" o:title=""/>
          </v:shape>
        </w:pict>
      </w:r>
      <w:r>
        <w:rPr>
          <w:noProof/>
          <w:lang w:eastAsia="tr-TR"/>
        </w:rPr>
        <w:pict>
          <v:rect id="_x0000_s1027" style="position:absolute;left:0;text-align:left;margin-left:-12.35pt;margin-top:-26pt;width:546.5pt;height:36.35pt;z-index:251635712">
            <v:textbox style="mso-next-textbox:#_x0000_s1027">
              <w:txbxContent>
                <w:p w:rsidR="00901B06" w:rsidRPr="00411DF6" w:rsidRDefault="00901B06" w:rsidP="00411DF6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………………İlköğretim </w:t>
                  </w:r>
                  <w:r w:rsidRPr="00411DF6">
                    <w:rPr>
                      <w:rFonts w:ascii="Comic Sans MS" w:hAnsi="Comic Sans MS"/>
                      <w:sz w:val="20"/>
                      <w:szCs w:val="20"/>
                    </w:rPr>
                    <w:t xml:space="preserve">Okulu 2010/2011 Öğretim Yılı - </w:t>
                  </w:r>
                  <w:r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4/… Sınıfı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Türkçe</w:t>
                  </w:r>
                  <w:r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Dersi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I.Dönem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.Sınav</w:t>
                  </w:r>
                </w:p>
                <w:p w:rsidR="00901B06" w:rsidRPr="0039576D" w:rsidRDefault="00901B06" w:rsidP="004F611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9576D">
                    <w:rPr>
                      <w:rFonts w:ascii="Comic Sans MS" w:hAnsi="Comic Sans MS"/>
                      <w:sz w:val="20"/>
                      <w:szCs w:val="20"/>
                    </w:rPr>
                    <w:t xml:space="preserve">Adım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Soyadım: ………………………………………………………………Okul Numaram: …………………PUAN: ………………………</w:t>
                  </w:r>
                </w:p>
                <w:p w:rsidR="00901B06" w:rsidRPr="002A45D6" w:rsidRDefault="00901B06" w:rsidP="00CB5980">
                  <w:pPr>
                    <w:jc w:val="center"/>
                    <w:rPr>
                      <w:rFonts w:ascii="Book Antiqua" w:hAnsi="Book Antiqua"/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901B06" w:rsidRPr="0001443B" w:rsidRDefault="00901B06" w:rsidP="00CD3992">
      <w:pPr>
        <w:pStyle w:val="NoSpacing"/>
        <w:rPr>
          <w:b/>
          <w:sz w:val="10"/>
          <w:szCs w:val="10"/>
          <w:bdr w:val="single" w:sz="4" w:space="0" w:color="auto"/>
          <w:shd w:val="clear" w:color="auto" w:fill="FBD4B4"/>
        </w:rPr>
      </w:pPr>
    </w:p>
    <w:p w:rsidR="00901B06" w:rsidRPr="0001443B" w:rsidRDefault="00901B06" w:rsidP="00F63409">
      <w:pPr>
        <w:pStyle w:val="NoSpacing"/>
      </w:pPr>
      <w:r w:rsidRPr="00F63409">
        <w:rPr>
          <w:b/>
          <w:bdr w:val="single" w:sz="4" w:space="0" w:color="auto"/>
          <w:shd w:val="clear" w:color="auto" w:fill="FDE9D9"/>
        </w:rPr>
        <w:t>1.</w:t>
      </w:r>
      <w:r>
        <w:t xml:space="preserve">  Aşağıdaki cümlelerin doğru olanların başına “</w:t>
      </w:r>
      <w:r w:rsidRPr="0047462D">
        <w:rPr>
          <w:b/>
        </w:rPr>
        <w:t>D</w:t>
      </w:r>
      <w:r>
        <w:t>”, yanlış olanların başına “</w:t>
      </w:r>
      <w:r w:rsidRPr="0047462D">
        <w:rPr>
          <w:b/>
        </w:rPr>
        <w:t>Y</w:t>
      </w:r>
      <w:r>
        <w:t>” yazınız</w:t>
      </w:r>
      <w:r w:rsidRPr="0001443B">
        <w:t>?</w:t>
      </w:r>
    </w:p>
    <w:p w:rsidR="00901B06" w:rsidRPr="00A2768B" w:rsidRDefault="00901B06" w:rsidP="0047462D">
      <w:pPr>
        <w:pStyle w:val="NoSpacing"/>
        <w:tabs>
          <w:tab w:val="left" w:pos="2694"/>
        </w:tabs>
        <w:rPr>
          <w:sz w:val="6"/>
          <w:szCs w:val="6"/>
        </w:rPr>
      </w:pPr>
    </w:p>
    <w:p w:rsidR="00901B06" w:rsidRPr="0001443B" w:rsidRDefault="00901B06" w:rsidP="00E71653">
      <w:pPr>
        <w:pStyle w:val="NoSpacing"/>
        <w:tabs>
          <w:tab w:val="left" w:pos="2694"/>
        </w:tabs>
        <w:ind w:left="426" w:hanging="426"/>
        <w:rPr>
          <w:b/>
        </w:rPr>
      </w:pPr>
      <w:r>
        <w:rPr>
          <w:b/>
        </w:rPr>
        <w:t xml:space="preserve">(    </w:t>
      </w:r>
      <w:r w:rsidRPr="0001443B">
        <w:rPr>
          <w:b/>
        </w:rPr>
        <w:t xml:space="preserve">) </w:t>
      </w:r>
      <w:r>
        <w:rPr>
          <w:b/>
        </w:rPr>
        <w:t xml:space="preserve"> </w:t>
      </w:r>
      <w:r>
        <w:t>Türkçe kelimelerde, her hecede mutlaka bir sesli (ünlü) harf bulunur.</w:t>
      </w:r>
    </w:p>
    <w:p w:rsidR="00901B06" w:rsidRDefault="00901B06" w:rsidP="00E71653">
      <w:pPr>
        <w:pStyle w:val="NoSpacing"/>
        <w:tabs>
          <w:tab w:val="left" w:pos="2694"/>
        </w:tabs>
        <w:ind w:left="426" w:hanging="426"/>
        <w:rPr>
          <w:b/>
        </w:rPr>
      </w:pPr>
      <w:r>
        <w:rPr>
          <w:b/>
        </w:rPr>
        <w:t xml:space="preserve">(    </w:t>
      </w:r>
      <w:r w:rsidRPr="0001443B">
        <w:rPr>
          <w:b/>
        </w:rPr>
        <w:t>)</w:t>
      </w:r>
      <w:r>
        <w:rPr>
          <w:b/>
        </w:rPr>
        <w:t xml:space="preserve">  </w:t>
      </w:r>
      <w:r>
        <w:t>Ben, sen, o, biz… gibi kelimeler cümlede ismin yerine kullanılabilir.</w:t>
      </w:r>
    </w:p>
    <w:p w:rsidR="00901B06" w:rsidRPr="00E71653" w:rsidRDefault="00901B06" w:rsidP="00E71653">
      <w:pPr>
        <w:pStyle w:val="NoSpacing"/>
        <w:tabs>
          <w:tab w:val="left" w:pos="2694"/>
        </w:tabs>
        <w:ind w:left="426" w:hanging="426"/>
      </w:pPr>
      <w:r>
        <w:rPr>
          <w:b/>
        </w:rPr>
        <w:t xml:space="preserve">(    </w:t>
      </w:r>
      <w:r w:rsidRPr="0001443B">
        <w:rPr>
          <w:b/>
        </w:rPr>
        <w:t xml:space="preserve">) </w:t>
      </w:r>
      <w:r>
        <w:rPr>
          <w:b/>
        </w:rPr>
        <w:t xml:space="preserve"> </w:t>
      </w:r>
      <w:r>
        <w:t>“</w:t>
      </w:r>
      <w:r w:rsidRPr="00020FAA">
        <w:rPr>
          <w:b/>
        </w:rPr>
        <w:t>Annem bir melektir.</w:t>
      </w:r>
      <w:r>
        <w:t>” cümlesi nesnel ifadedir.</w:t>
      </w:r>
    </w:p>
    <w:p w:rsidR="00901B06" w:rsidRPr="00020FAA" w:rsidRDefault="00901B06" w:rsidP="00E71653">
      <w:pPr>
        <w:pStyle w:val="NoSpacing"/>
        <w:tabs>
          <w:tab w:val="left" w:pos="284"/>
          <w:tab w:val="left" w:pos="2694"/>
        </w:tabs>
        <w:ind w:left="426" w:hanging="426"/>
      </w:pPr>
      <w:r>
        <w:rPr>
          <w:b/>
        </w:rPr>
        <w:t xml:space="preserve">(    </w:t>
      </w:r>
      <w:r w:rsidRPr="0001443B">
        <w:rPr>
          <w:b/>
        </w:rPr>
        <w:t xml:space="preserve">) </w:t>
      </w:r>
      <w:r>
        <w:rPr>
          <w:b/>
        </w:rPr>
        <w:t xml:space="preserve"> “Gözü” </w:t>
      </w:r>
      <w:r>
        <w:t>kelimesi ayrılma eki almıştır.</w:t>
      </w:r>
    </w:p>
    <w:p w:rsidR="00901B06" w:rsidRPr="0001443B" w:rsidRDefault="00901B06" w:rsidP="00CB5980">
      <w:pPr>
        <w:pStyle w:val="NoSpacing"/>
      </w:pPr>
    </w:p>
    <w:p w:rsidR="00901B06" w:rsidRDefault="00901B06" w:rsidP="00380A03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rect id="_x0000_s1028" style="position:absolute;margin-left:16.35pt;margin-top:3.3pt;width:226.65pt;height:90.7pt;z-index:251641856" stroked="f">
            <v:textbox style="mso-next-textbox:#_x0000_s1028">
              <w:txbxContent>
                <w:tbl>
                  <w:tblPr>
                    <w:tblW w:w="436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235"/>
                    <w:gridCol w:w="2126"/>
                  </w:tblGrid>
                  <w:tr w:rsidR="00901B06" w:rsidTr="007F0922">
                    <w:trPr>
                      <w:trHeight w:val="697"/>
                    </w:trPr>
                    <w:tc>
                      <w:tcPr>
                        <w:tcW w:w="2235" w:type="dxa"/>
                        <w:vAlign w:val="center"/>
                      </w:tcPr>
                      <w:p w:rsidR="00901B06" w:rsidRPr="007F0922" w:rsidRDefault="00901B06" w:rsidP="007F0922">
                        <w:pPr>
                          <w:pStyle w:val="NoSpacing"/>
                          <w:tabs>
                            <w:tab w:val="left" w:pos="709"/>
                          </w:tabs>
                        </w:pPr>
                        <w:r w:rsidRPr="007F0922">
                          <w:rPr>
                            <w:b/>
                          </w:rPr>
                          <w:t>1-</w:t>
                        </w:r>
                        <w:r w:rsidRPr="007F0922">
                          <w:t xml:space="preserve"> Gereksiz sözcük kullanılmış cümle</w: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901B06" w:rsidRPr="007F0922" w:rsidRDefault="00901B06" w:rsidP="007F0922">
                        <w:pPr>
                          <w:pStyle w:val="NoSpacing"/>
                          <w:tabs>
                            <w:tab w:val="left" w:pos="709"/>
                          </w:tabs>
                        </w:pPr>
                        <w:r w:rsidRPr="007F0922">
                          <w:rPr>
                            <w:b/>
                          </w:rPr>
                          <w:t>2-</w:t>
                        </w:r>
                        <w:r w:rsidRPr="007F0922">
                          <w:t xml:space="preserve"> Anlamca çelişen sözcüklerin kullanımı</w:t>
                        </w:r>
                      </w:p>
                    </w:tc>
                  </w:tr>
                  <w:tr w:rsidR="00901B06" w:rsidTr="007F0922">
                    <w:trPr>
                      <w:trHeight w:val="849"/>
                    </w:trPr>
                    <w:tc>
                      <w:tcPr>
                        <w:tcW w:w="2235" w:type="dxa"/>
                        <w:vAlign w:val="center"/>
                      </w:tcPr>
                      <w:p w:rsidR="00901B06" w:rsidRPr="007F0922" w:rsidRDefault="00901B06" w:rsidP="007F0922">
                        <w:pPr>
                          <w:pStyle w:val="NoSpacing"/>
                          <w:tabs>
                            <w:tab w:val="left" w:pos="709"/>
                          </w:tabs>
                        </w:pPr>
                        <w:r w:rsidRPr="007F0922">
                          <w:rPr>
                            <w:b/>
                          </w:rPr>
                          <w:t>3-</w:t>
                        </w:r>
                        <w:r w:rsidRPr="007F0922">
                          <w:t xml:space="preserve"> Eş anlamlı sözcüklerin bir arada kullanıldığı cümle</w: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901B06" w:rsidRPr="007F0922" w:rsidRDefault="00901B06" w:rsidP="007F0922">
                        <w:pPr>
                          <w:pStyle w:val="NoSpacing"/>
                          <w:tabs>
                            <w:tab w:val="left" w:pos="709"/>
                          </w:tabs>
                        </w:pPr>
                        <w:r w:rsidRPr="007F0922">
                          <w:rPr>
                            <w:b/>
                          </w:rPr>
                          <w:t>4-</w:t>
                        </w:r>
                        <w:r w:rsidRPr="007F0922">
                          <w:t xml:space="preserve"> Deyim yanlışı</w:t>
                        </w:r>
                      </w:p>
                    </w:tc>
                  </w:tr>
                </w:tbl>
                <w:p w:rsidR="00901B06" w:rsidRPr="00FC5045" w:rsidRDefault="00901B06" w:rsidP="00FC5045">
                  <w:pPr>
                    <w:pStyle w:val="Heading5"/>
                    <w:spacing w:before="0" w:beforeAutospacing="0" w:after="0" w:afterAutospacing="0"/>
                    <w:ind w:left="72" w:right="72"/>
                    <w:jc w:val="center"/>
                    <w:rPr>
                      <w:rFonts w:ascii="Arial Narrow" w:hAnsi="Arial Narrow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Pr="006A6095">
        <w:rPr>
          <w:b/>
          <w:bdr w:val="single" w:sz="4" w:space="0" w:color="auto"/>
          <w:shd w:val="clear" w:color="auto" w:fill="FDE9D9"/>
        </w:rPr>
        <w:t>2</w:t>
      </w:r>
      <w:r w:rsidRPr="006A6095">
        <w:rPr>
          <w:bdr w:val="single" w:sz="4" w:space="0" w:color="auto"/>
          <w:shd w:val="clear" w:color="auto" w:fill="FDE9D9"/>
        </w:rPr>
        <w:t>.</w:t>
      </w:r>
      <w:r>
        <w:rPr>
          <w:bdr w:val="single" w:sz="4" w:space="0" w:color="auto"/>
          <w:shd w:val="clear" w:color="auto" w:fill="FDE9D9"/>
        </w:rPr>
        <w:t xml:space="preserve">  </w:t>
      </w:r>
    </w:p>
    <w:p w:rsidR="00901B06" w:rsidRDefault="00901B06" w:rsidP="00380A03">
      <w:pPr>
        <w:pStyle w:val="NoSpacing"/>
        <w:tabs>
          <w:tab w:val="left" w:pos="709"/>
        </w:tabs>
      </w:pPr>
    </w:p>
    <w:p w:rsidR="00901B06" w:rsidRDefault="00901B06" w:rsidP="00380A03">
      <w:pPr>
        <w:pStyle w:val="NoSpacing"/>
        <w:tabs>
          <w:tab w:val="left" w:pos="709"/>
        </w:tabs>
      </w:pPr>
    </w:p>
    <w:p w:rsidR="00901B06" w:rsidRDefault="00901B06" w:rsidP="00380A03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48.9pt;margin-top:12.75pt;width:26.7pt;height:263.55pt;z-index:-251677696" stroked="f">
            <v:textbox style="layout-flow:vertical;mso-layout-flow-alt:bottom-to-top;mso-next-textbox:#_x0000_s1029">
              <w:txbxContent>
                <w:p w:rsidR="00901B06" w:rsidRPr="007F0922" w:rsidRDefault="00901B06">
                  <w:pPr>
                    <w:rPr>
                      <w:rFonts w:ascii="Lucida Handwriting" w:hAnsi="Lucida Handwriting"/>
                      <w:color w:val="F2F2F2"/>
                      <w:sz w:val="16"/>
                      <w:szCs w:val="16"/>
                    </w:rPr>
                  </w:pPr>
                  <w:r w:rsidRPr="007F0922">
                    <w:rPr>
                      <w:rFonts w:ascii="Lucida Handwriting" w:hAnsi="Lucida Handwriting"/>
                      <w:color w:val="F2F2F2"/>
                      <w:sz w:val="16"/>
                      <w:szCs w:val="16"/>
                    </w:rPr>
                    <w:t>S  ü  l  e  y  m  a  n     O  C  A  K     –     o  c  a  k  5  5  6  7</w:t>
                  </w:r>
                </w:p>
              </w:txbxContent>
            </v:textbox>
          </v:shape>
        </w:pict>
      </w:r>
    </w:p>
    <w:p w:rsidR="00901B06" w:rsidRDefault="00901B06" w:rsidP="00CB57EA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</w:p>
    <w:p w:rsidR="00901B06" w:rsidRDefault="00901B06" w:rsidP="00CB57EA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</w:p>
    <w:p w:rsidR="00901B06" w:rsidRDefault="00901B06" w:rsidP="00CB57EA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</w:p>
    <w:p w:rsidR="00901B06" w:rsidRDefault="00901B06" w:rsidP="00CB57EA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  <w:r>
        <w:rPr>
          <w:b/>
        </w:rPr>
        <w:t xml:space="preserve">“Mahallemizdeki ihtiyar ve yaşlı adam çocuklara masal anlatmayı sever.” </w:t>
      </w:r>
      <w:r w:rsidRPr="00A63C0E">
        <w:t>Bu</w:t>
      </w:r>
      <w:r>
        <w:t xml:space="preserve"> cümledeki anlatım bozukluğunun nedeni kaç numaralı kutucukta gösterilmiştir?</w:t>
      </w:r>
    </w:p>
    <w:p w:rsidR="00901B06" w:rsidRPr="00086CA2" w:rsidRDefault="00901B06" w:rsidP="00CB57EA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  <w:sz w:val="6"/>
          <w:szCs w:val="6"/>
        </w:rPr>
      </w:pPr>
    </w:p>
    <w:p w:rsidR="00901B06" w:rsidRPr="00A63C0E" w:rsidRDefault="00901B06" w:rsidP="000D4DE8">
      <w:pPr>
        <w:pStyle w:val="NoSpacing"/>
        <w:tabs>
          <w:tab w:val="left" w:pos="1418"/>
          <w:tab w:val="left" w:pos="2694"/>
          <w:tab w:val="left" w:pos="3969"/>
        </w:tabs>
      </w:pPr>
      <w:r w:rsidRPr="00CB57EA">
        <w:rPr>
          <w:b/>
        </w:rPr>
        <w:t>A)</w:t>
      </w:r>
      <w:r>
        <w:rPr>
          <w:b/>
        </w:rPr>
        <w:t xml:space="preserve"> </w:t>
      </w:r>
      <w:r>
        <w:t>1</w:t>
      </w:r>
      <w:r>
        <w:rPr>
          <w:b/>
        </w:rPr>
        <w:tab/>
      </w:r>
      <w:r w:rsidRPr="0001443B">
        <w:rPr>
          <w:b/>
        </w:rPr>
        <w:t xml:space="preserve">B) </w:t>
      </w:r>
      <w:r w:rsidRPr="00A63C0E">
        <w:t>2</w:t>
      </w:r>
      <w:r>
        <w:tab/>
      </w:r>
      <w:r w:rsidRPr="0001443B">
        <w:rPr>
          <w:b/>
        </w:rPr>
        <w:t xml:space="preserve">C) </w:t>
      </w:r>
      <w:r>
        <w:t>3</w:t>
      </w:r>
      <w:r>
        <w:tab/>
      </w:r>
      <w:r w:rsidRPr="0001443B">
        <w:rPr>
          <w:b/>
        </w:rPr>
        <w:t xml:space="preserve">D) </w:t>
      </w:r>
      <w:r>
        <w:t>4</w:t>
      </w:r>
    </w:p>
    <w:p w:rsidR="00901B06" w:rsidRPr="0001443B" w:rsidRDefault="00901B06" w:rsidP="00CD3992">
      <w:pPr>
        <w:pStyle w:val="NoSpacing"/>
        <w:tabs>
          <w:tab w:val="left" w:pos="284"/>
          <w:tab w:val="left" w:pos="2694"/>
        </w:tabs>
      </w:pPr>
    </w:p>
    <w:p w:rsidR="00901B06" w:rsidRDefault="00901B06" w:rsidP="00A1651D">
      <w:pPr>
        <w:pStyle w:val="NoSpacing"/>
        <w:tabs>
          <w:tab w:val="left" w:pos="709"/>
        </w:tabs>
        <w:rPr>
          <w:b/>
          <w:i/>
        </w:rPr>
      </w:pPr>
      <w:r w:rsidRPr="006A6095">
        <w:rPr>
          <w:b/>
          <w:bdr w:val="single" w:sz="4" w:space="0" w:color="auto"/>
          <w:shd w:val="clear" w:color="auto" w:fill="FDE9D9"/>
        </w:rPr>
        <w:t>3</w:t>
      </w:r>
      <w:r w:rsidRPr="006A6095">
        <w:rPr>
          <w:bdr w:val="single" w:sz="4" w:space="0" w:color="auto"/>
          <w:shd w:val="clear" w:color="auto" w:fill="FDE9D9"/>
        </w:rPr>
        <w:t>.</w:t>
      </w:r>
      <w:r>
        <w:rPr>
          <w:b/>
          <w:i/>
        </w:rPr>
        <w:t xml:space="preserve">   </w:t>
      </w:r>
      <w:r>
        <w:rPr>
          <w:b/>
          <w:i/>
        </w:rPr>
        <w:tab/>
        <w:t>Her karış toprağın armağan bize,</w:t>
      </w:r>
    </w:p>
    <w:p w:rsidR="00901B06" w:rsidRDefault="00901B06" w:rsidP="00A1651D">
      <w:pPr>
        <w:pStyle w:val="NoSpacing"/>
        <w:tabs>
          <w:tab w:val="left" w:pos="709"/>
        </w:tabs>
        <w:rPr>
          <w:b/>
          <w:i/>
        </w:rPr>
      </w:pPr>
      <w:r>
        <w:rPr>
          <w:b/>
          <w:i/>
        </w:rPr>
        <w:tab/>
        <w:t>Bağrında şehitler yatan Türkiye’m.</w:t>
      </w:r>
    </w:p>
    <w:p w:rsidR="00901B06" w:rsidRDefault="00901B06" w:rsidP="00A1651D">
      <w:pPr>
        <w:pStyle w:val="NoSpacing"/>
        <w:tabs>
          <w:tab w:val="left" w:pos="709"/>
        </w:tabs>
        <w:rPr>
          <w:b/>
          <w:i/>
        </w:rPr>
      </w:pPr>
      <w:r>
        <w:rPr>
          <w:b/>
          <w:i/>
        </w:rPr>
        <w:tab/>
        <w:t>Uzayıp giderken sevgin sonsuza,</w:t>
      </w:r>
    </w:p>
    <w:p w:rsidR="00901B06" w:rsidRDefault="00901B06" w:rsidP="00A1651D">
      <w:pPr>
        <w:pStyle w:val="NoSpacing"/>
        <w:tabs>
          <w:tab w:val="left" w:pos="709"/>
        </w:tabs>
      </w:pPr>
      <w:r>
        <w:rPr>
          <w:b/>
          <w:i/>
        </w:rPr>
        <w:tab/>
        <w:t>Güneş özgür doğar batar Türkiye’m</w:t>
      </w:r>
    </w:p>
    <w:p w:rsidR="00901B06" w:rsidRPr="0012130C" w:rsidRDefault="00901B06" w:rsidP="00A1651D">
      <w:pPr>
        <w:pStyle w:val="NoSpacing"/>
        <w:tabs>
          <w:tab w:val="left" w:pos="709"/>
        </w:tabs>
        <w:rPr>
          <w:sz w:val="6"/>
          <w:szCs w:val="6"/>
        </w:rPr>
      </w:pPr>
    </w:p>
    <w:p w:rsidR="00901B06" w:rsidRPr="00086CA2" w:rsidRDefault="00901B06" w:rsidP="00A1651D">
      <w:pPr>
        <w:pStyle w:val="NoSpacing"/>
        <w:tabs>
          <w:tab w:val="left" w:pos="284"/>
        </w:tabs>
        <w:rPr>
          <w:rFonts w:cs="Calibri"/>
        </w:rPr>
      </w:pPr>
      <w:r>
        <w:t xml:space="preserve">Bu şiirin hangi mısrasında </w:t>
      </w:r>
      <w:r w:rsidRPr="00A1651D">
        <w:rPr>
          <w:u w:val="single"/>
        </w:rPr>
        <w:t xml:space="preserve">bulunma eki </w:t>
      </w:r>
      <w:r>
        <w:t>almış bir sözcük vardır?</w:t>
      </w:r>
    </w:p>
    <w:p w:rsidR="00901B06" w:rsidRPr="0010426A" w:rsidRDefault="00901B06" w:rsidP="00A1651D">
      <w:pPr>
        <w:pStyle w:val="NoSpacing"/>
        <w:tabs>
          <w:tab w:val="left" w:pos="2694"/>
        </w:tabs>
        <w:rPr>
          <w:rFonts w:cs="Calibri"/>
          <w:sz w:val="6"/>
          <w:szCs w:val="6"/>
        </w:rPr>
      </w:pPr>
    </w:p>
    <w:p w:rsidR="00901B06" w:rsidRDefault="00901B06" w:rsidP="00A1651D">
      <w:pPr>
        <w:pStyle w:val="NoSpacing"/>
        <w:tabs>
          <w:tab w:val="left" w:pos="1418"/>
          <w:tab w:val="left" w:pos="2694"/>
          <w:tab w:val="left" w:pos="3969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>1</w:t>
      </w:r>
      <w:r w:rsidRPr="0001443B">
        <w:rPr>
          <w:b/>
        </w:rPr>
        <w:tab/>
        <w:t xml:space="preserve">B) </w:t>
      </w:r>
      <w:r>
        <w:rPr>
          <w:b/>
        </w:rPr>
        <w:t xml:space="preserve"> </w:t>
      </w:r>
      <w:r>
        <w:t>2</w:t>
      </w:r>
      <w:r>
        <w:tab/>
      </w: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>3</w:t>
      </w:r>
      <w:r w:rsidRPr="0001443B">
        <w:rPr>
          <w:b/>
        </w:rPr>
        <w:tab/>
        <w:t xml:space="preserve">D) </w:t>
      </w:r>
      <w:r>
        <w:rPr>
          <w:b/>
        </w:rPr>
        <w:t xml:space="preserve"> </w:t>
      </w:r>
      <w:r>
        <w:t>4</w:t>
      </w:r>
    </w:p>
    <w:p w:rsidR="00901B06" w:rsidRDefault="00901B06" w:rsidP="00A1651D">
      <w:pPr>
        <w:pStyle w:val="NoSpacing"/>
        <w:tabs>
          <w:tab w:val="left" w:pos="709"/>
        </w:tabs>
        <w:rPr>
          <w:b/>
        </w:rPr>
      </w:pPr>
      <w:r>
        <w:rPr>
          <w:noProof/>
          <w:lang w:eastAsia="tr-TR"/>
        </w:rPr>
        <w:pict>
          <v:rect id="_x0000_s1030" style="position:absolute;margin-left:16.35pt;margin-top:12.1pt;width:221.2pt;height:36pt;z-index:251642880" stroked="f">
            <v:textbox style="mso-next-textbox:#_x0000_s1030">
              <w:txbxContent>
                <w:tbl>
                  <w:tblPr>
                    <w:tblW w:w="421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939"/>
                    <w:gridCol w:w="1288"/>
                    <w:gridCol w:w="960"/>
                    <w:gridCol w:w="1032"/>
                  </w:tblGrid>
                  <w:tr w:rsidR="00901B06" w:rsidTr="007F0922">
                    <w:trPr>
                      <w:trHeight w:val="509"/>
                    </w:trPr>
                    <w:tc>
                      <w:tcPr>
                        <w:tcW w:w="1158" w:type="dxa"/>
                        <w:vAlign w:val="center"/>
                      </w:tcPr>
                      <w:p w:rsidR="00901B06" w:rsidRPr="007F0922" w:rsidRDefault="00901B06" w:rsidP="007F0922">
                        <w:pPr>
                          <w:pStyle w:val="NoSpacing"/>
                          <w:tabs>
                            <w:tab w:val="left" w:pos="709"/>
                          </w:tabs>
                          <w:jc w:val="center"/>
                        </w:pPr>
                        <w:r w:rsidRPr="007F0922">
                          <w:t>Müdür</w:t>
                        </w:r>
                      </w:p>
                    </w:tc>
                    <w:tc>
                      <w:tcPr>
                        <w:tcW w:w="935" w:type="dxa"/>
                        <w:vAlign w:val="center"/>
                      </w:tcPr>
                      <w:p w:rsidR="00901B06" w:rsidRPr="007F0922" w:rsidRDefault="00901B06" w:rsidP="007F0922">
                        <w:pPr>
                          <w:pStyle w:val="NoSpacing"/>
                          <w:tabs>
                            <w:tab w:val="left" w:pos="709"/>
                          </w:tabs>
                          <w:jc w:val="center"/>
                        </w:pPr>
                        <w:r w:rsidRPr="007F0922">
                          <w:t>mahkumları</w:t>
                        </w:r>
                      </w:p>
                    </w:tc>
                    <w:tc>
                      <w:tcPr>
                        <w:tcW w:w="1277" w:type="dxa"/>
                        <w:vAlign w:val="center"/>
                      </w:tcPr>
                      <w:p w:rsidR="00901B06" w:rsidRPr="007F0922" w:rsidRDefault="00901B06" w:rsidP="007F0922">
                        <w:pPr>
                          <w:pStyle w:val="NoSpacing"/>
                          <w:tabs>
                            <w:tab w:val="left" w:pos="709"/>
                          </w:tabs>
                          <w:jc w:val="center"/>
                        </w:pPr>
                        <w:r w:rsidRPr="007F0922">
                          <w:t>serbes</w:t>
                        </w:r>
                      </w:p>
                    </w:tc>
                    <w:tc>
                      <w:tcPr>
                        <w:tcW w:w="849" w:type="dxa"/>
                        <w:vAlign w:val="center"/>
                      </w:tcPr>
                      <w:p w:rsidR="00901B06" w:rsidRPr="007F0922" w:rsidRDefault="00901B06" w:rsidP="007F0922">
                        <w:pPr>
                          <w:pStyle w:val="NoSpacing"/>
                          <w:tabs>
                            <w:tab w:val="left" w:pos="709"/>
                          </w:tabs>
                          <w:jc w:val="center"/>
                        </w:pPr>
                        <w:r w:rsidRPr="007F0922">
                          <w:t>bırakmış.</w:t>
                        </w:r>
                      </w:p>
                    </w:tc>
                  </w:tr>
                </w:tbl>
                <w:p w:rsidR="00901B06" w:rsidRPr="00FC5045" w:rsidRDefault="00901B06" w:rsidP="001A2506">
                  <w:pPr>
                    <w:pStyle w:val="Heading5"/>
                    <w:spacing w:before="0" w:beforeAutospacing="0" w:after="0" w:afterAutospacing="0"/>
                    <w:ind w:left="72" w:right="72"/>
                    <w:jc w:val="center"/>
                    <w:rPr>
                      <w:rFonts w:ascii="Arial Narrow" w:hAnsi="Arial Narrow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901B06" w:rsidRDefault="00901B06" w:rsidP="00A1651D">
      <w:pPr>
        <w:pStyle w:val="NoSpacing"/>
        <w:tabs>
          <w:tab w:val="left" w:pos="709"/>
        </w:tabs>
      </w:pPr>
      <w:r>
        <w:rPr>
          <w:b/>
          <w:bdr w:val="single" w:sz="4" w:space="0" w:color="auto"/>
          <w:shd w:val="clear" w:color="auto" w:fill="FDE9D9"/>
        </w:rPr>
        <w:t>4</w:t>
      </w:r>
      <w:r w:rsidRPr="006A6095">
        <w:rPr>
          <w:bdr w:val="single" w:sz="4" w:space="0" w:color="auto"/>
          <w:shd w:val="clear" w:color="auto" w:fill="FDE9D9"/>
        </w:rPr>
        <w:t>.</w:t>
      </w:r>
      <w:r>
        <w:rPr>
          <w:bdr w:val="single" w:sz="4" w:space="0" w:color="auto"/>
          <w:shd w:val="clear" w:color="auto" w:fill="FDE9D9"/>
        </w:rPr>
        <w:t xml:space="preserve"> </w:t>
      </w:r>
    </w:p>
    <w:p w:rsidR="00901B06" w:rsidRDefault="00901B06" w:rsidP="00D00C7C">
      <w:pPr>
        <w:pStyle w:val="NoSpacing"/>
        <w:tabs>
          <w:tab w:val="left" w:pos="2694"/>
        </w:tabs>
      </w:pPr>
    </w:p>
    <w:p w:rsidR="00901B06" w:rsidRPr="0092311F" w:rsidRDefault="00901B06" w:rsidP="00D00C7C">
      <w:pPr>
        <w:pStyle w:val="NoSpacing"/>
        <w:tabs>
          <w:tab w:val="left" w:pos="2694"/>
        </w:tabs>
        <w:rPr>
          <w:sz w:val="6"/>
          <w:szCs w:val="6"/>
        </w:rPr>
      </w:pPr>
    </w:p>
    <w:p w:rsidR="00901B06" w:rsidRDefault="00901B06" w:rsidP="00D00C7C">
      <w:pPr>
        <w:pStyle w:val="NoSpacing"/>
        <w:tabs>
          <w:tab w:val="left" w:pos="2694"/>
        </w:tabs>
      </w:pPr>
      <w:r>
        <w:t>Yukarıdaki cümlede yazım yanlışı olan sözcüğün olduğu bölüm boyanacaktır. Buna göre şekil nasıl olmalıdır?</w:t>
      </w:r>
    </w:p>
    <w:p w:rsidR="00901B06" w:rsidRPr="0010426A" w:rsidRDefault="00901B06" w:rsidP="00D00C7C">
      <w:pPr>
        <w:pStyle w:val="NoSpacing"/>
        <w:tabs>
          <w:tab w:val="left" w:pos="2694"/>
        </w:tabs>
        <w:rPr>
          <w:rFonts w:cs="Calibri"/>
          <w:sz w:val="6"/>
          <w:szCs w:val="6"/>
        </w:rPr>
      </w:pPr>
      <w:r>
        <w:rPr>
          <w:noProof/>
          <w:lang w:eastAsia="tr-TR"/>
        </w:rPr>
        <w:pict>
          <v:shape id="_x0000_s1031" type="#_x0000_t75" style="position:absolute;margin-left:149.5pt;margin-top:2.7pt;width:82.75pt;height:15pt;z-index:-251672576;visibility:visible">
            <v:imagedata r:id="rId6" o:title=""/>
          </v:shape>
        </w:pict>
      </w:r>
      <w:r>
        <w:rPr>
          <w:noProof/>
          <w:lang w:eastAsia="tr-TR"/>
        </w:rPr>
        <w:pict>
          <v:shape id="Resim 8" o:spid="_x0000_s1032" type="#_x0000_t75" style="position:absolute;margin-left:12.15pt;margin-top:2.65pt;width:83pt;height:15pt;z-index:-251670528;visibility:visible">
            <v:imagedata r:id="rId7" o:title=""/>
          </v:shape>
        </w:pict>
      </w:r>
    </w:p>
    <w:p w:rsidR="00901B06" w:rsidRDefault="00901B06" w:rsidP="00D00C7C">
      <w:pPr>
        <w:pStyle w:val="NoSpacing"/>
        <w:tabs>
          <w:tab w:val="left" w:pos="2694"/>
        </w:tabs>
        <w:rPr>
          <w:b/>
        </w:rPr>
      </w:pPr>
      <w:r>
        <w:rPr>
          <w:b/>
        </w:rPr>
        <w:t>A)</w:t>
      </w:r>
      <w:r w:rsidRPr="00960987">
        <w:rPr>
          <w:noProof/>
        </w:rPr>
        <w:t xml:space="preserve"> </w:t>
      </w:r>
      <w:r>
        <w:rPr>
          <w:b/>
        </w:rPr>
        <w:tab/>
        <w:t>B)</w:t>
      </w:r>
      <w:r w:rsidRPr="00960987">
        <w:rPr>
          <w:noProof/>
        </w:rPr>
        <w:t xml:space="preserve"> </w:t>
      </w:r>
    </w:p>
    <w:p w:rsidR="00901B06" w:rsidRPr="0001443B" w:rsidRDefault="00901B06" w:rsidP="00D00C7C">
      <w:pPr>
        <w:pStyle w:val="NoSpacing"/>
        <w:tabs>
          <w:tab w:val="left" w:pos="2694"/>
        </w:tabs>
      </w:pPr>
      <w:r>
        <w:rPr>
          <w:noProof/>
          <w:lang w:eastAsia="tr-TR"/>
        </w:rPr>
        <w:pict>
          <v:shape id="Resim 6" o:spid="_x0000_s1033" type="#_x0000_t75" style="position:absolute;margin-left:12.15pt;margin-top:12.1pt;width:83pt;height:15pt;z-index:-251671552;visibility:visible">
            <v:imagedata r:id="rId8" o:title=""/>
          </v:shape>
        </w:pict>
      </w:r>
      <w:r>
        <w:rPr>
          <w:noProof/>
          <w:lang w:eastAsia="tr-TR"/>
        </w:rPr>
        <w:pict>
          <v:shape id="Resim 10" o:spid="_x0000_s1034" type="#_x0000_t75" style="position:absolute;margin-left:149.5pt;margin-top:12.1pt;width:83pt;height:15pt;z-index:-251669504;visibility:visible">
            <v:imagedata r:id="rId9" o:title=""/>
          </v:shape>
        </w:pict>
      </w:r>
    </w:p>
    <w:p w:rsidR="00901B06" w:rsidRDefault="00901B06" w:rsidP="00E340E4">
      <w:pPr>
        <w:pStyle w:val="NoSpacing"/>
        <w:tabs>
          <w:tab w:val="left" w:pos="2694"/>
        </w:tabs>
      </w:pPr>
      <w:r>
        <w:rPr>
          <w:b/>
        </w:rPr>
        <w:t>C)</w:t>
      </w:r>
      <w:r w:rsidRPr="00960987">
        <w:rPr>
          <w:noProof/>
        </w:rPr>
        <w:t xml:space="preserve"> </w:t>
      </w:r>
      <w:r>
        <w:rPr>
          <w:b/>
        </w:rPr>
        <w:tab/>
        <w:t>D)</w:t>
      </w:r>
      <w:r w:rsidRPr="00960987">
        <w:rPr>
          <w:noProof/>
        </w:rPr>
        <w:t xml:space="preserve"> </w:t>
      </w:r>
    </w:p>
    <w:p w:rsidR="00901B06" w:rsidRDefault="00901B06" w:rsidP="00D00C7C">
      <w:pPr>
        <w:pStyle w:val="NoSpacing"/>
        <w:tabs>
          <w:tab w:val="left" w:pos="709"/>
        </w:tabs>
      </w:pPr>
    </w:p>
    <w:p w:rsidR="00901B06" w:rsidRPr="00D00C7C" w:rsidRDefault="00901B06" w:rsidP="00D00C7C">
      <w:pPr>
        <w:pStyle w:val="NoSpacing"/>
        <w:tabs>
          <w:tab w:val="left" w:pos="709"/>
        </w:tabs>
      </w:pPr>
    </w:p>
    <w:p w:rsidR="00901B06" w:rsidRDefault="00901B06" w:rsidP="0098246A">
      <w:pPr>
        <w:pStyle w:val="NoSpacing"/>
        <w:tabs>
          <w:tab w:val="left" w:pos="284"/>
        </w:tabs>
        <w:rPr>
          <w:rFonts w:cs="Calibri"/>
          <w:i/>
        </w:rPr>
      </w:pPr>
      <w:r w:rsidRPr="006A6095">
        <w:rPr>
          <w:b/>
          <w:bdr w:val="single" w:sz="4" w:space="0" w:color="auto"/>
          <w:shd w:val="clear" w:color="auto" w:fill="FDE9D9"/>
        </w:rPr>
        <w:t>5</w:t>
      </w:r>
      <w:r w:rsidRPr="006A6095">
        <w:rPr>
          <w:bdr w:val="single" w:sz="4" w:space="0" w:color="auto"/>
          <w:shd w:val="clear" w:color="auto" w:fill="FDE9D9"/>
        </w:rPr>
        <w:t>.</w:t>
      </w:r>
      <w:r>
        <w:rPr>
          <w:b/>
          <w:i/>
        </w:rPr>
        <w:t xml:space="preserve">  “Deprem yüzünden yollar kapalıydı; …………………… her şeye rağmen evine gitmek istiyordu.”</w:t>
      </w:r>
      <w:r>
        <w:t xml:space="preserve"> cümlesinde boş bırakılan yere aşağıdakilerden hangisi </w:t>
      </w:r>
      <w:r w:rsidRPr="003A035D">
        <w:rPr>
          <w:u w:val="single"/>
        </w:rPr>
        <w:t>getirilemez</w:t>
      </w:r>
      <w:r>
        <w:t>?</w:t>
      </w:r>
      <w:r w:rsidRPr="0098246A">
        <w:rPr>
          <w:rFonts w:cs="Calibri"/>
          <w:i/>
        </w:rPr>
        <w:t xml:space="preserve"> </w:t>
      </w:r>
    </w:p>
    <w:p w:rsidR="00901B06" w:rsidRPr="0010426A" w:rsidRDefault="00901B06" w:rsidP="0098246A">
      <w:pPr>
        <w:pStyle w:val="NoSpacing"/>
        <w:tabs>
          <w:tab w:val="left" w:pos="2694"/>
        </w:tabs>
        <w:rPr>
          <w:rFonts w:cs="Calibri"/>
          <w:sz w:val="6"/>
          <w:szCs w:val="6"/>
        </w:rPr>
      </w:pPr>
    </w:p>
    <w:p w:rsidR="00901B06" w:rsidRDefault="00901B06" w:rsidP="000D4DE8">
      <w:pPr>
        <w:pStyle w:val="NoSpacing"/>
        <w:tabs>
          <w:tab w:val="left" w:pos="1418"/>
          <w:tab w:val="left" w:pos="2694"/>
          <w:tab w:val="left" w:pos="3969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>ama</w:t>
      </w:r>
      <w:r>
        <w:rPr>
          <w:b/>
        </w:rPr>
        <w:tab/>
      </w:r>
      <w:r w:rsidRPr="0001443B">
        <w:rPr>
          <w:b/>
        </w:rPr>
        <w:t xml:space="preserve">B) </w:t>
      </w:r>
      <w:r>
        <w:rPr>
          <w:b/>
        </w:rPr>
        <w:t xml:space="preserve"> </w:t>
      </w:r>
      <w:r>
        <w:t>ancak</w:t>
      </w:r>
      <w:r>
        <w:tab/>
      </w: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>fakat</w:t>
      </w:r>
      <w:r w:rsidRPr="0001443B">
        <w:rPr>
          <w:b/>
        </w:rPr>
        <w:tab/>
        <w:t xml:space="preserve">D) </w:t>
      </w:r>
      <w:r>
        <w:rPr>
          <w:b/>
        </w:rPr>
        <w:t xml:space="preserve"> </w:t>
      </w:r>
      <w:r>
        <w:t>çünkü</w:t>
      </w:r>
    </w:p>
    <w:p w:rsidR="00901B06" w:rsidRDefault="00901B06" w:rsidP="0098246A">
      <w:pPr>
        <w:pStyle w:val="NoSpacing"/>
        <w:tabs>
          <w:tab w:val="left" w:pos="284"/>
          <w:tab w:val="left" w:pos="2694"/>
        </w:tabs>
      </w:pPr>
    </w:p>
    <w:p w:rsidR="00901B06" w:rsidRDefault="00901B06" w:rsidP="003A035D">
      <w:pPr>
        <w:pStyle w:val="NoSpacing"/>
        <w:tabs>
          <w:tab w:val="left" w:pos="284"/>
          <w:tab w:val="left" w:pos="2694"/>
        </w:tabs>
      </w:pPr>
      <w:r w:rsidRPr="006A6095">
        <w:rPr>
          <w:b/>
          <w:bdr w:val="single" w:sz="4" w:space="0" w:color="auto"/>
          <w:shd w:val="clear" w:color="auto" w:fill="FDE9D9"/>
        </w:rPr>
        <w:t>6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“</w:t>
      </w:r>
      <w:r>
        <w:rPr>
          <w:b/>
          <w:i/>
        </w:rPr>
        <w:t xml:space="preserve">Anlayana sivrisinek saz, anlamayana davul zurna az” </w:t>
      </w:r>
      <w:r>
        <w:t>atasözünde aşağıdaki sorulardan hangisine cevap veren bir sözcük vardır?</w:t>
      </w:r>
    </w:p>
    <w:p w:rsidR="00901B06" w:rsidRPr="00A8012B" w:rsidRDefault="00901B06" w:rsidP="004B5EBB">
      <w:pPr>
        <w:pStyle w:val="NoSpacing"/>
        <w:tabs>
          <w:tab w:val="left" w:pos="284"/>
        </w:tabs>
        <w:rPr>
          <w:sz w:val="6"/>
          <w:szCs w:val="6"/>
        </w:rPr>
      </w:pPr>
    </w:p>
    <w:p w:rsidR="00901B06" w:rsidRPr="0092311F" w:rsidRDefault="00901B06" w:rsidP="000D4DE8">
      <w:pPr>
        <w:pStyle w:val="NoSpacing"/>
        <w:tabs>
          <w:tab w:val="left" w:pos="1418"/>
          <w:tab w:val="left" w:pos="2694"/>
          <w:tab w:val="left" w:pos="3969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rPr>
          <w:rFonts w:cs="Calibri"/>
          <w:color w:val="000000"/>
        </w:rPr>
        <w:t>nerede</w:t>
      </w:r>
      <w:r w:rsidRPr="0001443B">
        <w:rPr>
          <w:b/>
        </w:rPr>
        <w:tab/>
        <w:t xml:space="preserve">B) </w:t>
      </w:r>
      <w:r>
        <w:rPr>
          <w:b/>
        </w:rPr>
        <w:t xml:space="preserve"> </w:t>
      </w:r>
      <w:r>
        <w:rPr>
          <w:rFonts w:cs="Calibri"/>
          <w:color w:val="000000"/>
        </w:rPr>
        <w:t>kime</w:t>
      </w:r>
      <w:r>
        <w:tab/>
      </w:r>
      <w:r w:rsidRPr="0001443B">
        <w:rPr>
          <w:b/>
        </w:rPr>
        <w:t>C)</w:t>
      </w:r>
      <w:r>
        <w:rPr>
          <w:b/>
        </w:rPr>
        <w:t xml:space="preserve">  </w:t>
      </w:r>
      <w:r>
        <w:rPr>
          <w:rFonts w:cs="Calibri"/>
          <w:color w:val="000000"/>
        </w:rPr>
        <w:t>ne zaman</w:t>
      </w:r>
      <w:r w:rsidRPr="0001443B">
        <w:tab/>
      </w: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rPr>
          <w:rFonts w:cs="Calibri"/>
          <w:color w:val="000000"/>
        </w:rPr>
        <w:t>niçin</w:t>
      </w:r>
    </w:p>
    <w:p w:rsidR="00901B06" w:rsidRPr="0001443B" w:rsidRDefault="00901B06" w:rsidP="0092311F">
      <w:pPr>
        <w:pStyle w:val="NoSpacing"/>
        <w:tabs>
          <w:tab w:val="left" w:pos="284"/>
        </w:tabs>
        <w:rPr>
          <w:b/>
          <w:bdr w:val="single" w:sz="4" w:space="0" w:color="auto"/>
          <w:shd w:val="clear" w:color="auto" w:fill="FBD4B4"/>
        </w:rPr>
      </w:pPr>
    </w:p>
    <w:p w:rsidR="00901B06" w:rsidRDefault="00901B06" w:rsidP="008949CF">
      <w:pPr>
        <w:pStyle w:val="NoSpacing"/>
        <w:tabs>
          <w:tab w:val="left" w:pos="709"/>
        </w:tabs>
      </w:pPr>
      <w:r>
        <w:rPr>
          <w:b/>
          <w:bdr w:val="single" w:sz="4" w:space="0" w:color="auto"/>
          <w:shd w:val="clear" w:color="auto" w:fill="FDE9D9"/>
        </w:rPr>
        <w:t>7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“</w:t>
      </w:r>
      <w:r w:rsidRPr="00D8652E">
        <w:rPr>
          <w:b/>
        </w:rPr>
        <w:t>çifçi – toprak – kağnı – düven – oğrak – pulluk</w:t>
      </w:r>
      <w:r>
        <w:t>”</w:t>
      </w:r>
    </w:p>
    <w:p w:rsidR="00901B06" w:rsidRPr="0052117B" w:rsidRDefault="00901B06" w:rsidP="008949CF">
      <w:pPr>
        <w:pStyle w:val="NoSpacing"/>
        <w:tabs>
          <w:tab w:val="left" w:pos="709"/>
        </w:tabs>
        <w:rPr>
          <w:sz w:val="6"/>
          <w:szCs w:val="6"/>
        </w:rPr>
      </w:pPr>
      <w:r>
        <w:t>Yukarıdaki kelimelerden kaç tanesi doğru yazılmıştır?</w:t>
      </w:r>
    </w:p>
    <w:p w:rsidR="00901B06" w:rsidRDefault="00901B06" w:rsidP="00544B1F">
      <w:pPr>
        <w:pStyle w:val="NoSpacing"/>
        <w:tabs>
          <w:tab w:val="left" w:pos="1418"/>
          <w:tab w:val="left" w:pos="2694"/>
          <w:tab w:val="left" w:pos="3969"/>
        </w:tabs>
        <w:rPr>
          <w:b/>
        </w:rPr>
      </w:pPr>
      <w:r>
        <w:rPr>
          <w:b/>
        </w:rPr>
        <w:t>A)</w:t>
      </w:r>
      <w:r w:rsidRPr="00D8652E">
        <w:rPr>
          <w:rFonts w:cs="Calibri"/>
          <w:b/>
          <w:i/>
        </w:rPr>
        <w:t xml:space="preserve"> </w:t>
      </w:r>
      <w:r>
        <w:rPr>
          <w:rFonts w:cs="Calibri"/>
          <w:b/>
          <w:i/>
        </w:rPr>
        <w:t>2</w:t>
      </w:r>
      <w:r w:rsidRPr="0001443B">
        <w:rPr>
          <w:b/>
        </w:rPr>
        <w:tab/>
        <w:t xml:space="preserve">B) </w:t>
      </w:r>
      <w:r>
        <w:rPr>
          <w:rFonts w:cs="Calibri"/>
          <w:b/>
          <w:i/>
        </w:rPr>
        <w:t>3</w:t>
      </w:r>
      <w:r w:rsidRPr="0001443B">
        <w:tab/>
      </w:r>
      <w:r w:rsidRPr="0001443B">
        <w:rPr>
          <w:b/>
        </w:rPr>
        <w:t xml:space="preserve">C) </w:t>
      </w:r>
      <w:r>
        <w:rPr>
          <w:rFonts w:cs="Calibri"/>
          <w:b/>
          <w:i/>
        </w:rPr>
        <w:t>4</w:t>
      </w:r>
      <w:r w:rsidRPr="0001443B">
        <w:tab/>
      </w:r>
      <w:r w:rsidRPr="0001443B">
        <w:rPr>
          <w:b/>
        </w:rPr>
        <w:t xml:space="preserve">D) </w:t>
      </w:r>
      <w:r>
        <w:rPr>
          <w:rFonts w:cs="Calibri"/>
          <w:b/>
          <w:i/>
        </w:rPr>
        <w:t>5</w:t>
      </w:r>
    </w:p>
    <w:p w:rsidR="00901B06" w:rsidRDefault="00901B06" w:rsidP="00544B1F">
      <w:pPr>
        <w:pStyle w:val="NoSpacing"/>
        <w:tabs>
          <w:tab w:val="left" w:pos="1418"/>
          <w:tab w:val="left" w:pos="2694"/>
          <w:tab w:val="left" w:pos="3969"/>
        </w:tabs>
        <w:rPr>
          <w:b/>
        </w:rPr>
      </w:pPr>
    </w:p>
    <w:p w:rsidR="00901B06" w:rsidRDefault="00901B06" w:rsidP="00544B1F">
      <w:pPr>
        <w:pStyle w:val="NoSpacing"/>
        <w:tabs>
          <w:tab w:val="left" w:pos="1418"/>
          <w:tab w:val="left" w:pos="2694"/>
          <w:tab w:val="left" w:pos="3969"/>
        </w:tabs>
        <w:rPr>
          <w:b/>
        </w:rPr>
      </w:pPr>
      <w:r>
        <w:rPr>
          <w:noProof/>
          <w:lang w:eastAsia="tr-TR"/>
        </w:rPr>
        <w:pict>
          <v:shape id="_x0000_s1035" type="#_x0000_t75" style="position:absolute;margin-left:226.1pt;margin-top:-22.8pt;width:25.5pt;height:33pt;z-index:251637760;visibility:visible">
            <v:imagedata r:id="rId5" o:title=""/>
          </v:shape>
        </w:pict>
      </w:r>
    </w:p>
    <w:p w:rsidR="00901B06" w:rsidRPr="00544B1F" w:rsidRDefault="00901B06" w:rsidP="00544B1F">
      <w:pPr>
        <w:pStyle w:val="NoSpacing"/>
        <w:tabs>
          <w:tab w:val="left" w:pos="1418"/>
          <w:tab w:val="left" w:pos="2694"/>
          <w:tab w:val="left" w:pos="3969"/>
        </w:tabs>
        <w:rPr>
          <w:b/>
        </w:rPr>
      </w:pPr>
      <w:r>
        <w:rPr>
          <w:noProof/>
          <w:lang w:eastAsia="tr-TR"/>
        </w:rPr>
        <w:pict>
          <v:rect id="_x0000_s1036" style="position:absolute;margin-left:14.05pt;margin-top:8.15pt;width:237.05pt;height:86pt;z-index:251648000" stroked="f">
            <v:textbox style="mso-next-textbox:#_x0000_s1036">
              <w:txbxContent>
                <w:tbl>
                  <w:tblPr>
                    <w:tblW w:w="454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123"/>
                    <w:gridCol w:w="575"/>
                    <w:gridCol w:w="1842"/>
                  </w:tblGrid>
                  <w:tr w:rsidR="00901B06" w:rsidRPr="0057404F" w:rsidTr="007F0922">
                    <w:trPr>
                      <w:trHeight w:val="559"/>
                    </w:trPr>
                    <w:tc>
                      <w:tcPr>
                        <w:tcW w:w="2123" w:type="dxa"/>
                        <w:vAlign w:val="center"/>
                      </w:tcPr>
                      <w:p w:rsidR="00901B06" w:rsidRPr="007F0922" w:rsidRDefault="00901B06" w:rsidP="007F0922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 w:rsidRPr="007F0922">
                          <w:rPr>
                            <w:rFonts w:ascii="Arial Narrow" w:hAnsi="Arial Narrow"/>
                          </w:rPr>
                          <w:t>Yarın dayım bize gelecek.</w:t>
                        </w:r>
                      </w:p>
                    </w:tc>
                    <w:tc>
                      <w:tcPr>
                        <w:tcW w:w="575" w:type="dxa"/>
                        <w:tcBorders>
                          <w:bottom w:val="nil"/>
                        </w:tcBorders>
                        <w:vAlign w:val="center"/>
                      </w:tcPr>
                      <w:p w:rsidR="00901B06" w:rsidRPr="007F0922" w:rsidRDefault="00901B06" w:rsidP="007F0922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</w:p>
                    </w:tc>
                    <w:tc>
                      <w:tcPr>
                        <w:tcW w:w="1842" w:type="dxa"/>
                        <w:vAlign w:val="center"/>
                      </w:tcPr>
                      <w:p w:rsidR="00901B06" w:rsidRPr="007F0922" w:rsidRDefault="00901B06" w:rsidP="007F0922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 w:rsidRPr="007F0922">
                          <w:rPr>
                            <w:rFonts w:ascii="Arial Narrow" w:hAnsi="Arial Narrow"/>
                          </w:rPr>
                          <w:t>Devam eden eylem</w:t>
                        </w:r>
                      </w:p>
                    </w:tc>
                  </w:tr>
                  <w:tr w:rsidR="00901B06" w:rsidRPr="0057404F" w:rsidTr="007F0922">
                    <w:trPr>
                      <w:trHeight w:val="352"/>
                    </w:trPr>
                    <w:tc>
                      <w:tcPr>
                        <w:tcW w:w="2123" w:type="dxa"/>
                        <w:vAlign w:val="center"/>
                      </w:tcPr>
                      <w:p w:rsidR="00901B06" w:rsidRPr="007F0922" w:rsidRDefault="00901B06" w:rsidP="007F0922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 w:rsidRPr="007F0922">
                          <w:rPr>
                            <w:rFonts w:ascii="Arial Narrow" w:hAnsi="Arial Narrow"/>
                          </w:rPr>
                          <w:t>Onu dün hiç görmedim.</w:t>
                        </w:r>
                      </w:p>
                    </w:tc>
                    <w:tc>
                      <w:tcPr>
                        <w:tcW w:w="575" w:type="dxa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:rsidR="00901B06" w:rsidRPr="007F0922" w:rsidRDefault="00901B06" w:rsidP="007F0922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</w:p>
                    </w:tc>
                    <w:tc>
                      <w:tcPr>
                        <w:tcW w:w="1842" w:type="dxa"/>
                        <w:vAlign w:val="center"/>
                      </w:tcPr>
                      <w:p w:rsidR="00901B06" w:rsidRPr="007F0922" w:rsidRDefault="00901B06" w:rsidP="007F0922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 w:rsidRPr="007F0922">
                          <w:rPr>
                            <w:rFonts w:ascii="Arial Narrow" w:hAnsi="Arial Narrow"/>
                          </w:rPr>
                          <w:t>Biten eylem</w:t>
                        </w:r>
                      </w:p>
                    </w:tc>
                  </w:tr>
                  <w:tr w:rsidR="00901B06" w:rsidRPr="0057404F" w:rsidTr="007F0922">
                    <w:trPr>
                      <w:trHeight w:val="613"/>
                    </w:trPr>
                    <w:tc>
                      <w:tcPr>
                        <w:tcW w:w="2123" w:type="dxa"/>
                        <w:vAlign w:val="center"/>
                      </w:tcPr>
                      <w:p w:rsidR="00901B06" w:rsidRPr="007F0922" w:rsidRDefault="00901B06" w:rsidP="007F0922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 w:rsidRPr="007F0922">
                          <w:rPr>
                            <w:rFonts w:ascii="Arial Narrow" w:hAnsi="Arial Narrow"/>
                          </w:rPr>
                          <w:t>Arkadaşıma e-posta gönderiyorum.</w:t>
                        </w:r>
                      </w:p>
                    </w:tc>
                    <w:tc>
                      <w:tcPr>
                        <w:tcW w:w="575" w:type="dxa"/>
                        <w:tcBorders>
                          <w:top w:val="nil"/>
                        </w:tcBorders>
                        <w:vAlign w:val="center"/>
                      </w:tcPr>
                      <w:p w:rsidR="00901B06" w:rsidRPr="007F0922" w:rsidRDefault="00901B06" w:rsidP="007F0922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</w:p>
                    </w:tc>
                    <w:tc>
                      <w:tcPr>
                        <w:tcW w:w="1842" w:type="dxa"/>
                        <w:vAlign w:val="center"/>
                      </w:tcPr>
                      <w:p w:rsidR="00901B06" w:rsidRPr="007F0922" w:rsidRDefault="00901B06" w:rsidP="007F0922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 w:rsidRPr="007F0922">
                          <w:rPr>
                            <w:rFonts w:ascii="Arial Narrow" w:hAnsi="Arial Narrow"/>
                          </w:rPr>
                          <w:t>Yapılacak eylem</w:t>
                        </w:r>
                      </w:p>
                    </w:tc>
                  </w:tr>
                </w:tbl>
                <w:p w:rsidR="00901B06" w:rsidRPr="00FC5045" w:rsidRDefault="00901B06" w:rsidP="0057404F">
                  <w:pPr>
                    <w:pStyle w:val="Heading5"/>
                    <w:spacing w:before="0" w:beforeAutospacing="0" w:after="0" w:afterAutospacing="0"/>
                    <w:ind w:left="72" w:right="72"/>
                    <w:jc w:val="center"/>
                    <w:rPr>
                      <w:rFonts w:ascii="Arial Narrow" w:hAnsi="Arial Narrow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901B06" w:rsidRDefault="00901B06" w:rsidP="00AC1639">
      <w:pPr>
        <w:pStyle w:val="NoSpacing"/>
        <w:tabs>
          <w:tab w:val="left" w:pos="284"/>
        </w:tabs>
      </w:pPr>
      <w:r>
        <w:rPr>
          <w:b/>
          <w:bdr w:val="single" w:sz="4" w:space="0" w:color="auto"/>
          <w:shd w:val="clear" w:color="auto" w:fill="FDE9D9"/>
        </w:rPr>
        <w:t>8</w:t>
      </w:r>
      <w:r w:rsidRPr="006A6095">
        <w:rPr>
          <w:bdr w:val="single" w:sz="4" w:space="0" w:color="auto"/>
          <w:shd w:val="clear" w:color="auto" w:fill="FDE9D9"/>
        </w:rPr>
        <w:t>.</w:t>
      </w:r>
    </w:p>
    <w:p w:rsidR="00901B06" w:rsidRDefault="00901B06" w:rsidP="00C1253C">
      <w:pPr>
        <w:pStyle w:val="NoSpacing"/>
        <w:tabs>
          <w:tab w:val="left" w:pos="284"/>
        </w:tabs>
      </w:pPr>
    </w:p>
    <w:p w:rsidR="00901B06" w:rsidRDefault="00901B06" w:rsidP="00C1253C">
      <w:pPr>
        <w:pStyle w:val="NoSpacing"/>
        <w:tabs>
          <w:tab w:val="left" w:pos="284"/>
        </w:tabs>
      </w:pPr>
    </w:p>
    <w:p w:rsidR="00901B06" w:rsidRDefault="00901B06" w:rsidP="00C1253C">
      <w:pPr>
        <w:pStyle w:val="NoSpacing"/>
        <w:tabs>
          <w:tab w:val="left" w:pos="284"/>
        </w:tabs>
      </w:pPr>
    </w:p>
    <w:p w:rsidR="00901B06" w:rsidRDefault="00901B06" w:rsidP="00C1253C">
      <w:pPr>
        <w:pStyle w:val="NoSpacing"/>
        <w:tabs>
          <w:tab w:val="left" w:pos="284"/>
        </w:tabs>
      </w:pPr>
    </w:p>
    <w:p w:rsidR="00901B06" w:rsidRDefault="00901B06" w:rsidP="008B76E6">
      <w:pPr>
        <w:pStyle w:val="NoSpacing"/>
        <w:tabs>
          <w:tab w:val="left" w:pos="2694"/>
        </w:tabs>
        <w:rPr>
          <w:rFonts w:cs="Calibri"/>
        </w:rPr>
      </w:pPr>
    </w:p>
    <w:p w:rsidR="00901B06" w:rsidRDefault="00901B06" w:rsidP="008B76E6">
      <w:pPr>
        <w:pStyle w:val="NoSpacing"/>
        <w:tabs>
          <w:tab w:val="left" w:pos="2694"/>
        </w:tabs>
      </w:pPr>
      <w:r>
        <w:rPr>
          <w:noProof/>
          <w:lang w:eastAsia="tr-TR"/>
        </w:rPr>
        <w:pict>
          <v:shape id="Resim 18" o:spid="_x0000_s1037" type="#_x0000_t75" style="position:absolute;margin-left:146.35pt;margin-top:36.25pt;width:58.5pt;height:21.5pt;z-index:-251666432;visibility:visible">
            <v:imagedata r:id="rId10" o:title=""/>
          </v:shape>
        </w:pict>
      </w:r>
      <w:r>
        <w:rPr>
          <w:rFonts w:cs="Calibri"/>
        </w:rPr>
        <w:t>Yukarıdaki cümlelerdeki eylemler ile eylemlerin zamanları doğru olarak karşılaştırılırsa ok işaretlerinin yönü nasıl olur</w:t>
      </w:r>
      <w:r w:rsidRPr="00C1253C">
        <w:rPr>
          <w:rFonts w:cs="Calibri"/>
        </w:rPr>
        <w:t>?</w:t>
      </w:r>
      <w:r w:rsidRPr="008B76E6">
        <w:t xml:space="preserve"> </w:t>
      </w:r>
    </w:p>
    <w:p w:rsidR="00901B06" w:rsidRPr="0010426A" w:rsidRDefault="00901B06" w:rsidP="008B76E6">
      <w:pPr>
        <w:pStyle w:val="NoSpacing"/>
        <w:tabs>
          <w:tab w:val="left" w:pos="2694"/>
        </w:tabs>
        <w:rPr>
          <w:rFonts w:cs="Calibri"/>
          <w:sz w:val="6"/>
          <w:szCs w:val="6"/>
        </w:rPr>
      </w:pPr>
      <w:r>
        <w:rPr>
          <w:noProof/>
          <w:lang w:eastAsia="tr-TR"/>
        </w:rPr>
        <w:pict>
          <v:shape id="Resim 12" o:spid="_x0000_s1038" type="#_x0000_t75" style="position:absolute;margin-left:12.35pt;margin-top:.45pt;width:59pt;height:22pt;z-index:-251667456;visibility:visible">
            <v:imagedata r:id="rId11" o:title=""/>
          </v:shape>
        </w:pict>
      </w:r>
    </w:p>
    <w:p w:rsidR="00901B06" w:rsidRDefault="00901B06" w:rsidP="008B76E6">
      <w:pPr>
        <w:pStyle w:val="NoSpacing"/>
        <w:tabs>
          <w:tab w:val="left" w:pos="2694"/>
        </w:tabs>
        <w:rPr>
          <w:b/>
        </w:rPr>
      </w:pPr>
      <w:r>
        <w:rPr>
          <w:b/>
        </w:rPr>
        <w:t>A)</w:t>
      </w:r>
      <w:r w:rsidRPr="00960987">
        <w:rPr>
          <w:noProof/>
        </w:rPr>
        <w:t xml:space="preserve"> </w:t>
      </w:r>
      <w:r>
        <w:rPr>
          <w:b/>
        </w:rPr>
        <w:tab/>
        <w:t>B)</w:t>
      </w:r>
      <w:r w:rsidRPr="00960987">
        <w:rPr>
          <w:noProof/>
        </w:rPr>
        <w:t xml:space="preserve"> </w:t>
      </w:r>
    </w:p>
    <w:p w:rsidR="00901B06" w:rsidRPr="0001443B" w:rsidRDefault="00901B06" w:rsidP="008B76E6">
      <w:pPr>
        <w:pStyle w:val="NoSpacing"/>
        <w:tabs>
          <w:tab w:val="left" w:pos="2694"/>
        </w:tabs>
      </w:pPr>
      <w:r>
        <w:rPr>
          <w:noProof/>
          <w:lang w:eastAsia="tr-TR"/>
        </w:rPr>
        <w:pict>
          <v:shape id="Resim 19" o:spid="_x0000_s1039" type="#_x0000_t75" style="position:absolute;margin-left:149.35pt;margin-top:9.4pt;width:56pt;height:22.5pt;z-index:-251665408;visibility:visible">
            <v:imagedata r:id="rId12" o:title=""/>
          </v:shape>
        </w:pict>
      </w:r>
      <w:r>
        <w:rPr>
          <w:noProof/>
          <w:lang w:eastAsia="tr-TR"/>
        </w:rPr>
        <w:pict>
          <v:shape id="Resim 21" o:spid="_x0000_s1040" type="#_x0000_t75" style="position:absolute;margin-left:12.35pt;margin-top:10.9pt;width:59pt;height:23pt;z-index:-251664384;visibility:visible">
            <v:imagedata r:id="rId13" o:title=""/>
          </v:shape>
        </w:pict>
      </w:r>
    </w:p>
    <w:p w:rsidR="00901B06" w:rsidRDefault="00901B06" w:rsidP="008B76E6">
      <w:pPr>
        <w:pStyle w:val="NoSpacing"/>
        <w:tabs>
          <w:tab w:val="left" w:pos="2694"/>
        </w:tabs>
      </w:pPr>
      <w:r>
        <w:rPr>
          <w:b/>
        </w:rPr>
        <w:t>C)</w:t>
      </w:r>
      <w:r w:rsidRPr="00960987">
        <w:rPr>
          <w:noProof/>
        </w:rPr>
        <w:t xml:space="preserve"> </w:t>
      </w:r>
      <w:r>
        <w:rPr>
          <w:b/>
        </w:rPr>
        <w:tab/>
        <w:t>D)</w:t>
      </w:r>
      <w:r w:rsidRPr="00960987">
        <w:rPr>
          <w:noProof/>
        </w:rPr>
        <w:t xml:space="preserve"> </w:t>
      </w:r>
    </w:p>
    <w:p w:rsidR="00901B06" w:rsidRDefault="00901B06" w:rsidP="004441BF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</w:p>
    <w:p w:rsidR="00901B06" w:rsidRDefault="00901B06" w:rsidP="004441BF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  <w:r>
        <w:rPr>
          <w:noProof/>
          <w:lang w:eastAsia="tr-TR"/>
        </w:rPr>
        <w:pict>
          <v:rect id="_x0000_s1041" style="position:absolute;margin-left:4.35pt;margin-top:9.6pt;width:235pt;height:150.5pt;z-index:251653120">
            <v:textbox style="mso-next-textbox:#_x0000_s1041">
              <w:txbxContent>
                <w:p w:rsidR="00901B06" w:rsidRPr="007F0922" w:rsidRDefault="00901B06" w:rsidP="00EE0F65">
                  <w:pPr>
                    <w:pStyle w:val="Heading5"/>
                    <w:spacing w:before="0" w:beforeAutospacing="0" w:after="0" w:afterAutospacing="0"/>
                    <w:ind w:left="72" w:right="72"/>
                    <w:jc w:val="center"/>
                    <w:rPr>
                      <w:rFonts w:ascii="Arial Narrow" w:hAnsi="Arial Narrow" w:cs="Calibri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  <w:r w:rsidRPr="007F0922">
                    <w:rPr>
                      <w:rFonts w:ascii="Arial Narrow" w:hAnsi="Arial Narrow" w:cs="Calibri"/>
                      <w:b w:val="0"/>
                      <w:bCs w:val="0"/>
                      <w:color w:val="000000"/>
                      <w:sz w:val="22"/>
                      <w:szCs w:val="22"/>
                    </w:rPr>
                    <w:t>YENİLİKLER</w:t>
                  </w:r>
                </w:p>
                <w:p w:rsidR="00901B06" w:rsidRPr="007F0922" w:rsidRDefault="00901B06" w:rsidP="00EE0F65">
                  <w:pPr>
                    <w:pStyle w:val="Heading5"/>
                    <w:spacing w:before="0" w:beforeAutospacing="0" w:after="0" w:afterAutospacing="0"/>
                    <w:ind w:left="72" w:right="72" w:firstLine="212"/>
                    <w:rPr>
                      <w:rFonts w:ascii="Arial Narrow" w:hAnsi="Arial Narrow" w:cs="Calibri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  <w:r w:rsidRPr="007F0922">
                    <w:rPr>
                      <w:rFonts w:ascii="Arial Narrow" w:hAnsi="Arial Narrow" w:cs="Calibri"/>
                      <w:b w:val="0"/>
                      <w:bCs w:val="0"/>
                      <w:color w:val="000000"/>
                      <w:sz w:val="22"/>
                      <w:szCs w:val="22"/>
                    </w:rPr>
                    <w:t>Bilim ve teknikteki gelişmeler hayatımızı günden güne kolaylaştırıyor.</w:t>
                  </w:r>
                </w:p>
                <w:p w:rsidR="00901B06" w:rsidRPr="007F0922" w:rsidRDefault="00901B06" w:rsidP="00EE0F65">
                  <w:pPr>
                    <w:pStyle w:val="Heading5"/>
                    <w:spacing w:before="0" w:beforeAutospacing="0" w:after="0" w:afterAutospacing="0"/>
                    <w:ind w:left="72" w:right="72" w:firstLine="212"/>
                    <w:rPr>
                      <w:rFonts w:ascii="Arial Narrow" w:hAnsi="Arial Narrow" w:cs="Calibri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  <w:r w:rsidRPr="007F0922">
                    <w:rPr>
                      <w:rFonts w:ascii="Arial Narrow" w:hAnsi="Arial Narrow" w:cs="Calibri"/>
                      <w:b w:val="0"/>
                      <w:bCs w:val="0"/>
                      <w:color w:val="000000"/>
                      <w:sz w:val="22"/>
                      <w:szCs w:val="22"/>
                    </w:rPr>
                    <w:t xml:space="preserve">Hava yoluyla ulaşımda önemli </w:t>
                  </w:r>
                  <w:r w:rsidRPr="007F0922">
                    <w:rPr>
                      <w:rFonts w:ascii="Arial Narrow" w:hAnsi="Arial Narrow" w:cs="Calibri"/>
                      <w:bCs w:val="0"/>
                      <w:color w:val="000000"/>
                      <w:sz w:val="22"/>
                      <w:szCs w:val="22"/>
                      <w:u w:val="single"/>
                    </w:rPr>
                    <w:t>adımlar</w:t>
                  </w:r>
                  <w:r w:rsidRPr="007F0922">
                    <w:rPr>
                      <w:rFonts w:ascii="Arial Narrow" w:hAnsi="Arial Narrow" w:cs="Calibri"/>
                      <w:b w:val="0"/>
                      <w:bCs w:val="0"/>
                      <w:color w:val="000000"/>
                      <w:sz w:val="22"/>
                      <w:szCs w:val="22"/>
                    </w:rPr>
                    <w:t xml:space="preserve"> atıldı. Uçak, yapılan yolculuk süresini kısaltarak zamanımızın bize kalmasını sağladı. Zamanın çok değerli olduğu günümüzde bu önemli bir gelişmedir.</w:t>
                  </w:r>
                </w:p>
                <w:p w:rsidR="00901B06" w:rsidRPr="00E50845" w:rsidRDefault="00901B06" w:rsidP="00EE0F65">
                  <w:pPr>
                    <w:pStyle w:val="Heading5"/>
                    <w:spacing w:before="0" w:beforeAutospacing="0" w:after="0" w:afterAutospacing="0"/>
                    <w:ind w:left="72" w:right="72" w:firstLine="212"/>
                    <w:rPr>
                      <w:rFonts w:ascii="Arial Narrow" w:hAnsi="Arial Narrow"/>
                      <w:b w:val="0"/>
                      <w:bCs w:val="0"/>
                      <w:i/>
                      <w:color w:val="000000"/>
                      <w:sz w:val="22"/>
                      <w:szCs w:val="22"/>
                    </w:rPr>
                  </w:pPr>
                  <w:r w:rsidRPr="007F0922">
                    <w:rPr>
                      <w:rFonts w:ascii="Arial Narrow" w:hAnsi="Arial Narrow" w:cs="Calibri"/>
                      <w:b w:val="0"/>
                      <w:bCs w:val="0"/>
                      <w:color w:val="000000"/>
                      <w:sz w:val="22"/>
                      <w:szCs w:val="22"/>
                    </w:rPr>
                    <w:t xml:space="preserve">İnternet sayesinde ise bilgiye daha </w:t>
                  </w:r>
                  <w:r w:rsidRPr="007F0922">
                    <w:rPr>
                      <w:rFonts w:ascii="Arial Narrow" w:hAnsi="Arial Narrow" w:cs="Calibri"/>
                      <w:bCs w:val="0"/>
                      <w:color w:val="000000"/>
                      <w:sz w:val="22"/>
                      <w:szCs w:val="22"/>
                      <w:u w:val="single"/>
                    </w:rPr>
                    <w:t>hızlı</w:t>
                  </w:r>
                  <w:r w:rsidRPr="007F0922">
                    <w:rPr>
                      <w:rFonts w:ascii="Arial Narrow" w:hAnsi="Arial Narrow" w:cs="Calibri"/>
                      <w:b w:val="0"/>
                      <w:bCs w:val="0"/>
                      <w:color w:val="000000"/>
                      <w:sz w:val="22"/>
                      <w:szCs w:val="22"/>
                    </w:rPr>
                    <w:t xml:space="preserve"> ulaşıyoruz. Bilgisayarda oyun oynayıp film seyredebiliyoruz. </w:t>
                  </w:r>
                  <w:r w:rsidRPr="007F0922">
                    <w:rPr>
                      <w:rFonts w:ascii="Arial Narrow" w:hAnsi="Arial Narrow" w:cs="Calibri"/>
                      <w:bCs w:val="0"/>
                      <w:color w:val="000000"/>
                      <w:sz w:val="22"/>
                      <w:szCs w:val="22"/>
                      <w:u w:val="single"/>
                    </w:rPr>
                    <w:t>Uzaktaki</w:t>
                  </w:r>
                  <w:r w:rsidRPr="007F0922">
                    <w:rPr>
                      <w:rFonts w:ascii="Arial Narrow" w:hAnsi="Arial Narrow" w:cs="Calibri"/>
                      <w:b w:val="0"/>
                      <w:bCs w:val="0"/>
                      <w:color w:val="000000"/>
                      <w:sz w:val="22"/>
                      <w:szCs w:val="22"/>
                    </w:rPr>
                    <w:t xml:space="preserve"> yakınlarımızla </w:t>
                  </w:r>
                  <w:r w:rsidRPr="007F0922">
                    <w:rPr>
                      <w:rFonts w:ascii="Arial Narrow" w:hAnsi="Arial Narrow" w:cs="Calibri"/>
                      <w:bCs w:val="0"/>
                      <w:color w:val="000000"/>
                      <w:sz w:val="22"/>
                      <w:szCs w:val="22"/>
                      <w:u w:val="single"/>
                    </w:rPr>
                    <w:t>görüntülü</w:t>
                  </w:r>
                  <w:r w:rsidRPr="007F0922">
                    <w:rPr>
                      <w:rFonts w:ascii="Arial Narrow" w:hAnsi="Arial Narrow" w:cs="Calibri"/>
                      <w:b w:val="0"/>
                      <w:bCs w:val="0"/>
                      <w:color w:val="000000"/>
                      <w:sz w:val="22"/>
                      <w:szCs w:val="22"/>
                    </w:rPr>
                    <w:t xml:space="preserve"> ve sesli konuşma yapabiliyoruz.</w:t>
                  </w:r>
                </w:p>
              </w:txbxContent>
            </v:textbox>
          </v:rect>
        </w:pict>
      </w:r>
    </w:p>
    <w:p w:rsidR="00901B06" w:rsidRDefault="00901B06" w:rsidP="00EE0F65">
      <w:pPr>
        <w:pStyle w:val="NoSpacing"/>
        <w:tabs>
          <w:tab w:val="left" w:pos="284"/>
          <w:tab w:val="left" w:pos="1843"/>
          <w:tab w:val="left" w:pos="3402"/>
        </w:tabs>
        <w:rPr>
          <w:bdr w:val="single" w:sz="4" w:space="0" w:color="auto"/>
          <w:shd w:val="clear" w:color="auto" w:fill="FDE9D9"/>
        </w:rPr>
      </w:pPr>
      <w:r>
        <w:rPr>
          <w:bdr w:val="single" w:sz="4" w:space="0" w:color="auto"/>
          <w:shd w:val="clear" w:color="auto" w:fill="FDE9D9"/>
        </w:rPr>
        <w:t xml:space="preserve">  </w:t>
      </w:r>
    </w:p>
    <w:p w:rsidR="00901B06" w:rsidRPr="00EE0F65" w:rsidRDefault="00901B06" w:rsidP="00EE0F65">
      <w:pPr>
        <w:pStyle w:val="NoSpacing"/>
        <w:tabs>
          <w:tab w:val="left" w:pos="284"/>
          <w:tab w:val="left" w:pos="1843"/>
          <w:tab w:val="left" w:pos="3402"/>
        </w:tabs>
        <w:rPr>
          <w:rFonts w:cs="Calibri"/>
        </w:rPr>
      </w:pPr>
    </w:p>
    <w:p w:rsidR="00901B06" w:rsidRPr="0010426A" w:rsidRDefault="00901B06" w:rsidP="00DE1ED2">
      <w:pPr>
        <w:pStyle w:val="NoSpacing"/>
        <w:tabs>
          <w:tab w:val="left" w:pos="2694"/>
        </w:tabs>
        <w:rPr>
          <w:rFonts w:cs="Calibri"/>
          <w:sz w:val="6"/>
          <w:szCs w:val="6"/>
        </w:rPr>
      </w:pPr>
    </w:p>
    <w:p w:rsidR="00901B06" w:rsidRDefault="00901B06" w:rsidP="00DE1ED2">
      <w:pPr>
        <w:pStyle w:val="NoSpacing"/>
        <w:tabs>
          <w:tab w:val="left" w:pos="2694"/>
        </w:tabs>
        <w:rPr>
          <w:b/>
        </w:rPr>
      </w:pPr>
    </w:p>
    <w:p w:rsidR="00901B06" w:rsidRDefault="00901B06" w:rsidP="00DE1ED2">
      <w:pPr>
        <w:pStyle w:val="NoSpacing"/>
        <w:tabs>
          <w:tab w:val="left" w:pos="2694"/>
        </w:tabs>
        <w:rPr>
          <w:b/>
        </w:rPr>
      </w:pPr>
    </w:p>
    <w:p w:rsidR="00901B06" w:rsidRDefault="00901B06" w:rsidP="00DE1ED2">
      <w:pPr>
        <w:pStyle w:val="NoSpacing"/>
        <w:tabs>
          <w:tab w:val="left" w:pos="2694"/>
        </w:tabs>
        <w:rPr>
          <w:b/>
        </w:rPr>
      </w:pPr>
    </w:p>
    <w:p w:rsidR="00901B06" w:rsidRDefault="00901B06" w:rsidP="00DE1ED2">
      <w:pPr>
        <w:pStyle w:val="NoSpacing"/>
        <w:tabs>
          <w:tab w:val="left" w:pos="2694"/>
        </w:tabs>
        <w:rPr>
          <w:b/>
        </w:rPr>
      </w:pPr>
    </w:p>
    <w:p w:rsidR="00901B06" w:rsidRDefault="00901B06" w:rsidP="00DE1ED2">
      <w:pPr>
        <w:pStyle w:val="NoSpacing"/>
        <w:tabs>
          <w:tab w:val="left" w:pos="2694"/>
        </w:tabs>
        <w:rPr>
          <w:b/>
        </w:rPr>
      </w:pPr>
    </w:p>
    <w:p w:rsidR="00901B06" w:rsidRDefault="00901B06" w:rsidP="00DE1ED2">
      <w:pPr>
        <w:pStyle w:val="NoSpacing"/>
        <w:tabs>
          <w:tab w:val="left" w:pos="2694"/>
        </w:tabs>
        <w:rPr>
          <w:b/>
        </w:rPr>
      </w:pPr>
    </w:p>
    <w:p w:rsidR="00901B06" w:rsidRDefault="00901B06" w:rsidP="00DE1ED2">
      <w:pPr>
        <w:pStyle w:val="NoSpacing"/>
        <w:tabs>
          <w:tab w:val="left" w:pos="2694"/>
        </w:tabs>
        <w:rPr>
          <w:b/>
        </w:rPr>
      </w:pPr>
    </w:p>
    <w:p w:rsidR="00901B06" w:rsidRDefault="00901B06" w:rsidP="00DE1ED2">
      <w:pPr>
        <w:pStyle w:val="NoSpacing"/>
        <w:tabs>
          <w:tab w:val="left" w:pos="2694"/>
        </w:tabs>
        <w:rPr>
          <w:b/>
        </w:rPr>
      </w:pPr>
    </w:p>
    <w:p w:rsidR="00901B06" w:rsidRDefault="00901B06" w:rsidP="00DE1ED2">
      <w:pPr>
        <w:pStyle w:val="NoSpacing"/>
        <w:tabs>
          <w:tab w:val="left" w:pos="2694"/>
        </w:tabs>
        <w:rPr>
          <w:b/>
        </w:rPr>
      </w:pPr>
    </w:p>
    <w:p w:rsidR="00901B06" w:rsidRPr="00EE0F65" w:rsidRDefault="00901B06" w:rsidP="00EE0F65">
      <w:pPr>
        <w:pStyle w:val="NoSpacing"/>
        <w:tabs>
          <w:tab w:val="left" w:pos="284"/>
        </w:tabs>
      </w:pPr>
      <w:r>
        <w:rPr>
          <w:b/>
          <w:i/>
        </w:rPr>
        <w:tab/>
        <w:t>9, 10 ve 11</w:t>
      </w:r>
      <w:r w:rsidRPr="00EE0F65">
        <w:rPr>
          <w:b/>
          <w:i/>
        </w:rPr>
        <w:t>. soruları yuk</w:t>
      </w:r>
      <w:r>
        <w:rPr>
          <w:b/>
          <w:i/>
        </w:rPr>
        <w:t>arıdaki metne göre cevaplayınız</w:t>
      </w:r>
      <w:r>
        <w:t>.</w:t>
      </w:r>
    </w:p>
    <w:p w:rsidR="00901B06" w:rsidRPr="00EE0F65" w:rsidRDefault="00901B06" w:rsidP="00DE1ED2">
      <w:pPr>
        <w:pStyle w:val="NoSpacing"/>
        <w:tabs>
          <w:tab w:val="left" w:pos="2694"/>
        </w:tabs>
        <w:rPr>
          <w:sz w:val="6"/>
          <w:szCs w:val="6"/>
        </w:rPr>
      </w:pPr>
    </w:p>
    <w:p w:rsidR="00901B06" w:rsidRDefault="00901B06" w:rsidP="00EE0F65">
      <w:pPr>
        <w:pStyle w:val="NoSpacing"/>
        <w:tabs>
          <w:tab w:val="left" w:pos="284"/>
          <w:tab w:val="left" w:pos="2694"/>
          <w:tab w:val="left" w:pos="3402"/>
        </w:tabs>
        <w:rPr>
          <w:b/>
        </w:rPr>
      </w:pPr>
      <w:r>
        <w:rPr>
          <w:b/>
          <w:bdr w:val="single" w:sz="4" w:space="0" w:color="auto"/>
          <w:shd w:val="clear" w:color="auto" w:fill="FDE9D9"/>
        </w:rPr>
        <w:t>9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Metinde, internetin hangi kolaylığından söz edilmemiştir?</w:t>
      </w:r>
    </w:p>
    <w:p w:rsidR="00901B06" w:rsidRPr="00EE0F65" w:rsidRDefault="00901B06" w:rsidP="00EE0F65">
      <w:pPr>
        <w:pStyle w:val="NoSpacing"/>
        <w:tabs>
          <w:tab w:val="left" w:pos="284"/>
          <w:tab w:val="left" w:pos="2694"/>
          <w:tab w:val="left" w:pos="3402"/>
        </w:tabs>
        <w:rPr>
          <w:b/>
          <w:sz w:val="6"/>
          <w:szCs w:val="6"/>
        </w:rPr>
      </w:pPr>
    </w:p>
    <w:p w:rsidR="00901B06" w:rsidRDefault="00901B06" w:rsidP="00EE0F65">
      <w:pPr>
        <w:pStyle w:val="NoSpacing"/>
        <w:tabs>
          <w:tab w:val="left" w:pos="284"/>
          <w:tab w:val="left" w:pos="2694"/>
          <w:tab w:val="left" w:pos="3402"/>
        </w:tabs>
        <w:rPr>
          <w:b/>
        </w:rPr>
      </w:pPr>
      <w:r>
        <w:rPr>
          <w:b/>
        </w:rPr>
        <w:t xml:space="preserve">A)  </w:t>
      </w:r>
      <w:r>
        <w:t>Bilgiye daha hızlı ulaşılmasından</w:t>
      </w:r>
    </w:p>
    <w:p w:rsidR="00901B06" w:rsidRDefault="00901B06" w:rsidP="00EE0F65">
      <w:pPr>
        <w:pStyle w:val="NoSpacing"/>
        <w:tabs>
          <w:tab w:val="left" w:pos="284"/>
          <w:tab w:val="left" w:pos="2694"/>
          <w:tab w:val="left" w:pos="3402"/>
        </w:tabs>
      </w:pPr>
      <w:r w:rsidRPr="0001443B">
        <w:rPr>
          <w:b/>
        </w:rPr>
        <w:t>B)</w:t>
      </w:r>
      <w:r>
        <w:rPr>
          <w:b/>
        </w:rPr>
        <w:t xml:space="preserve">  </w:t>
      </w:r>
      <w:r>
        <w:t>İnternette kitap okunabilmesinden</w:t>
      </w:r>
    </w:p>
    <w:p w:rsidR="00901B06" w:rsidRDefault="00901B06" w:rsidP="00EE0F65">
      <w:pPr>
        <w:pStyle w:val="NoSpacing"/>
        <w:tabs>
          <w:tab w:val="left" w:pos="284"/>
          <w:tab w:val="left" w:pos="2694"/>
          <w:tab w:val="left" w:pos="3402"/>
        </w:tabs>
      </w:pP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>Uzaktaki, yakınlarla konuşulmasından</w:t>
      </w:r>
    </w:p>
    <w:p w:rsidR="00901B06" w:rsidRDefault="00901B06" w:rsidP="00EE0F65">
      <w:pPr>
        <w:pStyle w:val="NoSpacing"/>
        <w:tabs>
          <w:tab w:val="left" w:pos="284"/>
          <w:tab w:val="left" w:pos="2694"/>
          <w:tab w:val="left" w:pos="3402"/>
        </w:tabs>
      </w:pPr>
      <w:r w:rsidRPr="0001443B">
        <w:rPr>
          <w:b/>
        </w:rPr>
        <w:t>D)</w:t>
      </w:r>
      <w:r>
        <w:rPr>
          <w:b/>
        </w:rPr>
        <w:t xml:space="preserve">  </w:t>
      </w:r>
      <w:r>
        <w:t>Oyun oynanması, film seyredilmesinden</w:t>
      </w:r>
    </w:p>
    <w:p w:rsidR="00901B06" w:rsidRPr="0001443B" w:rsidRDefault="00901B06" w:rsidP="008949CF">
      <w:pPr>
        <w:pStyle w:val="NoSpacing"/>
        <w:tabs>
          <w:tab w:val="left" w:pos="284"/>
        </w:tabs>
        <w:rPr>
          <w:b/>
          <w:bdr w:val="single" w:sz="4" w:space="0" w:color="auto"/>
          <w:shd w:val="clear" w:color="auto" w:fill="FBD4B4"/>
        </w:rPr>
      </w:pPr>
    </w:p>
    <w:p w:rsidR="00901B06" w:rsidRDefault="00901B06" w:rsidP="008949CF">
      <w:pPr>
        <w:pStyle w:val="NoSpacing"/>
        <w:tabs>
          <w:tab w:val="left" w:pos="284"/>
          <w:tab w:val="left" w:pos="2694"/>
          <w:tab w:val="left" w:pos="3402"/>
        </w:tabs>
        <w:rPr>
          <w:b/>
        </w:rPr>
      </w:pPr>
      <w:r>
        <w:rPr>
          <w:b/>
          <w:bdr w:val="single" w:sz="4" w:space="0" w:color="auto"/>
          <w:shd w:val="clear" w:color="auto" w:fill="FDE9D9"/>
        </w:rPr>
        <w:t>10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Metinde altı çizili sözcüklerden hangisi gerçek anlamda </w:t>
      </w:r>
      <w:r w:rsidRPr="00CB15B4">
        <w:rPr>
          <w:b/>
          <w:u w:val="single"/>
        </w:rPr>
        <w:t>kullanılmamıştır</w:t>
      </w:r>
      <w:r>
        <w:t>?</w:t>
      </w:r>
      <w:r w:rsidRPr="00F8183E">
        <w:rPr>
          <w:b/>
        </w:rPr>
        <w:t xml:space="preserve"> </w:t>
      </w:r>
    </w:p>
    <w:p w:rsidR="00901B06" w:rsidRPr="00EE0F65" w:rsidRDefault="00901B06" w:rsidP="008949CF">
      <w:pPr>
        <w:pStyle w:val="NoSpacing"/>
        <w:tabs>
          <w:tab w:val="left" w:pos="284"/>
          <w:tab w:val="left" w:pos="2694"/>
          <w:tab w:val="left" w:pos="3402"/>
        </w:tabs>
        <w:rPr>
          <w:b/>
          <w:sz w:val="6"/>
          <w:szCs w:val="6"/>
        </w:rPr>
      </w:pPr>
    </w:p>
    <w:p w:rsidR="00901B06" w:rsidRPr="00C31D88" w:rsidRDefault="00901B06" w:rsidP="008949CF">
      <w:pPr>
        <w:pStyle w:val="NoSpacing"/>
        <w:tabs>
          <w:tab w:val="left" w:pos="284"/>
          <w:tab w:val="left" w:pos="2694"/>
          <w:tab w:val="left" w:pos="3402"/>
        </w:tabs>
        <w:rPr>
          <w:b/>
        </w:rPr>
      </w:pPr>
      <w:r>
        <w:rPr>
          <w:b/>
        </w:rPr>
        <w:t xml:space="preserve">A)  </w:t>
      </w:r>
      <w:r>
        <w:t>adımlar</w:t>
      </w:r>
      <w:r>
        <w:rPr>
          <w:b/>
        </w:rPr>
        <w:tab/>
      </w:r>
      <w:r w:rsidRPr="0001443B">
        <w:rPr>
          <w:b/>
        </w:rPr>
        <w:t>B)</w:t>
      </w:r>
      <w:r>
        <w:rPr>
          <w:b/>
        </w:rPr>
        <w:t xml:space="preserve">  </w:t>
      </w:r>
      <w:r>
        <w:t>hızlı</w:t>
      </w:r>
    </w:p>
    <w:p w:rsidR="00901B06" w:rsidRDefault="00901B06" w:rsidP="008949CF">
      <w:pPr>
        <w:pStyle w:val="NoSpacing"/>
        <w:tabs>
          <w:tab w:val="left" w:pos="284"/>
          <w:tab w:val="left" w:pos="2694"/>
          <w:tab w:val="left" w:pos="3402"/>
        </w:tabs>
      </w:pP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>uzaktaki</w:t>
      </w:r>
      <w:r>
        <w:tab/>
      </w:r>
      <w:r w:rsidRPr="0001443B">
        <w:rPr>
          <w:b/>
        </w:rPr>
        <w:t>D)</w:t>
      </w:r>
      <w:r>
        <w:rPr>
          <w:b/>
        </w:rPr>
        <w:t xml:space="preserve">  </w:t>
      </w:r>
      <w:r>
        <w:t>görüntülü</w:t>
      </w:r>
    </w:p>
    <w:p w:rsidR="00901B06" w:rsidRPr="0001443B" w:rsidRDefault="00901B06" w:rsidP="0085289F">
      <w:pPr>
        <w:pStyle w:val="NoSpacing"/>
        <w:tabs>
          <w:tab w:val="left" w:pos="284"/>
        </w:tabs>
        <w:rPr>
          <w:b/>
          <w:bdr w:val="single" w:sz="4" w:space="0" w:color="auto"/>
          <w:shd w:val="clear" w:color="auto" w:fill="FBD4B4"/>
        </w:rPr>
      </w:pPr>
    </w:p>
    <w:p w:rsidR="00901B06" w:rsidRDefault="00901B06" w:rsidP="00F8183E">
      <w:pPr>
        <w:pStyle w:val="NoSpacing"/>
        <w:tabs>
          <w:tab w:val="left" w:pos="284"/>
          <w:tab w:val="left" w:pos="2694"/>
          <w:tab w:val="left" w:pos="3402"/>
        </w:tabs>
        <w:rPr>
          <w:b/>
        </w:rPr>
      </w:pPr>
      <w:r>
        <w:rPr>
          <w:b/>
          <w:bdr w:val="single" w:sz="4" w:space="0" w:color="auto"/>
          <w:shd w:val="clear" w:color="auto" w:fill="FDE9D9"/>
        </w:rPr>
        <w:t>11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Metne göre, uçağın hayatımızı kolaylaştıran </w:t>
      </w:r>
      <w:r w:rsidRPr="00F8183E">
        <w:rPr>
          <w:u w:val="single"/>
        </w:rPr>
        <w:t>en önemli</w:t>
      </w:r>
      <w:r>
        <w:t xml:space="preserve"> yanı aşağıdakilerden hangisidir?</w:t>
      </w:r>
      <w:r w:rsidRPr="00F8183E">
        <w:rPr>
          <w:b/>
        </w:rPr>
        <w:t xml:space="preserve"> </w:t>
      </w:r>
    </w:p>
    <w:p w:rsidR="00901B06" w:rsidRPr="00EE0F65" w:rsidRDefault="00901B06" w:rsidP="00F8183E">
      <w:pPr>
        <w:pStyle w:val="NoSpacing"/>
        <w:tabs>
          <w:tab w:val="left" w:pos="284"/>
          <w:tab w:val="left" w:pos="2694"/>
          <w:tab w:val="left" w:pos="3402"/>
        </w:tabs>
        <w:rPr>
          <w:b/>
          <w:sz w:val="6"/>
          <w:szCs w:val="6"/>
        </w:rPr>
      </w:pPr>
    </w:p>
    <w:p w:rsidR="00901B06" w:rsidRDefault="00901B06" w:rsidP="00F8183E">
      <w:pPr>
        <w:pStyle w:val="NoSpacing"/>
        <w:tabs>
          <w:tab w:val="left" w:pos="284"/>
          <w:tab w:val="left" w:pos="2694"/>
          <w:tab w:val="left" w:pos="3402"/>
        </w:tabs>
        <w:rPr>
          <w:b/>
        </w:rPr>
      </w:pPr>
      <w:r>
        <w:rPr>
          <w:b/>
        </w:rPr>
        <w:t xml:space="preserve">A)  </w:t>
      </w:r>
      <w:r>
        <w:t>Modern bir ulaşım aracı olması</w:t>
      </w:r>
    </w:p>
    <w:p w:rsidR="00901B06" w:rsidRDefault="00901B06" w:rsidP="00F8183E">
      <w:pPr>
        <w:pStyle w:val="NoSpacing"/>
        <w:tabs>
          <w:tab w:val="left" w:pos="284"/>
          <w:tab w:val="left" w:pos="2694"/>
          <w:tab w:val="left" w:pos="3402"/>
        </w:tabs>
      </w:pPr>
      <w:r w:rsidRPr="0001443B">
        <w:rPr>
          <w:b/>
        </w:rPr>
        <w:t>B)</w:t>
      </w:r>
      <w:r>
        <w:rPr>
          <w:b/>
        </w:rPr>
        <w:t xml:space="preserve">  </w:t>
      </w:r>
      <w:r>
        <w:t>Uçak seferlerinin fazla olması</w:t>
      </w:r>
    </w:p>
    <w:p w:rsidR="00901B06" w:rsidRDefault="00901B06" w:rsidP="00F8183E">
      <w:pPr>
        <w:pStyle w:val="NoSpacing"/>
        <w:tabs>
          <w:tab w:val="left" w:pos="284"/>
          <w:tab w:val="left" w:pos="2694"/>
          <w:tab w:val="left" w:pos="3402"/>
        </w:tabs>
      </w:pP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>Yolculuk süresini kısaltması</w:t>
      </w:r>
    </w:p>
    <w:p w:rsidR="00901B06" w:rsidRDefault="00901B06" w:rsidP="00F8183E">
      <w:pPr>
        <w:pStyle w:val="NoSpacing"/>
        <w:tabs>
          <w:tab w:val="left" w:pos="284"/>
          <w:tab w:val="left" w:pos="2694"/>
          <w:tab w:val="left" w:pos="3402"/>
        </w:tabs>
      </w:pPr>
      <w:r w:rsidRPr="0001443B">
        <w:rPr>
          <w:b/>
        </w:rPr>
        <w:t>D)</w:t>
      </w:r>
      <w:r>
        <w:rPr>
          <w:b/>
        </w:rPr>
        <w:t xml:space="preserve">  </w:t>
      </w:r>
      <w:r>
        <w:t>Uçağın daha güvenli olması</w:t>
      </w:r>
    </w:p>
    <w:p w:rsidR="00901B06" w:rsidRDefault="00901B06" w:rsidP="00086CA2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</w:p>
    <w:p w:rsidR="00901B06" w:rsidRDefault="00901B06" w:rsidP="00086CA2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  <w:r>
        <w:rPr>
          <w:noProof/>
          <w:lang w:eastAsia="tr-TR"/>
        </w:rPr>
        <w:pict>
          <v:shape id="Resim 23" o:spid="_x0000_s1042" type="#_x0000_t75" style="position:absolute;margin-left:146.05pt;margin-top:22.1pt;width:31.8pt;height:29.5pt;z-index:-251661312;visibility:visible">
            <v:imagedata r:id="rId14" o:title="" blacklevel="5243f"/>
          </v:shape>
        </w:pict>
      </w:r>
      <w:r>
        <w:rPr>
          <w:b/>
          <w:bdr w:val="single" w:sz="4" w:space="0" w:color="auto"/>
          <w:shd w:val="clear" w:color="auto" w:fill="FDE9D9"/>
        </w:rPr>
        <w:t>12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“</w:t>
      </w:r>
      <w:r w:rsidRPr="00086CA2">
        <w:rPr>
          <w:b/>
        </w:rPr>
        <w:t>-den</w:t>
      </w:r>
      <w:r>
        <w:t>” (ayrılma) eki, hangi seçenekteki varlığın adına “</w:t>
      </w:r>
      <w:r w:rsidRPr="00086CA2">
        <w:rPr>
          <w:b/>
        </w:rPr>
        <w:t>-tan</w:t>
      </w:r>
      <w:r>
        <w:t>” şeklinde eklenir?</w:t>
      </w:r>
      <w:r w:rsidRPr="00086CA2">
        <w:t xml:space="preserve"> </w:t>
      </w:r>
    </w:p>
    <w:p w:rsidR="00901B06" w:rsidRPr="00C31D88" w:rsidRDefault="00901B06" w:rsidP="00086CA2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sz w:val="6"/>
          <w:szCs w:val="6"/>
        </w:rPr>
      </w:pPr>
    </w:p>
    <w:p w:rsidR="00901B06" w:rsidRDefault="00901B06" w:rsidP="00086CA2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  <w:r>
        <w:rPr>
          <w:noProof/>
          <w:lang w:eastAsia="tr-TR"/>
        </w:rPr>
        <w:pict>
          <v:shape id="Resim 27" o:spid="_x0000_s1043" type="#_x0000_t75" style="position:absolute;margin-left:12.5pt;margin-top:-.3pt;width:43.8pt;height:16.65pt;z-index:-251659264;visibility:visible">
            <v:imagedata r:id="rId15" o:title=""/>
          </v:shape>
        </w:pict>
      </w:r>
      <w:r w:rsidRPr="00CB57EA">
        <w:rPr>
          <w:b/>
        </w:rPr>
        <w:t>A)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1443B">
        <w:rPr>
          <w:b/>
        </w:rPr>
        <w:t xml:space="preserve">B) </w:t>
      </w:r>
      <w:r>
        <w:t xml:space="preserve"> </w:t>
      </w:r>
      <w:r>
        <w:tab/>
      </w:r>
    </w:p>
    <w:p w:rsidR="00901B06" w:rsidRDefault="00901B06" w:rsidP="00086CA2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  <w:r>
        <w:rPr>
          <w:noProof/>
          <w:lang w:eastAsia="tr-TR"/>
        </w:rPr>
        <w:pict>
          <v:shape id="Resim 25" o:spid="_x0000_s1044" type="#_x0000_t75" style="position:absolute;margin-left:16.65pt;margin-top:7.95pt;width:35.9pt;height:37.85pt;rotation:6860185fd;z-index:-251660288;visibility:visible">
            <v:imagedata r:id="rId16" o:title=""/>
          </v:shape>
        </w:pict>
      </w:r>
      <w:r>
        <w:rPr>
          <w:noProof/>
          <w:lang w:eastAsia="tr-TR"/>
        </w:rPr>
        <w:pict>
          <v:shape id="Resim 22" o:spid="_x0000_s1045" type="#_x0000_t75" style="position:absolute;margin-left:142.2pt;margin-top:6.35pt;width:39.5pt;height:32.25pt;rotation:2075922fd;z-index:-251662336;visibility:visible">
            <v:imagedata r:id="rId17" o:title=""/>
          </v:shape>
        </w:pict>
      </w:r>
    </w:p>
    <w:p w:rsidR="00901B06" w:rsidRPr="00A63C0E" w:rsidRDefault="00901B06" w:rsidP="00086CA2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  <w:r w:rsidRPr="0001443B">
        <w:rPr>
          <w:b/>
        </w:rPr>
        <w:t xml:space="preserve">C) </w:t>
      </w:r>
      <w:r>
        <w:t xml:space="preserve"> </w:t>
      </w:r>
      <w:r>
        <w:tab/>
      </w:r>
      <w:r>
        <w:tab/>
      </w:r>
      <w:r>
        <w:tab/>
      </w:r>
      <w:r w:rsidRPr="0001443B">
        <w:rPr>
          <w:b/>
        </w:rPr>
        <w:t xml:space="preserve">D) </w:t>
      </w:r>
      <w:r>
        <w:t xml:space="preserve"> </w:t>
      </w:r>
    </w:p>
    <w:p w:rsidR="00901B06" w:rsidRDefault="00901B06" w:rsidP="00B34142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901B06" w:rsidRDefault="00901B06" w:rsidP="00B34142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6" type="#_x0000_t61" style="position:absolute;margin-left:114.85pt;margin-top:2.2pt;width:105.55pt;height:35.15pt;z-index:251659264" adj="-7122,2243">
            <v:textbox>
              <w:txbxContent>
                <w:p w:rsidR="00901B06" w:rsidRPr="007A49AA" w:rsidRDefault="00901B06">
                  <w:pPr>
                    <w:rPr>
                      <w:sz w:val="22"/>
                      <w:szCs w:val="22"/>
                    </w:rPr>
                  </w:pPr>
                  <w:r w:rsidRPr="007A49AA">
                    <w:t>Dün iş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A49AA">
                    <w:rPr>
                      <w:sz w:val="22"/>
                      <w:szCs w:val="22"/>
                    </w:rPr>
                    <w:t>yerine senin baban geldi.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4" o:spid="_x0000_s1047" type="#_x0000_t75" style="position:absolute;margin-left:19.4pt;margin-top:-6.9pt;width:64.15pt;height:44.25pt;z-index:-251658240;visibility:visible">
            <v:imagedata r:id="rId18" o:title=""/>
          </v:shape>
        </w:pict>
      </w:r>
      <w:r w:rsidRPr="006A6095">
        <w:rPr>
          <w:b/>
          <w:bdr w:val="single" w:sz="4" w:space="0" w:color="auto"/>
          <w:shd w:val="clear" w:color="auto" w:fill="FDE9D9"/>
        </w:rPr>
        <w:t>1</w:t>
      </w:r>
      <w:r>
        <w:rPr>
          <w:b/>
          <w:bdr w:val="single" w:sz="4" w:space="0" w:color="auto"/>
          <w:shd w:val="clear" w:color="auto" w:fill="FDE9D9"/>
        </w:rPr>
        <w:t>3</w:t>
      </w:r>
      <w:r w:rsidRPr="006A6095">
        <w:rPr>
          <w:bdr w:val="single" w:sz="4" w:space="0" w:color="auto"/>
          <w:shd w:val="clear" w:color="auto" w:fill="FDE9D9"/>
        </w:rPr>
        <w:t>.</w:t>
      </w:r>
    </w:p>
    <w:p w:rsidR="00901B06" w:rsidRDefault="00901B06" w:rsidP="00B34142">
      <w:pPr>
        <w:pStyle w:val="NoSpacing"/>
        <w:tabs>
          <w:tab w:val="left" w:pos="709"/>
        </w:tabs>
      </w:pPr>
      <w:bookmarkStart w:id="0" w:name="_GoBack"/>
    </w:p>
    <w:bookmarkEnd w:id="0"/>
    <w:p w:rsidR="00901B06" w:rsidRDefault="00901B06" w:rsidP="00EF1475">
      <w:pPr>
        <w:pStyle w:val="NoSpacing"/>
        <w:tabs>
          <w:tab w:val="left" w:pos="426"/>
        </w:tabs>
      </w:pPr>
    </w:p>
    <w:p w:rsidR="00901B06" w:rsidRDefault="00901B06" w:rsidP="0045480A">
      <w:pPr>
        <w:pStyle w:val="NoSpacing"/>
        <w:tabs>
          <w:tab w:val="left" w:pos="284"/>
        </w:tabs>
        <w:rPr>
          <w:rFonts w:cs="Calibri"/>
          <w:i/>
        </w:rPr>
      </w:pPr>
      <w:r>
        <w:t xml:space="preserve">Hayriye’nin, Goncagül’e söylemiş olduğu cümleden hangi sözcük çıkarılırsa cümlenin anlamı </w:t>
      </w:r>
      <w:r w:rsidRPr="007A49AA">
        <w:rPr>
          <w:u w:val="single"/>
        </w:rPr>
        <w:t>bozulmaz</w:t>
      </w:r>
      <w:r>
        <w:t>?</w:t>
      </w:r>
      <w:r w:rsidRPr="0045480A">
        <w:rPr>
          <w:rFonts w:cs="Calibri"/>
          <w:i/>
        </w:rPr>
        <w:t xml:space="preserve"> </w:t>
      </w:r>
    </w:p>
    <w:p w:rsidR="00901B06" w:rsidRPr="0010426A" w:rsidRDefault="00901B06" w:rsidP="0045480A">
      <w:pPr>
        <w:pStyle w:val="NoSpacing"/>
        <w:tabs>
          <w:tab w:val="left" w:pos="2694"/>
        </w:tabs>
        <w:rPr>
          <w:rFonts w:cs="Calibri"/>
          <w:sz w:val="6"/>
          <w:szCs w:val="6"/>
        </w:rPr>
      </w:pPr>
    </w:p>
    <w:p w:rsidR="00901B06" w:rsidRDefault="00901B06" w:rsidP="0045480A">
      <w:pPr>
        <w:pStyle w:val="NoSpacing"/>
        <w:tabs>
          <w:tab w:val="left" w:pos="1418"/>
          <w:tab w:val="left" w:pos="2694"/>
          <w:tab w:val="left" w:pos="3969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>iş yerine</w:t>
      </w:r>
      <w:r w:rsidRPr="0001443B">
        <w:rPr>
          <w:b/>
        </w:rPr>
        <w:tab/>
        <w:t xml:space="preserve">B) </w:t>
      </w:r>
      <w:r>
        <w:rPr>
          <w:b/>
        </w:rPr>
        <w:t xml:space="preserve"> </w:t>
      </w:r>
      <w:r>
        <w:t>senin</w:t>
      </w:r>
      <w:r>
        <w:tab/>
      </w: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>baban</w:t>
      </w:r>
      <w:r w:rsidRPr="0001443B">
        <w:rPr>
          <w:b/>
        </w:rPr>
        <w:tab/>
        <w:t xml:space="preserve">D) </w:t>
      </w:r>
      <w:r>
        <w:rPr>
          <w:b/>
        </w:rPr>
        <w:t xml:space="preserve"> </w:t>
      </w:r>
      <w:r>
        <w:t>dün</w:t>
      </w:r>
    </w:p>
    <w:p w:rsidR="00901B06" w:rsidRDefault="00901B06" w:rsidP="00B34142">
      <w:pPr>
        <w:pStyle w:val="NoSpacing"/>
        <w:tabs>
          <w:tab w:val="left" w:pos="426"/>
          <w:tab w:val="left" w:pos="1418"/>
          <w:tab w:val="left" w:pos="2694"/>
          <w:tab w:val="left" w:pos="3969"/>
        </w:tabs>
        <w:rPr>
          <w:b/>
          <w:bdr w:val="single" w:sz="4" w:space="0" w:color="auto"/>
          <w:shd w:val="clear" w:color="auto" w:fill="FDE9D9"/>
        </w:rPr>
      </w:pPr>
    </w:p>
    <w:p w:rsidR="00901B06" w:rsidRDefault="00901B06" w:rsidP="00B34142">
      <w:pPr>
        <w:pStyle w:val="NoSpacing"/>
        <w:tabs>
          <w:tab w:val="left" w:pos="426"/>
          <w:tab w:val="left" w:pos="1418"/>
          <w:tab w:val="left" w:pos="2694"/>
          <w:tab w:val="left" w:pos="3969"/>
        </w:tabs>
        <w:rPr>
          <w:b/>
          <w:bdr w:val="single" w:sz="4" w:space="0" w:color="auto"/>
          <w:shd w:val="clear" w:color="auto" w:fill="FDE9D9"/>
        </w:rPr>
      </w:pPr>
      <w:r>
        <w:rPr>
          <w:noProof/>
          <w:lang w:eastAsia="tr-TR"/>
        </w:rPr>
        <w:pict>
          <v:rect id="_x0000_s1048" style="position:absolute;margin-left:.35pt;margin-top:5.7pt;width:226.3pt;height:99.65pt;z-index:251640832" strokecolor="#9bbb59" strokeweight="5pt">
            <v:stroke linestyle="thickThin"/>
            <v:shadow color="#868686"/>
            <v:textbox style="mso-next-textbox:#_x0000_s1048">
              <w:txbxContent>
                <w:p w:rsidR="00901B06" w:rsidRPr="00C46F5A" w:rsidRDefault="00901B06" w:rsidP="00F97254">
                  <w:pPr>
                    <w:rPr>
                      <w:i/>
                      <w:sz w:val="22"/>
                      <w:szCs w:val="22"/>
                    </w:rPr>
                  </w:pPr>
                  <w:r>
                    <w:rPr>
                      <w:i/>
                    </w:rPr>
                    <w:t xml:space="preserve">Doktor olan dayısının anlattıklarından çok etkilenip bilim dergileri okumaya başlamıştı. Bilim konusunda en çok ilgisini çeken, elektrik ve uzaydı. Bir süre elektrikle çalışan oyuncak yapmaya çalıştı. </w:t>
                  </w:r>
                  <w:r>
                    <w:rPr>
                      <w:i/>
                      <w:sz w:val="22"/>
                      <w:szCs w:val="22"/>
                    </w:rPr>
                    <w:t>Her akşam balkona çıkıp yıldızları seyretti ve isimlerini tahmin etmeye çalıştı.</w:t>
                  </w:r>
                </w:p>
              </w:txbxContent>
            </v:textbox>
          </v:rect>
        </w:pict>
      </w:r>
    </w:p>
    <w:p w:rsidR="00901B06" w:rsidRDefault="00901B06" w:rsidP="00B34142">
      <w:pPr>
        <w:pStyle w:val="NoSpacing"/>
        <w:tabs>
          <w:tab w:val="left" w:pos="426"/>
          <w:tab w:val="left" w:pos="1418"/>
          <w:tab w:val="left" w:pos="2694"/>
          <w:tab w:val="left" w:pos="3969"/>
        </w:tabs>
        <w:rPr>
          <w:b/>
          <w:bdr w:val="single" w:sz="4" w:space="0" w:color="auto"/>
          <w:shd w:val="clear" w:color="auto" w:fill="FDE9D9"/>
        </w:rPr>
      </w:pPr>
    </w:p>
    <w:p w:rsidR="00901B06" w:rsidRDefault="00901B06" w:rsidP="00B34142">
      <w:pPr>
        <w:pStyle w:val="NoSpacing"/>
        <w:tabs>
          <w:tab w:val="left" w:pos="426"/>
          <w:tab w:val="left" w:pos="1418"/>
          <w:tab w:val="left" w:pos="2694"/>
          <w:tab w:val="left" w:pos="3969"/>
        </w:tabs>
        <w:rPr>
          <w:b/>
          <w:bdr w:val="single" w:sz="4" w:space="0" w:color="auto"/>
          <w:shd w:val="clear" w:color="auto" w:fill="FDE9D9"/>
        </w:rPr>
      </w:pPr>
    </w:p>
    <w:p w:rsidR="00901B06" w:rsidRDefault="00901B06" w:rsidP="00B34142">
      <w:pPr>
        <w:pStyle w:val="NoSpacing"/>
        <w:tabs>
          <w:tab w:val="left" w:pos="426"/>
          <w:tab w:val="left" w:pos="1418"/>
          <w:tab w:val="left" w:pos="2694"/>
          <w:tab w:val="left" w:pos="3969"/>
        </w:tabs>
        <w:rPr>
          <w:b/>
          <w:bdr w:val="single" w:sz="4" w:space="0" w:color="auto"/>
          <w:shd w:val="clear" w:color="auto" w:fill="FDE9D9"/>
        </w:rPr>
      </w:pPr>
    </w:p>
    <w:p w:rsidR="00901B06" w:rsidRDefault="00901B06" w:rsidP="00B34142">
      <w:pPr>
        <w:pStyle w:val="NoSpacing"/>
        <w:tabs>
          <w:tab w:val="left" w:pos="426"/>
          <w:tab w:val="left" w:pos="1418"/>
          <w:tab w:val="left" w:pos="2694"/>
          <w:tab w:val="left" w:pos="3969"/>
        </w:tabs>
        <w:rPr>
          <w:b/>
          <w:bdr w:val="single" w:sz="4" w:space="0" w:color="auto"/>
          <w:shd w:val="clear" w:color="auto" w:fill="FDE9D9"/>
        </w:rPr>
      </w:pPr>
    </w:p>
    <w:p w:rsidR="00901B06" w:rsidRDefault="00901B06" w:rsidP="00B34142">
      <w:pPr>
        <w:pStyle w:val="NoSpacing"/>
        <w:tabs>
          <w:tab w:val="left" w:pos="426"/>
          <w:tab w:val="left" w:pos="1418"/>
          <w:tab w:val="left" w:pos="2694"/>
          <w:tab w:val="left" w:pos="3969"/>
        </w:tabs>
        <w:rPr>
          <w:b/>
          <w:bdr w:val="single" w:sz="4" w:space="0" w:color="auto"/>
          <w:shd w:val="clear" w:color="auto" w:fill="FDE9D9"/>
        </w:rPr>
      </w:pPr>
    </w:p>
    <w:p w:rsidR="00901B06" w:rsidRDefault="00901B06" w:rsidP="00B34142">
      <w:pPr>
        <w:pStyle w:val="NoSpacing"/>
        <w:tabs>
          <w:tab w:val="left" w:pos="426"/>
          <w:tab w:val="left" w:pos="1418"/>
          <w:tab w:val="left" w:pos="2694"/>
          <w:tab w:val="left" w:pos="3969"/>
        </w:tabs>
        <w:rPr>
          <w:b/>
          <w:bdr w:val="single" w:sz="4" w:space="0" w:color="auto"/>
          <w:shd w:val="clear" w:color="auto" w:fill="FDE9D9"/>
        </w:rPr>
      </w:pPr>
    </w:p>
    <w:p w:rsidR="00901B06" w:rsidRDefault="00901B06" w:rsidP="00F97254">
      <w:pPr>
        <w:pStyle w:val="NoSpacing"/>
        <w:tabs>
          <w:tab w:val="left" w:pos="284"/>
          <w:tab w:val="left" w:pos="1418"/>
          <w:tab w:val="left" w:pos="2694"/>
          <w:tab w:val="left" w:pos="3969"/>
        </w:tabs>
        <w:rPr>
          <w:b/>
          <w:bdr w:val="single" w:sz="4" w:space="0" w:color="auto"/>
          <w:shd w:val="clear" w:color="auto" w:fill="FDE9D9"/>
        </w:rPr>
      </w:pPr>
    </w:p>
    <w:p w:rsidR="00901B06" w:rsidRPr="00F97254" w:rsidRDefault="00901B06" w:rsidP="00F97254">
      <w:pPr>
        <w:pStyle w:val="NoSpacing"/>
        <w:tabs>
          <w:tab w:val="left" w:pos="284"/>
          <w:tab w:val="left" w:pos="1418"/>
          <w:tab w:val="left" w:pos="2694"/>
          <w:tab w:val="left" w:pos="3969"/>
        </w:tabs>
        <w:rPr>
          <w:b/>
          <w:sz w:val="6"/>
          <w:szCs w:val="6"/>
          <w:bdr w:val="single" w:sz="4" w:space="0" w:color="auto"/>
          <w:shd w:val="clear" w:color="auto" w:fill="FDE9D9"/>
        </w:rPr>
      </w:pPr>
    </w:p>
    <w:p w:rsidR="00901B06" w:rsidRDefault="00901B06" w:rsidP="00796285">
      <w:pPr>
        <w:pStyle w:val="NoSpacing"/>
        <w:tabs>
          <w:tab w:val="left" w:pos="426"/>
        </w:tabs>
      </w:pPr>
      <w:r w:rsidRPr="006A6095">
        <w:rPr>
          <w:b/>
          <w:bdr w:val="single" w:sz="4" w:space="0" w:color="auto"/>
          <w:shd w:val="clear" w:color="auto" w:fill="FDE9D9"/>
        </w:rPr>
        <w:t>1</w:t>
      </w:r>
      <w:r>
        <w:rPr>
          <w:b/>
          <w:bdr w:val="single" w:sz="4" w:space="0" w:color="auto"/>
          <w:shd w:val="clear" w:color="auto" w:fill="FDE9D9"/>
        </w:rPr>
        <w:t>4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Yukarıdaki paragrafta anlatılan kişi ile ilgili aşağıdakilerden hangisine </w:t>
      </w:r>
      <w:r w:rsidRPr="0099556D">
        <w:rPr>
          <w:u w:val="single"/>
        </w:rPr>
        <w:t>ulaşamayız</w:t>
      </w:r>
      <w:r>
        <w:t>?</w:t>
      </w:r>
    </w:p>
    <w:p w:rsidR="00901B06" w:rsidRPr="0001443B" w:rsidRDefault="00901B06" w:rsidP="00796285">
      <w:pPr>
        <w:pStyle w:val="NoSpacing"/>
        <w:tabs>
          <w:tab w:val="left" w:pos="2694"/>
        </w:tabs>
        <w:rPr>
          <w:sz w:val="6"/>
          <w:szCs w:val="6"/>
        </w:rPr>
      </w:pPr>
    </w:p>
    <w:p w:rsidR="00901B06" w:rsidRDefault="00901B06" w:rsidP="00796285">
      <w:pPr>
        <w:pStyle w:val="NoSpacing"/>
        <w:tabs>
          <w:tab w:val="left" w:pos="2694"/>
        </w:tabs>
      </w:pPr>
      <w:r>
        <w:rPr>
          <w:noProof/>
          <w:lang w:eastAsia="tr-TR"/>
        </w:rPr>
        <w:pict>
          <v:shape id="_x0000_s1049" type="#_x0000_t202" style="position:absolute;margin-left:248.4pt;margin-top:.05pt;width:26.7pt;height:263.55pt;z-index:-251676672" stroked="f">
            <v:textbox style="layout-flow:vertical;mso-layout-flow-alt:bottom-to-top;mso-next-textbox:#_x0000_s1049">
              <w:txbxContent>
                <w:p w:rsidR="00901B06" w:rsidRPr="007F0922" w:rsidRDefault="00901B06">
                  <w:pPr>
                    <w:rPr>
                      <w:rFonts w:ascii="Lucida Handwriting" w:hAnsi="Lucida Handwriting"/>
                      <w:color w:val="F2F2F2"/>
                      <w:sz w:val="16"/>
                      <w:szCs w:val="16"/>
                    </w:rPr>
                  </w:pPr>
                  <w:r w:rsidRPr="007F0922">
                    <w:rPr>
                      <w:rFonts w:ascii="Lucida Handwriting" w:hAnsi="Lucida Handwriting"/>
                      <w:color w:val="F2F2F2"/>
                      <w:sz w:val="16"/>
                      <w:szCs w:val="16"/>
                    </w:rPr>
                    <w:t>S  ü  l  e  y  m  a  n     O  C  A  K     –     o  c  a  k  5  5  6  7</w:t>
                  </w:r>
                </w:p>
              </w:txbxContent>
            </v:textbox>
          </v:shape>
        </w:pict>
      </w: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>Akşamları yıldızları seyretmektedir.</w:t>
      </w:r>
    </w:p>
    <w:p w:rsidR="00901B06" w:rsidRPr="0001443B" w:rsidRDefault="00901B06" w:rsidP="00796285">
      <w:pPr>
        <w:pStyle w:val="NoSpacing"/>
        <w:tabs>
          <w:tab w:val="left" w:pos="2694"/>
        </w:tabs>
      </w:pPr>
      <w:r>
        <w:rPr>
          <w:b/>
        </w:rPr>
        <w:t xml:space="preserve">B)  </w:t>
      </w:r>
      <w:r>
        <w:t>Bilime ilgisi vardır.</w:t>
      </w:r>
    </w:p>
    <w:p w:rsidR="00901B06" w:rsidRDefault="00901B06" w:rsidP="00796285">
      <w:pPr>
        <w:pStyle w:val="NoSpacing"/>
        <w:tabs>
          <w:tab w:val="left" w:pos="284"/>
          <w:tab w:val="left" w:pos="2694"/>
        </w:tabs>
        <w:rPr>
          <w:b/>
        </w:rPr>
      </w:pP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>Elektriğe ilgi duymaktadır.</w:t>
      </w:r>
    </w:p>
    <w:p w:rsidR="00901B06" w:rsidRDefault="00901B06" w:rsidP="00796285">
      <w:pPr>
        <w:pStyle w:val="NoSpacing"/>
        <w:tabs>
          <w:tab w:val="left" w:pos="284"/>
          <w:tab w:val="left" w:pos="2694"/>
        </w:tabs>
      </w:pP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t>Dayısını çok sevmektedir.</w:t>
      </w:r>
    </w:p>
    <w:p w:rsidR="00901B06" w:rsidRPr="0001443B" w:rsidRDefault="00901B06" w:rsidP="008F0E7E">
      <w:pPr>
        <w:pStyle w:val="NoSpacing"/>
        <w:tabs>
          <w:tab w:val="left" w:pos="284"/>
          <w:tab w:val="left" w:pos="2694"/>
        </w:tabs>
      </w:pPr>
    </w:p>
    <w:p w:rsidR="00901B06" w:rsidRDefault="00901B06" w:rsidP="008F0E7E">
      <w:pPr>
        <w:pStyle w:val="NoSpacing"/>
        <w:tabs>
          <w:tab w:val="left" w:pos="709"/>
        </w:tabs>
      </w:pPr>
      <w:r>
        <w:rPr>
          <w:b/>
          <w:bdr w:val="single" w:sz="4" w:space="0" w:color="auto"/>
          <w:shd w:val="clear" w:color="auto" w:fill="FDE9D9"/>
        </w:rPr>
        <w:t>15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Aşağıdaki kelimelerden hangisi sözlükte diğerlerinden </w:t>
      </w:r>
      <w:r w:rsidRPr="00826219">
        <w:rPr>
          <w:u w:val="single"/>
        </w:rPr>
        <w:t>daha önce</w:t>
      </w:r>
      <w:r>
        <w:t xml:space="preserve"> gelir?</w:t>
      </w:r>
      <w:r w:rsidRPr="00CF74F8">
        <w:t xml:space="preserve"> </w:t>
      </w:r>
    </w:p>
    <w:p w:rsidR="00901B06" w:rsidRPr="00EE4FE8" w:rsidRDefault="00901B06" w:rsidP="008F0E7E">
      <w:pPr>
        <w:pStyle w:val="NoSpacing"/>
        <w:tabs>
          <w:tab w:val="left" w:pos="709"/>
        </w:tabs>
        <w:rPr>
          <w:sz w:val="10"/>
          <w:szCs w:val="10"/>
        </w:rPr>
      </w:pPr>
    </w:p>
    <w:p w:rsidR="00901B06" w:rsidRDefault="00901B06" w:rsidP="000D4DE8">
      <w:pPr>
        <w:pStyle w:val="NoSpacing"/>
        <w:tabs>
          <w:tab w:val="left" w:pos="1418"/>
          <w:tab w:val="left" w:pos="2694"/>
          <w:tab w:val="left" w:pos="3969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 xml:space="preserve">sevgi </w:t>
      </w:r>
      <w:r>
        <w:tab/>
      </w:r>
      <w:r w:rsidRPr="0001443B">
        <w:rPr>
          <w:b/>
        </w:rPr>
        <w:t xml:space="preserve">B) </w:t>
      </w:r>
      <w:r>
        <w:rPr>
          <w:b/>
        </w:rPr>
        <w:t xml:space="preserve"> </w:t>
      </w:r>
      <w:r>
        <w:t xml:space="preserve">sevimli </w:t>
      </w:r>
      <w:r>
        <w:tab/>
      </w:r>
      <w:r w:rsidRPr="0001443B">
        <w:rPr>
          <w:b/>
        </w:rPr>
        <w:t>C)</w:t>
      </w:r>
      <w:r>
        <w:rPr>
          <w:b/>
        </w:rPr>
        <w:t xml:space="preserve">  </w:t>
      </w:r>
      <w:r>
        <w:t>sevda</w:t>
      </w:r>
      <w:r>
        <w:rPr>
          <w:b/>
        </w:rPr>
        <w:tab/>
      </w: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t>sevinç</w:t>
      </w:r>
    </w:p>
    <w:p w:rsidR="00901B06" w:rsidRPr="0001443B" w:rsidRDefault="00901B06" w:rsidP="008F0E7E">
      <w:pPr>
        <w:pStyle w:val="NoSpacing"/>
        <w:tabs>
          <w:tab w:val="left" w:pos="284"/>
          <w:tab w:val="left" w:pos="2694"/>
        </w:tabs>
      </w:pPr>
    </w:p>
    <w:p w:rsidR="00901B06" w:rsidRDefault="00901B06" w:rsidP="008F0E7E">
      <w:pPr>
        <w:pStyle w:val="NoSpacing"/>
        <w:tabs>
          <w:tab w:val="left" w:pos="709"/>
        </w:tabs>
      </w:pPr>
      <w:r>
        <w:rPr>
          <w:b/>
          <w:bdr w:val="single" w:sz="4" w:space="0" w:color="auto"/>
          <w:shd w:val="clear" w:color="auto" w:fill="FDE9D9"/>
        </w:rPr>
        <w:t>16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“</w:t>
      </w:r>
      <w:r w:rsidRPr="00FD7E10">
        <w:rPr>
          <w:b/>
          <w:i/>
        </w:rPr>
        <w:t>………… makarna yer, başka hiçbir şey yemezdi.</w:t>
      </w:r>
      <w:r>
        <w:t>” cümlesinde boş bırakılan yere hangi kelime yazılmaz?</w:t>
      </w:r>
    </w:p>
    <w:p w:rsidR="00901B06" w:rsidRPr="00A34DA3" w:rsidRDefault="00901B06" w:rsidP="008F0E7E">
      <w:pPr>
        <w:pStyle w:val="NoSpacing"/>
        <w:tabs>
          <w:tab w:val="left" w:pos="709"/>
        </w:tabs>
        <w:rPr>
          <w:sz w:val="6"/>
          <w:szCs w:val="6"/>
        </w:rPr>
      </w:pPr>
    </w:p>
    <w:p w:rsidR="00901B06" w:rsidRDefault="00901B06" w:rsidP="00F9735E">
      <w:pPr>
        <w:pStyle w:val="NoSpacing"/>
        <w:tabs>
          <w:tab w:val="left" w:pos="2835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>Bir tek</w:t>
      </w:r>
      <w:r>
        <w:tab/>
      </w:r>
      <w:r w:rsidRPr="0001443B">
        <w:rPr>
          <w:b/>
        </w:rPr>
        <w:t xml:space="preserve">B) </w:t>
      </w:r>
      <w:r>
        <w:rPr>
          <w:b/>
        </w:rPr>
        <w:t xml:space="preserve"> </w:t>
      </w:r>
      <w:r>
        <w:t>Genellikle</w:t>
      </w:r>
      <w:r>
        <w:tab/>
      </w:r>
    </w:p>
    <w:p w:rsidR="00901B06" w:rsidRDefault="00901B06" w:rsidP="008F0E7E">
      <w:pPr>
        <w:pStyle w:val="NoSpacing"/>
        <w:tabs>
          <w:tab w:val="left" w:pos="1418"/>
          <w:tab w:val="left" w:pos="2835"/>
          <w:tab w:val="left" w:pos="3969"/>
        </w:tabs>
      </w:pPr>
      <w:r w:rsidRPr="0001443B">
        <w:rPr>
          <w:b/>
        </w:rPr>
        <w:t>C)</w:t>
      </w:r>
      <w:r>
        <w:rPr>
          <w:b/>
        </w:rPr>
        <w:t xml:space="preserve">  </w:t>
      </w:r>
      <w:r>
        <w:t>Sadece</w:t>
      </w:r>
      <w:r>
        <w:rPr>
          <w:b/>
        </w:rPr>
        <w:tab/>
      </w:r>
      <w:r>
        <w:rPr>
          <w:b/>
        </w:rPr>
        <w:tab/>
      </w: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t>Yalnız</w:t>
      </w:r>
    </w:p>
    <w:p w:rsidR="00901B06" w:rsidRPr="00136018" w:rsidRDefault="00901B06" w:rsidP="008F0E7E">
      <w:pPr>
        <w:pStyle w:val="NoSpacing"/>
        <w:tabs>
          <w:tab w:val="left" w:pos="1418"/>
          <w:tab w:val="left" w:pos="2835"/>
          <w:tab w:val="left" w:pos="3969"/>
        </w:tabs>
        <w:rPr>
          <w:b/>
        </w:rPr>
      </w:pPr>
    </w:p>
    <w:p w:rsidR="00901B06" w:rsidRDefault="00901B06" w:rsidP="004D136F">
      <w:pPr>
        <w:pStyle w:val="NoSpacing"/>
        <w:tabs>
          <w:tab w:val="left" w:pos="426"/>
        </w:tabs>
        <w:rPr>
          <w:bdr w:val="single" w:sz="4" w:space="0" w:color="auto"/>
          <w:shd w:val="clear" w:color="auto" w:fill="FBD4B4"/>
        </w:rPr>
      </w:pPr>
      <w:r w:rsidRPr="006A6095">
        <w:rPr>
          <w:b/>
          <w:bdr w:val="single" w:sz="4" w:space="0" w:color="auto"/>
          <w:shd w:val="clear" w:color="auto" w:fill="FDE9D9"/>
        </w:rPr>
        <w:t>1</w:t>
      </w:r>
      <w:r>
        <w:rPr>
          <w:b/>
          <w:bdr w:val="single" w:sz="4" w:space="0" w:color="auto"/>
          <w:shd w:val="clear" w:color="auto" w:fill="FDE9D9"/>
        </w:rPr>
        <w:t>7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Aşağıda kutu içinde verilen sözcükleri uygun boşluklara yazarsak hangisi boşta kalır?</w:t>
      </w:r>
    </w:p>
    <w:p w:rsidR="00901B06" w:rsidRDefault="00901B06" w:rsidP="004D136F">
      <w:pPr>
        <w:pStyle w:val="NoSpacing"/>
        <w:tabs>
          <w:tab w:val="left" w:pos="426"/>
        </w:tabs>
        <w:rPr>
          <w:bdr w:val="single" w:sz="4" w:space="0" w:color="auto"/>
          <w:shd w:val="clear" w:color="auto" w:fill="FBD4B4"/>
        </w:rPr>
      </w:pPr>
      <w:r>
        <w:rPr>
          <w:noProof/>
          <w:lang w:eastAsia="tr-TR"/>
        </w:rPr>
        <w:pict>
          <v:rect id="_x0000_s1050" style="position:absolute;margin-left:.35pt;margin-top:1.35pt;width:76.3pt;height:21.25pt;z-index:251665408">
            <v:textbox style="mso-next-textbox:#_x0000_s1050">
              <w:txbxContent>
                <w:p w:rsidR="00901B06" w:rsidRPr="00C46F5A" w:rsidRDefault="00901B06" w:rsidP="00FC63A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I</w:t>
                  </w:r>
                  <w:r w:rsidRPr="008D4531">
                    <w:rPr>
                      <w:b/>
                      <w:i/>
                      <w:sz w:val="22"/>
                      <w:szCs w:val="22"/>
                    </w:rPr>
                    <w:t>-</w:t>
                  </w:r>
                  <w:r>
                    <w:rPr>
                      <w:i/>
                      <w:sz w:val="22"/>
                      <w:szCs w:val="22"/>
                    </w:rPr>
                    <w:t xml:space="preserve"> yeterince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168.4pt;margin-top:1.35pt;width:58.25pt;height:21.25pt;z-index:251662336">
            <v:textbox style="mso-next-textbox:#_x0000_s1051">
              <w:txbxContent>
                <w:p w:rsidR="00901B06" w:rsidRPr="00C46F5A" w:rsidRDefault="00901B06" w:rsidP="00FC63A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III</w:t>
                  </w:r>
                  <w:r w:rsidRPr="008D4531">
                    <w:rPr>
                      <w:b/>
                      <w:i/>
                      <w:sz w:val="22"/>
                      <w:szCs w:val="22"/>
                    </w:rPr>
                    <w:t>-</w:t>
                  </w:r>
                  <w:r>
                    <w:rPr>
                      <w:i/>
                      <w:sz w:val="22"/>
                      <w:szCs w:val="22"/>
                    </w:rPr>
                    <w:t xml:space="preserve"> asla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margin-left:81.25pt;margin-top:1.35pt;width:81.45pt;height:21.25pt;z-index:251661312">
            <v:textbox style="mso-next-textbox:#_x0000_s1052">
              <w:txbxContent>
                <w:p w:rsidR="00901B06" w:rsidRPr="00C46F5A" w:rsidRDefault="00901B06" w:rsidP="00FC63A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II</w:t>
                  </w:r>
                  <w:r w:rsidRPr="008D4531">
                    <w:rPr>
                      <w:b/>
                      <w:i/>
                      <w:sz w:val="22"/>
                      <w:szCs w:val="22"/>
                    </w:rPr>
                    <w:t>-</w:t>
                  </w:r>
                  <w:r>
                    <w:rPr>
                      <w:i/>
                      <w:sz w:val="22"/>
                      <w:szCs w:val="22"/>
                    </w:rPr>
                    <w:t xml:space="preserve"> daha güzel</w:t>
                  </w:r>
                </w:p>
              </w:txbxContent>
            </v:textbox>
          </v:rect>
        </w:pict>
      </w:r>
    </w:p>
    <w:p w:rsidR="00901B06" w:rsidRDefault="00901B06" w:rsidP="004D136F">
      <w:pPr>
        <w:pStyle w:val="NoSpacing"/>
        <w:tabs>
          <w:tab w:val="left" w:pos="426"/>
        </w:tabs>
        <w:rPr>
          <w:bdr w:val="single" w:sz="4" w:space="0" w:color="auto"/>
          <w:shd w:val="clear" w:color="auto" w:fill="FBD4B4"/>
        </w:rPr>
      </w:pPr>
    </w:p>
    <w:p w:rsidR="00901B06" w:rsidRDefault="00901B06" w:rsidP="004D136F">
      <w:pPr>
        <w:pStyle w:val="NoSpacing"/>
        <w:tabs>
          <w:tab w:val="left" w:pos="426"/>
        </w:tabs>
        <w:rPr>
          <w:bdr w:val="single" w:sz="4" w:space="0" w:color="auto"/>
          <w:shd w:val="clear" w:color="auto" w:fill="FBD4B4"/>
        </w:rPr>
      </w:pPr>
      <w:r>
        <w:rPr>
          <w:noProof/>
          <w:lang w:eastAsia="tr-TR"/>
        </w:rPr>
        <w:pict>
          <v:rect id="_x0000_s1053" style="position:absolute;margin-left:162.7pt;margin-top:.5pt;width:72.95pt;height:21.25pt;z-index:251663360">
            <v:textbox style="mso-next-textbox:#_x0000_s1053">
              <w:txbxContent>
                <w:p w:rsidR="00901B06" w:rsidRPr="00C46F5A" w:rsidRDefault="00901B06" w:rsidP="00FC63A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V</w:t>
                  </w:r>
                  <w:r>
                    <w:rPr>
                      <w:b/>
                      <w:i/>
                      <w:sz w:val="22"/>
                      <w:szCs w:val="22"/>
                    </w:rPr>
                    <w:t>I</w:t>
                  </w:r>
                  <w:r w:rsidRPr="008D4531">
                    <w:rPr>
                      <w:b/>
                      <w:i/>
                      <w:sz w:val="22"/>
                      <w:szCs w:val="22"/>
                    </w:rPr>
                    <w:t>-</w:t>
                  </w:r>
                  <w:r>
                    <w:rPr>
                      <w:i/>
                      <w:sz w:val="22"/>
                      <w:szCs w:val="22"/>
                    </w:rPr>
                    <w:t xml:space="preserve"> özellikle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88.9pt;margin-top:.5pt;width:67.25pt;height:21.25pt;z-index:251664384">
            <v:textbox style="mso-next-textbox:#_x0000_s1054">
              <w:txbxContent>
                <w:p w:rsidR="00901B06" w:rsidRPr="00C46F5A" w:rsidRDefault="00901B06" w:rsidP="00FC63A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V</w:t>
                  </w:r>
                  <w:r w:rsidRPr="008D4531">
                    <w:rPr>
                      <w:b/>
                      <w:i/>
                      <w:sz w:val="22"/>
                      <w:szCs w:val="22"/>
                    </w:rPr>
                    <w:t>-</w:t>
                  </w:r>
                  <w:r>
                    <w:rPr>
                      <w:i/>
                      <w:sz w:val="22"/>
                      <w:szCs w:val="22"/>
                    </w:rPr>
                    <w:t xml:space="preserve"> mutlaka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5" style="position:absolute;margin-left:.35pt;margin-top:.5pt;width:80.9pt;height:21.25pt;z-index:251660288">
            <v:textbox style="mso-next-textbox:#_x0000_s1055">
              <w:txbxContent>
                <w:p w:rsidR="00901B06" w:rsidRPr="00C46F5A" w:rsidRDefault="00901B06" w:rsidP="00FC63A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IV</w:t>
                  </w:r>
                  <w:r w:rsidRPr="008D4531">
                    <w:rPr>
                      <w:b/>
                      <w:i/>
                      <w:sz w:val="22"/>
                      <w:szCs w:val="22"/>
                    </w:rPr>
                    <w:t>-</w:t>
                  </w:r>
                  <w:r>
                    <w:rPr>
                      <w:i/>
                      <w:sz w:val="22"/>
                      <w:szCs w:val="22"/>
                    </w:rPr>
                    <w:t xml:space="preserve"> en önemli</w:t>
                  </w:r>
                </w:p>
              </w:txbxContent>
            </v:textbox>
          </v:rect>
        </w:pict>
      </w:r>
    </w:p>
    <w:p w:rsidR="00901B06" w:rsidRPr="00796285" w:rsidRDefault="00901B06" w:rsidP="004D136F">
      <w:pPr>
        <w:pStyle w:val="NoSpacing"/>
        <w:tabs>
          <w:tab w:val="left" w:pos="426"/>
        </w:tabs>
        <w:rPr>
          <w:bdr w:val="single" w:sz="4" w:space="0" w:color="auto"/>
          <w:shd w:val="clear" w:color="auto" w:fill="FBD4B4"/>
        </w:rPr>
      </w:pPr>
    </w:p>
    <w:p w:rsidR="00901B06" w:rsidRPr="0001443B" w:rsidRDefault="00901B06" w:rsidP="004D136F">
      <w:pPr>
        <w:pStyle w:val="NoSpacing"/>
        <w:tabs>
          <w:tab w:val="left" w:pos="2694"/>
        </w:tabs>
        <w:rPr>
          <w:sz w:val="6"/>
          <w:szCs w:val="6"/>
        </w:rPr>
      </w:pPr>
    </w:p>
    <w:p w:rsidR="00901B06" w:rsidRPr="001C3BB9" w:rsidRDefault="00901B06" w:rsidP="009319BB">
      <w:pPr>
        <w:pStyle w:val="NoSpacing"/>
        <w:numPr>
          <w:ilvl w:val="0"/>
          <w:numId w:val="24"/>
        </w:numPr>
        <w:tabs>
          <w:tab w:val="left" w:pos="284"/>
        </w:tabs>
        <w:rPr>
          <w:i/>
        </w:rPr>
      </w:pPr>
      <w:r w:rsidRPr="001C3BB9">
        <w:rPr>
          <w:i/>
        </w:rPr>
        <w:t>Kar çok güzel ama soğuk olmasa …………… olacaktı.</w:t>
      </w:r>
    </w:p>
    <w:p w:rsidR="00901B06" w:rsidRPr="001C3BB9" w:rsidRDefault="00901B06" w:rsidP="009319BB">
      <w:pPr>
        <w:pStyle w:val="NoSpacing"/>
        <w:numPr>
          <w:ilvl w:val="0"/>
          <w:numId w:val="24"/>
        </w:numPr>
        <w:tabs>
          <w:tab w:val="left" w:pos="284"/>
        </w:tabs>
        <w:ind w:left="284" w:hanging="284"/>
        <w:rPr>
          <w:i/>
        </w:rPr>
      </w:pPr>
      <w:r w:rsidRPr="001C3BB9">
        <w:rPr>
          <w:i/>
        </w:rPr>
        <w:t>Yemeklerden önce ve sonra ellerimizi ………………… yıkamalıyız.</w:t>
      </w:r>
    </w:p>
    <w:p w:rsidR="00901B06" w:rsidRPr="001C3BB9" w:rsidRDefault="00901B06" w:rsidP="009319BB">
      <w:pPr>
        <w:pStyle w:val="NoSpacing"/>
        <w:numPr>
          <w:ilvl w:val="0"/>
          <w:numId w:val="24"/>
        </w:numPr>
        <w:tabs>
          <w:tab w:val="left" w:pos="284"/>
          <w:tab w:val="left" w:pos="2694"/>
        </w:tabs>
        <w:ind w:left="284" w:hanging="284"/>
        <w:rPr>
          <w:b/>
          <w:i/>
        </w:rPr>
      </w:pPr>
      <w:r w:rsidRPr="001C3BB9">
        <w:rPr>
          <w:i/>
        </w:rPr>
        <w:t>………………… vitamin deposu sebze ve meyveler yemeyi ……………… ihmal etmemeliyiz.</w:t>
      </w:r>
    </w:p>
    <w:p w:rsidR="00901B06" w:rsidRPr="001C3BB9" w:rsidRDefault="00901B06" w:rsidP="009319BB">
      <w:pPr>
        <w:pStyle w:val="NoSpacing"/>
        <w:numPr>
          <w:ilvl w:val="0"/>
          <w:numId w:val="24"/>
        </w:numPr>
        <w:tabs>
          <w:tab w:val="left" w:pos="284"/>
          <w:tab w:val="left" w:pos="2694"/>
        </w:tabs>
        <w:rPr>
          <w:i/>
        </w:rPr>
      </w:pPr>
      <w:r w:rsidRPr="001C3BB9">
        <w:rPr>
          <w:i/>
        </w:rPr>
        <w:t>Sağlıklı olmak için ………………… kural, yediklerimize, içtiklerimize dikkat etmektir.</w:t>
      </w:r>
    </w:p>
    <w:p w:rsidR="00901B06" w:rsidRPr="0010426A" w:rsidRDefault="00901B06" w:rsidP="00D8652E">
      <w:pPr>
        <w:pStyle w:val="NoSpacing"/>
        <w:tabs>
          <w:tab w:val="left" w:pos="2694"/>
        </w:tabs>
        <w:rPr>
          <w:rFonts w:cs="Calibri"/>
          <w:sz w:val="6"/>
          <w:szCs w:val="6"/>
        </w:rPr>
      </w:pPr>
    </w:p>
    <w:p w:rsidR="00901B06" w:rsidRDefault="00901B06" w:rsidP="00C073E6">
      <w:pPr>
        <w:pStyle w:val="NoSpacing"/>
        <w:tabs>
          <w:tab w:val="left" w:pos="2694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>yeterince</w:t>
      </w:r>
      <w:r w:rsidRPr="0001443B">
        <w:rPr>
          <w:b/>
        </w:rPr>
        <w:tab/>
        <w:t xml:space="preserve">B) </w:t>
      </w:r>
      <w:r>
        <w:rPr>
          <w:b/>
        </w:rPr>
        <w:t xml:space="preserve"> </w:t>
      </w:r>
      <w:r>
        <w:t>özellikle</w:t>
      </w:r>
    </w:p>
    <w:p w:rsidR="00901B06" w:rsidRDefault="00901B06" w:rsidP="00C073E6">
      <w:pPr>
        <w:pStyle w:val="NoSpacing"/>
        <w:tabs>
          <w:tab w:val="left" w:pos="2694"/>
        </w:tabs>
      </w:pP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>en önemli</w:t>
      </w:r>
      <w:r>
        <w:rPr>
          <w:b/>
        </w:rPr>
        <w:tab/>
      </w: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t>mutlaka</w:t>
      </w:r>
    </w:p>
    <w:p w:rsidR="00901B06" w:rsidRDefault="00901B06" w:rsidP="00D8652E">
      <w:pPr>
        <w:pStyle w:val="NoSpacing"/>
        <w:tabs>
          <w:tab w:val="left" w:pos="2694"/>
        </w:tabs>
        <w:ind w:left="360"/>
      </w:pPr>
    </w:p>
    <w:p w:rsidR="00901B06" w:rsidRDefault="00901B06" w:rsidP="00C073E6">
      <w:pPr>
        <w:pStyle w:val="NoSpacing"/>
        <w:tabs>
          <w:tab w:val="left" w:pos="426"/>
        </w:tabs>
      </w:pPr>
      <w:r>
        <w:rPr>
          <w:b/>
          <w:bdr w:val="single" w:sz="4" w:space="0" w:color="auto"/>
          <w:shd w:val="clear" w:color="auto" w:fill="FDE9D9"/>
        </w:rPr>
        <w:t>18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Aşağıdaki cümlelerin hangisinde </w:t>
      </w:r>
      <w:r w:rsidRPr="00476185">
        <w:rPr>
          <w:u w:val="single"/>
        </w:rPr>
        <w:t>adların yerine kullanılan</w:t>
      </w:r>
      <w:r>
        <w:t xml:space="preserve"> bir sözcük </w:t>
      </w:r>
      <w:r w:rsidRPr="00476185">
        <w:rPr>
          <w:u w:val="single"/>
        </w:rPr>
        <w:t>yoktur</w:t>
      </w:r>
      <w:r>
        <w:t>?</w:t>
      </w:r>
    </w:p>
    <w:p w:rsidR="00901B06" w:rsidRPr="0001443B" w:rsidRDefault="00901B06" w:rsidP="00C073E6">
      <w:pPr>
        <w:pStyle w:val="NoSpacing"/>
        <w:tabs>
          <w:tab w:val="left" w:pos="2694"/>
        </w:tabs>
        <w:rPr>
          <w:sz w:val="6"/>
          <w:szCs w:val="6"/>
        </w:rPr>
      </w:pPr>
    </w:p>
    <w:p w:rsidR="00901B06" w:rsidRDefault="00901B06" w:rsidP="00C073E6">
      <w:pPr>
        <w:pStyle w:val="NoSpacing"/>
        <w:tabs>
          <w:tab w:val="left" w:pos="2694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>Bunlar, onun şakalarından pek hoşlanmaz.</w:t>
      </w:r>
    </w:p>
    <w:p w:rsidR="00901B06" w:rsidRPr="0001443B" w:rsidRDefault="00901B06" w:rsidP="00C073E6">
      <w:pPr>
        <w:pStyle w:val="NoSpacing"/>
        <w:tabs>
          <w:tab w:val="left" w:pos="2694"/>
        </w:tabs>
      </w:pPr>
      <w:r>
        <w:rPr>
          <w:b/>
        </w:rPr>
        <w:t xml:space="preserve">B)  </w:t>
      </w:r>
      <w:r>
        <w:t>Annem, kardeşimin ödevine yardım etmiş.</w:t>
      </w:r>
    </w:p>
    <w:p w:rsidR="00901B06" w:rsidRDefault="00901B06" w:rsidP="00C073E6">
      <w:pPr>
        <w:pStyle w:val="NoSpacing"/>
        <w:tabs>
          <w:tab w:val="left" w:pos="284"/>
          <w:tab w:val="left" w:pos="2694"/>
        </w:tabs>
        <w:rPr>
          <w:b/>
        </w:rPr>
      </w:pP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>Bizimle birlikte oynamayacakmış.</w:t>
      </w:r>
    </w:p>
    <w:p w:rsidR="00901B06" w:rsidRDefault="00901B06" w:rsidP="00C073E6">
      <w:pPr>
        <w:pStyle w:val="NoSpacing"/>
        <w:tabs>
          <w:tab w:val="left" w:pos="284"/>
          <w:tab w:val="left" w:pos="2694"/>
        </w:tabs>
      </w:pP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t>En erken siz mi geldiniz?</w:t>
      </w:r>
    </w:p>
    <w:p w:rsidR="00901B06" w:rsidRDefault="00901B06" w:rsidP="00C073E6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901B06" w:rsidRPr="00C5069F" w:rsidRDefault="00901B06" w:rsidP="00C5069F">
      <w:pPr>
        <w:pStyle w:val="NoSpacing"/>
        <w:tabs>
          <w:tab w:val="left" w:pos="1418"/>
          <w:tab w:val="left" w:pos="2694"/>
          <w:tab w:val="left" w:pos="3969"/>
        </w:tabs>
        <w:rPr>
          <w:b/>
        </w:rPr>
      </w:pPr>
      <w:r w:rsidRPr="006A6095">
        <w:rPr>
          <w:b/>
          <w:bdr w:val="single" w:sz="4" w:space="0" w:color="auto"/>
          <w:shd w:val="clear" w:color="auto" w:fill="FDE9D9"/>
        </w:rPr>
        <w:t>1</w:t>
      </w:r>
      <w:r>
        <w:rPr>
          <w:b/>
          <w:bdr w:val="single" w:sz="4" w:space="0" w:color="auto"/>
          <w:shd w:val="clear" w:color="auto" w:fill="FDE9D9"/>
        </w:rPr>
        <w:t>9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Aşağıdaki cümlelerin hangisinde </w:t>
      </w:r>
      <w:r w:rsidRPr="00D55954">
        <w:rPr>
          <w:b/>
        </w:rPr>
        <w:t>kişinin kendi düşüncesi</w:t>
      </w:r>
      <w:r>
        <w:t xml:space="preserve"> vardır?</w:t>
      </w:r>
    </w:p>
    <w:p w:rsidR="00901B06" w:rsidRPr="0001443B" w:rsidRDefault="00901B06" w:rsidP="00C5069F">
      <w:pPr>
        <w:pStyle w:val="NoSpacing"/>
        <w:tabs>
          <w:tab w:val="left" w:pos="2694"/>
        </w:tabs>
        <w:rPr>
          <w:sz w:val="6"/>
          <w:szCs w:val="6"/>
        </w:rPr>
      </w:pPr>
    </w:p>
    <w:p w:rsidR="00901B06" w:rsidRDefault="00901B06" w:rsidP="00C5069F">
      <w:pPr>
        <w:pStyle w:val="NoSpacing"/>
        <w:tabs>
          <w:tab w:val="left" w:pos="2694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>Kahvaltıda mutlaka sucuklu yumurta yenmelidir.</w:t>
      </w:r>
    </w:p>
    <w:p w:rsidR="00901B06" w:rsidRPr="0001443B" w:rsidRDefault="00901B06" w:rsidP="00C5069F">
      <w:pPr>
        <w:pStyle w:val="NoSpacing"/>
        <w:tabs>
          <w:tab w:val="left" w:pos="2694"/>
        </w:tabs>
      </w:pPr>
      <w:r>
        <w:rPr>
          <w:b/>
        </w:rPr>
        <w:t xml:space="preserve">B)  </w:t>
      </w:r>
      <w:r>
        <w:t>Mikroplar, gözle görülmeyecek kadar küçük canlılardır.</w:t>
      </w:r>
    </w:p>
    <w:p w:rsidR="00901B06" w:rsidRDefault="00901B06" w:rsidP="00C5069F">
      <w:pPr>
        <w:pStyle w:val="NoSpacing"/>
        <w:tabs>
          <w:tab w:val="left" w:pos="284"/>
          <w:tab w:val="left" w:pos="2694"/>
        </w:tabs>
        <w:rPr>
          <w:b/>
        </w:rPr>
      </w:pP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>Aşı bizi hastalıklara karşı korur.</w:t>
      </w:r>
    </w:p>
    <w:p w:rsidR="00901B06" w:rsidRDefault="00901B06" w:rsidP="00C5069F">
      <w:pPr>
        <w:pStyle w:val="NoSpacing"/>
        <w:tabs>
          <w:tab w:val="left" w:pos="284"/>
          <w:tab w:val="left" w:pos="2694"/>
        </w:tabs>
      </w:pP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t>Japonya’da depremden sonra tsunami oluştu.</w:t>
      </w:r>
    </w:p>
    <w:p w:rsidR="00901B06" w:rsidRDefault="00901B06" w:rsidP="0052117B">
      <w:pPr>
        <w:pStyle w:val="NoSpacing"/>
        <w:tabs>
          <w:tab w:val="left" w:pos="426"/>
        </w:tabs>
        <w:rPr>
          <w:b/>
        </w:rPr>
      </w:pPr>
    </w:p>
    <w:p w:rsidR="00901B06" w:rsidRDefault="00901B06" w:rsidP="00BD0F9F">
      <w:pPr>
        <w:pStyle w:val="NoSpacing"/>
        <w:tabs>
          <w:tab w:val="left" w:pos="284"/>
          <w:tab w:val="left" w:pos="1843"/>
          <w:tab w:val="left" w:pos="2835"/>
          <w:tab w:val="left" w:pos="3969"/>
        </w:tabs>
      </w:pPr>
      <w:r>
        <w:rPr>
          <w:noProof/>
          <w:lang w:eastAsia="tr-TR"/>
        </w:rPr>
        <w:pict>
          <v:oval id="_x0000_s1056" style="position:absolute;margin-left:79.35pt;margin-top:1.25pt;width:9.8pt;height:9.5pt;z-index:251672576" fillcolor="#eaf1dd" strokeweight="1.25p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7" type="#_x0000_t5" style="position:absolute;margin-left:128.85pt;margin-top:1.25pt;width:11pt;height:9.5pt;z-index:251673600" fillcolor="#daeef3" strokeweight="1pt"/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58" type="#_x0000_t4" style="position:absolute;margin-left:21.35pt;margin-top:1.25pt;width:12pt;height:12pt;z-index:251671552" fillcolor="#dbe5f1" strokeweight="1.25pt"/>
        </w:pict>
      </w: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59" type="#_x0000_t21" style="position:absolute;margin-left:182.35pt;margin-top:1.25pt;width:14.5pt;height:9.5pt;z-index:251669504" fillcolor="#dbe5f1" strokeweight="1.25pt"/>
        </w:pict>
      </w:r>
      <w:r>
        <w:rPr>
          <w:b/>
          <w:bdr w:val="single" w:sz="4" w:space="0" w:color="auto"/>
          <w:shd w:val="clear" w:color="auto" w:fill="FDE9D9"/>
        </w:rPr>
        <w:t>20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       </w:t>
      </w:r>
      <w:r w:rsidRPr="00002862">
        <w:rPr>
          <w:b/>
        </w:rPr>
        <w:t>şen</w:t>
      </w:r>
      <w:r>
        <w:tab/>
      </w:r>
      <w:r w:rsidRPr="00002862">
        <w:rPr>
          <w:b/>
        </w:rPr>
        <w:t>söz</w:t>
      </w:r>
      <w:r>
        <w:tab/>
      </w:r>
      <w:r w:rsidRPr="00002862">
        <w:rPr>
          <w:b/>
        </w:rPr>
        <w:t>odun</w:t>
      </w:r>
      <w:r>
        <w:tab/>
      </w:r>
      <w:r w:rsidRPr="00002862">
        <w:rPr>
          <w:b/>
        </w:rPr>
        <w:t>yağmurlu</w:t>
      </w:r>
    </w:p>
    <w:p w:rsidR="00901B06" w:rsidRPr="00526B35" w:rsidRDefault="00901B06" w:rsidP="00BD0F9F">
      <w:pPr>
        <w:pStyle w:val="NoSpacing"/>
        <w:tabs>
          <w:tab w:val="left" w:pos="284"/>
          <w:tab w:val="left" w:pos="1843"/>
          <w:tab w:val="left" w:pos="2835"/>
          <w:tab w:val="left" w:pos="3969"/>
        </w:tabs>
        <w:rPr>
          <w:sz w:val="6"/>
          <w:szCs w:val="6"/>
        </w:rPr>
      </w:pPr>
    </w:p>
    <w:p w:rsidR="00901B06" w:rsidRDefault="00901B06" w:rsidP="00BD0F9F">
      <w:pPr>
        <w:pStyle w:val="NoSpacing"/>
        <w:tabs>
          <w:tab w:val="left" w:pos="284"/>
          <w:tab w:val="left" w:pos="1843"/>
          <w:tab w:val="left" w:pos="2835"/>
          <w:tab w:val="left" w:pos="3969"/>
        </w:tabs>
        <w:rPr>
          <w:rFonts w:cs="Calibri"/>
          <w:i/>
        </w:rPr>
      </w:pPr>
      <w:r>
        <w:t>Yukarıdaki sözcüklere “</w:t>
      </w:r>
      <w:r w:rsidRPr="00BD0F9F">
        <w:rPr>
          <w:b/>
        </w:rPr>
        <w:t>-lik</w:t>
      </w:r>
      <w:r>
        <w:t>” yapım eki getirilerek yeni sözcükler türetilmek isteniyor. Hangi şekle ait sözcük buna uygun değildir?</w:t>
      </w:r>
    </w:p>
    <w:p w:rsidR="00901B06" w:rsidRPr="0010426A" w:rsidRDefault="00901B06" w:rsidP="00765AD7">
      <w:pPr>
        <w:pStyle w:val="NoSpacing"/>
        <w:tabs>
          <w:tab w:val="left" w:pos="2694"/>
        </w:tabs>
        <w:rPr>
          <w:rFonts w:cs="Calibri"/>
          <w:sz w:val="6"/>
          <w:szCs w:val="6"/>
        </w:rPr>
      </w:pPr>
    </w:p>
    <w:p w:rsidR="00901B06" w:rsidRDefault="00901B06" w:rsidP="007E0AB8">
      <w:pPr>
        <w:pStyle w:val="NoSpacing"/>
        <w:tabs>
          <w:tab w:val="left" w:pos="1418"/>
          <w:tab w:val="left" w:pos="2694"/>
          <w:tab w:val="left" w:pos="3969"/>
        </w:tabs>
      </w:pPr>
      <w:r>
        <w:rPr>
          <w:noProof/>
          <w:lang w:eastAsia="tr-TR"/>
        </w:rPr>
        <w:pict>
          <v:shape id="_x0000_s1060" type="#_x0000_t21" style="position:absolute;margin-left:146.35pt;margin-top:1.4pt;width:14.5pt;height:9.5pt;z-index:251670528" fillcolor="#dbe5f1" strokeweight="1.25pt"/>
        </w:pict>
      </w:r>
      <w:r>
        <w:rPr>
          <w:noProof/>
          <w:lang w:eastAsia="tr-TR"/>
        </w:rPr>
        <w:pict>
          <v:shape id="_x0000_s1061" type="#_x0000_t4" style="position:absolute;margin-left:12.85pt;margin-top:1.4pt;width:12pt;height:12pt;z-index:251666432" fillcolor="#dbe5f1" strokeweight="1.25pt"/>
        </w:pict>
      </w:r>
      <w:r>
        <w:rPr>
          <w:noProof/>
          <w:lang w:eastAsia="tr-TR"/>
        </w:rPr>
        <w:pict>
          <v:shape id="_x0000_s1062" type="#_x0000_t5" style="position:absolute;margin-left:211.35pt;margin-top:1.4pt;width:11pt;height:9.5pt;z-index:251667456" fillcolor="#daeef3" strokeweight="1pt"/>
        </w:pict>
      </w:r>
      <w:r>
        <w:rPr>
          <w:noProof/>
          <w:lang w:eastAsia="tr-TR"/>
        </w:rPr>
        <w:pict>
          <v:oval id="_x0000_s1063" style="position:absolute;margin-left:86.35pt;margin-top:1.4pt;width:9.8pt;height:9.5pt;z-index:251668480" fillcolor="#eaf1dd" strokeweight="1.25pt"/>
        </w:pict>
      </w:r>
      <w:r w:rsidRPr="0001443B">
        <w:rPr>
          <w:b/>
        </w:rPr>
        <w:t xml:space="preserve">A) </w:t>
      </w:r>
      <w:r>
        <w:rPr>
          <w:b/>
        </w:rPr>
        <w:t xml:space="preserve"> </w:t>
      </w:r>
      <w:r w:rsidRPr="0001443B">
        <w:rPr>
          <w:b/>
        </w:rPr>
        <w:tab/>
        <w:t xml:space="preserve">B) </w:t>
      </w:r>
      <w:r>
        <w:rPr>
          <w:b/>
        </w:rPr>
        <w:t xml:space="preserve"> </w:t>
      </w:r>
      <w:r>
        <w:t xml:space="preserve"> </w:t>
      </w:r>
      <w:r>
        <w:tab/>
      </w:r>
      <w:r w:rsidRPr="0001443B">
        <w:rPr>
          <w:b/>
        </w:rPr>
        <w:t xml:space="preserve">C) </w:t>
      </w:r>
      <w:r>
        <w:rPr>
          <w:b/>
        </w:rPr>
        <w:t xml:space="preserve"> </w:t>
      </w:r>
      <w:r w:rsidRPr="0001443B">
        <w:rPr>
          <w:b/>
        </w:rPr>
        <w:tab/>
        <w:t xml:space="preserve">D) </w:t>
      </w:r>
      <w:r>
        <w:rPr>
          <w:b/>
        </w:rPr>
        <w:t xml:space="preserve"> </w:t>
      </w:r>
      <w:r>
        <w:t xml:space="preserve"> </w:t>
      </w:r>
    </w:p>
    <w:p w:rsidR="00901B06" w:rsidRDefault="00901B06" w:rsidP="00765AD7">
      <w:pPr>
        <w:pStyle w:val="NoSpacing"/>
        <w:tabs>
          <w:tab w:val="left" w:pos="709"/>
        </w:tabs>
        <w:rPr>
          <w:b/>
        </w:rPr>
      </w:pPr>
    </w:p>
    <w:p w:rsidR="00901B06" w:rsidRDefault="00901B06" w:rsidP="00AC1005">
      <w:pPr>
        <w:pStyle w:val="NoSpacing"/>
        <w:tabs>
          <w:tab w:val="left" w:pos="426"/>
        </w:tabs>
      </w:pPr>
      <w:r>
        <w:rPr>
          <w:b/>
          <w:bdr w:val="single" w:sz="4" w:space="0" w:color="auto"/>
          <w:shd w:val="clear" w:color="auto" w:fill="FDE9D9"/>
        </w:rPr>
        <w:t>21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Hangi cümledeki deyim, yanlış kullanılmıştır?</w:t>
      </w:r>
    </w:p>
    <w:p w:rsidR="00901B06" w:rsidRPr="0001443B" w:rsidRDefault="00901B06" w:rsidP="00AC1005">
      <w:pPr>
        <w:pStyle w:val="NoSpacing"/>
        <w:tabs>
          <w:tab w:val="left" w:pos="2694"/>
        </w:tabs>
        <w:rPr>
          <w:sz w:val="6"/>
          <w:szCs w:val="6"/>
        </w:rPr>
      </w:pPr>
    </w:p>
    <w:p w:rsidR="00901B06" w:rsidRDefault="00901B06" w:rsidP="00AC1005">
      <w:pPr>
        <w:pStyle w:val="NoSpacing"/>
        <w:tabs>
          <w:tab w:val="left" w:pos="2694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>Kimsenin hatasını yüzüne vurma.</w:t>
      </w:r>
    </w:p>
    <w:p w:rsidR="00901B06" w:rsidRPr="0001443B" w:rsidRDefault="00901B06" w:rsidP="00AC1005">
      <w:pPr>
        <w:pStyle w:val="NoSpacing"/>
        <w:tabs>
          <w:tab w:val="left" w:pos="2694"/>
        </w:tabs>
      </w:pPr>
      <w:r>
        <w:rPr>
          <w:b/>
        </w:rPr>
        <w:t xml:space="preserve">B)  </w:t>
      </w:r>
      <w:r>
        <w:t>Bu önemsiz sözlere kulak asma.</w:t>
      </w:r>
    </w:p>
    <w:p w:rsidR="00901B06" w:rsidRDefault="00901B06" w:rsidP="00AC1005">
      <w:pPr>
        <w:pStyle w:val="NoSpacing"/>
        <w:tabs>
          <w:tab w:val="left" w:pos="284"/>
          <w:tab w:val="left" w:pos="2694"/>
        </w:tabs>
        <w:rPr>
          <w:b/>
        </w:rPr>
      </w:pP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>Bana ayak bağı olma, işimi çabuk bitireyim.</w:t>
      </w:r>
    </w:p>
    <w:p w:rsidR="00901B06" w:rsidRDefault="00901B06" w:rsidP="00AC1005">
      <w:pPr>
        <w:pStyle w:val="NoSpacing"/>
        <w:tabs>
          <w:tab w:val="left" w:pos="284"/>
          <w:tab w:val="left" w:pos="2694"/>
        </w:tabs>
      </w:pP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t>Herkese yardım et, elinden geleni ardına koyma.</w:t>
      </w:r>
    </w:p>
    <w:p w:rsidR="00901B06" w:rsidRDefault="00901B06" w:rsidP="00F2456A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901B06" w:rsidRDefault="00901B06" w:rsidP="0038734A">
      <w:pPr>
        <w:pStyle w:val="NoSpacing"/>
        <w:tabs>
          <w:tab w:val="left" w:pos="426"/>
        </w:tabs>
      </w:pPr>
      <w:r w:rsidRPr="006A6095">
        <w:rPr>
          <w:b/>
          <w:bdr w:val="single" w:sz="4" w:space="0" w:color="auto"/>
          <w:shd w:val="clear" w:color="auto" w:fill="FDE9D9"/>
        </w:rPr>
        <w:t>2</w:t>
      </w:r>
      <w:r>
        <w:rPr>
          <w:b/>
          <w:bdr w:val="single" w:sz="4" w:space="0" w:color="auto"/>
          <w:shd w:val="clear" w:color="auto" w:fill="FDE9D9"/>
        </w:rPr>
        <w:t>2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Hangi cümledeki sözcükte yazım yanlışı yapılmıştır?</w:t>
      </w:r>
    </w:p>
    <w:p w:rsidR="00901B06" w:rsidRPr="0001443B" w:rsidRDefault="00901B06" w:rsidP="0038734A">
      <w:pPr>
        <w:pStyle w:val="NoSpacing"/>
        <w:tabs>
          <w:tab w:val="left" w:pos="2694"/>
        </w:tabs>
        <w:rPr>
          <w:sz w:val="6"/>
          <w:szCs w:val="6"/>
        </w:rPr>
      </w:pPr>
    </w:p>
    <w:p w:rsidR="00901B06" w:rsidRDefault="00901B06" w:rsidP="0038734A">
      <w:pPr>
        <w:pStyle w:val="NoSpacing"/>
        <w:tabs>
          <w:tab w:val="left" w:pos="2694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>Komşumuzun küçük kızının, renkli bir Dünya’sı vardı.</w:t>
      </w:r>
    </w:p>
    <w:p w:rsidR="00901B06" w:rsidRPr="0001443B" w:rsidRDefault="00901B06" w:rsidP="0038734A">
      <w:pPr>
        <w:pStyle w:val="NoSpacing"/>
        <w:tabs>
          <w:tab w:val="left" w:pos="2694"/>
        </w:tabs>
      </w:pPr>
      <w:r>
        <w:rPr>
          <w:b/>
        </w:rPr>
        <w:t xml:space="preserve">B)  </w:t>
      </w:r>
      <w:r>
        <w:t>Dünya’nın uydusu Ay’dır.</w:t>
      </w:r>
    </w:p>
    <w:p w:rsidR="00901B06" w:rsidRDefault="00901B06" w:rsidP="0038734A">
      <w:pPr>
        <w:pStyle w:val="NoSpacing"/>
        <w:tabs>
          <w:tab w:val="left" w:pos="284"/>
          <w:tab w:val="left" w:pos="2694"/>
        </w:tabs>
        <w:rPr>
          <w:b/>
        </w:rPr>
      </w:pP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>Samsun’a gelen Atatürk, Anadolu’nun üstüne bir güneş gibi doğdu.</w:t>
      </w:r>
    </w:p>
    <w:p w:rsidR="00901B06" w:rsidRDefault="00901B06" w:rsidP="0038734A">
      <w:pPr>
        <w:pStyle w:val="NoSpacing"/>
        <w:tabs>
          <w:tab w:val="left" w:pos="284"/>
          <w:tab w:val="left" w:pos="2694"/>
        </w:tabs>
      </w:pP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t>Âşık Veysel’i tanıyınca türküleri bir başka dinler oldum.</w:t>
      </w:r>
    </w:p>
    <w:p w:rsidR="00901B06" w:rsidRPr="00796285" w:rsidRDefault="00901B06" w:rsidP="0038734A">
      <w:pPr>
        <w:pStyle w:val="NoSpacing"/>
        <w:tabs>
          <w:tab w:val="left" w:pos="709"/>
        </w:tabs>
        <w:rPr>
          <w:bdr w:val="single" w:sz="4" w:space="0" w:color="auto"/>
          <w:shd w:val="clear" w:color="auto" w:fill="FBD4B4"/>
        </w:rPr>
      </w:pPr>
      <w:r>
        <w:rPr>
          <w:noProof/>
          <w:lang w:eastAsia="tr-TR"/>
        </w:rPr>
        <w:pict>
          <v:shape id="Resim 9" o:spid="_x0000_s1064" type="#_x0000_t75" style="position:absolute;margin-left:26.6pt;margin-top:10.25pt;width:102.5pt;height:72.75pt;z-index:-251641856;visibility:visible" wrapcoords="-158 0 -158 21377 21600 21377 21600 0 -158 0">
            <v:imagedata r:id="rId19" o:title=""/>
            <w10:wrap type="tight"/>
          </v:shape>
        </w:pict>
      </w:r>
    </w:p>
    <w:p w:rsidR="00901B06" w:rsidRDefault="00901B06" w:rsidP="00EE4FE8">
      <w:pPr>
        <w:pStyle w:val="NoSpacing"/>
        <w:tabs>
          <w:tab w:val="left" w:pos="709"/>
        </w:tabs>
      </w:pPr>
      <w:r w:rsidRPr="006A6095">
        <w:rPr>
          <w:b/>
          <w:bdr w:val="single" w:sz="4" w:space="0" w:color="auto"/>
          <w:shd w:val="clear" w:color="auto" w:fill="FDE9D9"/>
        </w:rPr>
        <w:t>2</w:t>
      </w:r>
      <w:r>
        <w:rPr>
          <w:b/>
          <w:bdr w:val="single" w:sz="4" w:space="0" w:color="auto"/>
          <w:shd w:val="clear" w:color="auto" w:fill="FDE9D9"/>
        </w:rPr>
        <w:t>3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“</w:t>
      </w:r>
      <w:r w:rsidRPr="00EE4FE8">
        <w:rPr>
          <w:b/>
        </w:rPr>
        <w:t>Katı</w:t>
      </w:r>
      <w:r>
        <w:t>” kelimesi, yandaki şemada yer alan kelimelerden hangilerinin önüne getirilirse “</w:t>
      </w:r>
      <w:r w:rsidRPr="00EE4FE8">
        <w:rPr>
          <w:b/>
        </w:rPr>
        <w:t>mecaz</w:t>
      </w:r>
      <w:r>
        <w:t>” anlam kazanır?</w:t>
      </w:r>
    </w:p>
    <w:p w:rsidR="00901B06" w:rsidRPr="00EE4FE8" w:rsidRDefault="00901B06" w:rsidP="00EE4FE8">
      <w:pPr>
        <w:pStyle w:val="NoSpacing"/>
        <w:tabs>
          <w:tab w:val="left" w:pos="709"/>
        </w:tabs>
        <w:rPr>
          <w:sz w:val="10"/>
          <w:szCs w:val="10"/>
        </w:rPr>
      </w:pPr>
    </w:p>
    <w:p w:rsidR="00901B06" w:rsidRPr="00136018" w:rsidRDefault="00901B06" w:rsidP="000D4DE8">
      <w:pPr>
        <w:pStyle w:val="NoSpacing"/>
        <w:tabs>
          <w:tab w:val="left" w:pos="1418"/>
          <w:tab w:val="left" w:pos="2694"/>
          <w:tab w:val="left" w:pos="3969"/>
        </w:tabs>
        <w:rPr>
          <w:b/>
        </w:rPr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 xml:space="preserve">1 – 2 </w:t>
      </w:r>
      <w:r>
        <w:tab/>
      </w:r>
      <w:r w:rsidRPr="0001443B">
        <w:rPr>
          <w:b/>
        </w:rPr>
        <w:t xml:space="preserve">B) </w:t>
      </w:r>
      <w:r>
        <w:rPr>
          <w:b/>
        </w:rPr>
        <w:t xml:space="preserve"> </w:t>
      </w:r>
      <w:r>
        <w:t xml:space="preserve">2 – 3 </w:t>
      </w:r>
      <w:r>
        <w:tab/>
      </w:r>
      <w:r w:rsidRPr="0001443B">
        <w:rPr>
          <w:b/>
        </w:rPr>
        <w:t>C)</w:t>
      </w:r>
      <w:r>
        <w:rPr>
          <w:b/>
        </w:rPr>
        <w:t xml:space="preserve">  </w:t>
      </w:r>
      <w:r>
        <w:t xml:space="preserve">3 – 4 </w:t>
      </w:r>
      <w:r>
        <w:rPr>
          <w:b/>
        </w:rPr>
        <w:tab/>
      </w: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t xml:space="preserve">1 – 3 </w:t>
      </w:r>
    </w:p>
    <w:p w:rsidR="00901B06" w:rsidRPr="0001443B" w:rsidRDefault="00901B06" w:rsidP="00D719DF">
      <w:pPr>
        <w:pStyle w:val="NoSpacing"/>
        <w:tabs>
          <w:tab w:val="left" w:pos="284"/>
          <w:tab w:val="left" w:pos="2694"/>
        </w:tabs>
      </w:pPr>
    </w:p>
    <w:p w:rsidR="00901B06" w:rsidRDefault="00901B06" w:rsidP="00CF74F8">
      <w:pPr>
        <w:pStyle w:val="NoSpacing"/>
        <w:tabs>
          <w:tab w:val="left" w:pos="709"/>
        </w:tabs>
      </w:pPr>
      <w:r w:rsidRPr="006A6095">
        <w:rPr>
          <w:b/>
          <w:bdr w:val="single" w:sz="4" w:space="0" w:color="auto"/>
          <w:shd w:val="clear" w:color="auto" w:fill="FDE9D9"/>
        </w:rPr>
        <w:t>2</w:t>
      </w:r>
      <w:r>
        <w:rPr>
          <w:b/>
          <w:bdr w:val="single" w:sz="4" w:space="0" w:color="auto"/>
          <w:shd w:val="clear" w:color="auto" w:fill="FDE9D9"/>
        </w:rPr>
        <w:t>4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Aşağıdaki kelimelerden hangisi bir yönüyle diğerlerinden </w:t>
      </w:r>
      <w:r w:rsidRPr="00CF74F8">
        <w:rPr>
          <w:u w:val="single"/>
        </w:rPr>
        <w:t>farklıdır</w:t>
      </w:r>
      <w:r>
        <w:t>?</w:t>
      </w:r>
      <w:r w:rsidRPr="00CF74F8">
        <w:t xml:space="preserve"> </w:t>
      </w:r>
    </w:p>
    <w:p w:rsidR="00901B06" w:rsidRPr="00EE4FE8" w:rsidRDefault="00901B06" w:rsidP="00CF74F8">
      <w:pPr>
        <w:pStyle w:val="NoSpacing"/>
        <w:tabs>
          <w:tab w:val="left" w:pos="709"/>
        </w:tabs>
        <w:rPr>
          <w:sz w:val="10"/>
          <w:szCs w:val="10"/>
        </w:rPr>
      </w:pPr>
    </w:p>
    <w:p w:rsidR="00901B06" w:rsidRDefault="00901B06" w:rsidP="000D4DE8">
      <w:pPr>
        <w:pStyle w:val="NoSpacing"/>
        <w:tabs>
          <w:tab w:val="left" w:pos="1418"/>
          <w:tab w:val="left" w:pos="2694"/>
          <w:tab w:val="left" w:pos="3969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>ders</w:t>
      </w:r>
      <w:r>
        <w:tab/>
      </w:r>
      <w:r w:rsidRPr="0001443B">
        <w:rPr>
          <w:b/>
        </w:rPr>
        <w:t xml:space="preserve">B) </w:t>
      </w:r>
      <w:r>
        <w:rPr>
          <w:b/>
        </w:rPr>
        <w:t xml:space="preserve"> </w:t>
      </w:r>
      <w:r>
        <w:t xml:space="preserve">şiir </w:t>
      </w:r>
      <w:r>
        <w:tab/>
      </w:r>
      <w:r w:rsidRPr="0001443B">
        <w:rPr>
          <w:b/>
        </w:rPr>
        <w:t>C)</w:t>
      </w:r>
      <w:r>
        <w:rPr>
          <w:b/>
        </w:rPr>
        <w:t xml:space="preserve">  </w:t>
      </w:r>
      <w:r>
        <w:t>hikâye</w:t>
      </w:r>
      <w:r>
        <w:rPr>
          <w:b/>
        </w:rPr>
        <w:tab/>
      </w: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t>masal</w:t>
      </w:r>
    </w:p>
    <w:p w:rsidR="00901B06" w:rsidRPr="00796285" w:rsidRDefault="00901B06" w:rsidP="008F0E7E">
      <w:pPr>
        <w:pStyle w:val="NoSpacing"/>
        <w:tabs>
          <w:tab w:val="left" w:pos="709"/>
        </w:tabs>
        <w:rPr>
          <w:bdr w:val="single" w:sz="4" w:space="0" w:color="auto"/>
          <w:shd w:val="clear" w:color="auto" w:fill="FBD4B4"/>
        </w:rPr>
      </w:pPr>
    </w:p>
    <w:p w:rsidR="00901B06" w:rsidRDefault="00901B06" w:rsidP="008F0E7E">
      <w:pPr>
        <w:pStyle w:val="NoSpacing"/>
        <w:tabs>
          <w:tab w:val="left" w:pos="426"/>
        </w:tabs>
      </w:pPr>
      <w:r>
        <w:rPr>
          <w:noProof/>
          <w:lang w:eastAsia="tr-TR"/>
        </w:rPr>
        <w:pict>
          <v:rect id="_x0000_s1065" style="position:absolute;margin-left:168.4pt;margin-top:1.4pt;width:58.25pt;height:21.25pt;z-index:251677696">
            <v:textbox style="mso-next-textbox:#_x0000_s1065">
              <w:txbxContent>
                <w:p w:rsidR="00901B06" w:rsidRPr="00C46F5A" w:rsidRDefault="00901B06" w:rsidP="008F0E7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 w:rsidRPr="008D4531">
                    <w:rPr>
                      <w:b/>
                      <w:i/>
                    </w:rPr>
                    <w:t>3-</w:t>
                  </w:r>
                  <w:r>
                    <w:rPr>
                      <w:i/>
                      <w:sz w:val="22"/>
                      <w:szCs w:val="22"/>
                    </w:rPr>
                    <w:t xml:space="preserve"> karşı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6" style="position:absolute;margin-left:88.9pt;margin-top:1.4pt;width:67.25pt;height:21.25pt;z-index:251676672">
            <v:textbox style="mso-next-textbox:#_x0000_s1066">
              <w:txbxContent>
                <w:p w:rsidR="00901B06" w:rsidRPr="00C46F5A" w:rsidRDefault="00901B06" w:rsidP="008F0E7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 w:rsidRPr="008D4531">
                    <w:rPr>
                      <w:b/>
                      <w:i/>
                    </w:rPr>
                    <w:t>2-</w:t>
                  </w:r>
                  <w:r>
                    <w:rPr>
                      <w:i/>
                      <w:sz w:val="22"/>
                      <w:szCs w:val="22"/>
                    </w:rPr>
                    <w:t xml:space="preserve"> önceden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7" style="position:absolute;margin-left:23.25pt;margin-top:1.4pt;width:58pt;height:21.25pt;z-index:251675648">
            <v:textbox style="mso-next-textbox:#_x0000_s1067">
              <w:txbxContent>
                <w:p w:rsidR="00901B06" w:rsidRPr="00C46F5A" w:rsidRDefault="00901B06" w:rsidP="008F0E7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 w:rsidRPr="008D4531">
                    <w:rPr>
                      <w:b/>
                      <w:i/>
                    </w:rPr>
                    <w:t>1-</w:t>
                  </w:r>
                  <w:r>
                    <w:rPr>
                      <w:i/>
                      <w:sz w:val="22"/>
                      <w:szCs w:val="22"/>
                    </w:rPr>
                    <w:t xml:space="preserve"> tedbir</w:t>
                  </w:r>
                </w:p>
              </w:txbxContent>
            </v:textbox>
          </v:rect>
        </w:pict>
      </w:r>
      <w:r>
        <w:rPr>
          <w:b/>
          <w:bdr w:val="single" w:sz="4" w:space="0" w:color="auto"/>
          <w:shd w:val="clear" w:color="auto" w:fill="FDE9D9"/>
        </w:rPr>
        <w:t>25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</w:t>
      </w:r>
    </w:p>
    <w:p w:rsidR="00901B06" w:rsidRDefault="00901B06" w:rsidP="008F0E7E">
      <w:pPr>
        <w:pStyle w:val="NoSpacing"/>
        <w:tabs>
          <w:tab w:val="left" w:pos="426"/>
        </w:tabs>
      </w:pPr>
    </w:p>
    <w:p w:rsidR="00901B06" w:rsidRDefault="00901B06" w:rsidP="008F0E7E">
      <w:pPr>
        <w:pStyle w:val="NoSpacing"/>
        <w:tabs>
          <w:tab w:val="left" w:pos="426"/>
        </w:tabs>
      </w:pPr>
      <w:r>
        <w:rPr>
          <w:noProof/>
          <w:lang w:eastAsia="tr-TR"/>
        </w:rPr>
        <w:pict>
          <v:rect id="_x0000_s1068" style="position:absolute;margin-left:33.4pt;margin-top:2.9pt;width:81.45pt;height:21.25pt;z-index:251678720">
            <v:textbox style="mso-next-textbox:#_x0000_s1068">
              <w:txbxContent>
                <w:p w:rsidR="00901B06" w:rsidRPr="00C46F5A" w:rsidRDefault="00901B06" w:rsidP="008F0E7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4</w:t>
                  </w:r>
                  <w:r w:rsidRPr="008D4531">
                    <w:rPr>
                      <w:b/>
                      <w:i/>
                      <w:sz w:val="22"/>
                      <w:szCs w:val="22"/>
                    </w:rPr>
                    <w:t>-</w:t>
                  </w:r>
                  <w:r>
                    <w:rPr>
                      <w:i/>
                      <w:sz w:val="22"/>
                      <w:szCs w:val="22"/>
                    </w:rPr>
                    <w:t xml:space="preserve"> alınmalıdır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9" style="position:absolute;margin-left:126.65pt;margin-top:2.9pt;width:81.45pt;height:21.25pt;z-index:251679744">
            <v:textbox style="mso-next-textbox:#_x0000_s1069">
              <w:txbxContent>
                <w:p w:rsidR="00901B06" w:rsidRPr="00C46F5A" w:rsidRDefault="00901B06" w:rsidP="008F0E7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5</w:t>
                  </w:r>
                  <w:r w:rsidRPr="008D4531">
                    <w:rPr>
                      <w:b/>
                      <w:i/>
                      <w:sz w:val="22"/>
                      <w:szCs w:val="22"/>
                    </w:rPr>
                    <w:t>-</w:t>
                  </w:r>
                  <w:r>
                    <w:rPr>
                      <w:i/>
                      <w:sz w:val="22"/>
                      <w:szCs w:val="22"/>
                    </w:rPr>
                    <w:t xml:space="preserve"> tehlikelere</w:t>
                  </w:r>
                </w:p>
              </w:txbxContent>
            </v:textbox>
          </v:rect>
        </w:pict>
      </w:r>
    </w:p>
    <w:p w:rsidR="00901B06" w:rsidRDefault="00901B06" w:rsidP="008F0E7E">
      <w:pPr>
        <w:pStyle w:val="NoSpacing"/>
        <w:tabs>
          <w:tab w:val="left" w:pos="2694"/>
        </w:tabs>
        <w:rPr>
          <w:bdr w:val="single" w:sz="4" w:space="0" w:color="auto"/>
          <w:shd w:val="clear" w:color="auto" w:fill="FBD4B4"/>
        </w:rPr>
      </w:pPr>
    </w:p>
    <w:p w:rsidR="00901B06" w:rsidRPr="0001443B" w:rsidRDefault="00901B06" w:rsidP="008F0E7E">
      <w:pPr>
        <w:pStyle w:val="NoSpacing"/>
        <w:tabs>
          <w:tab w:val="left" w:pos="2694"/>
        </w:tabs>
        <w:rPr>
          <w:sz w:val="6"/>
          <w:szCs w:val="6"/>
        </w:rPr>
      </w:pPr>
    </w:p>
    <w:p w:rsidR="00901B06" w:rsidRPr="00E144B0" w:rsidRDefault="00901B06" w:rsidP="008F0E7E">
      <w:pPr>
        <w:pStyle w:val="NoSpacing"/>
        <w:tabs>
          <w:tab w:val="left" w:pos="709"/>
        </w:tabs>
      </w:pPr>
      <w:r>
        <w:t>Yukarıdaki sözcüklerle anlamlı bir cümle oluşturulursa sıralama nasıl olur?</w:t>
      </w:r>
      <w:r w:rsidRPr="00F62337">
        <w:t xml:space="preserve"> </w:t>
      </w:r>
    </w:p>
    <w:p w:rsidR="00901B06" w:rsidRPr="0001443B" w:rsidRDefault="00901B06" w:rsidP="008F0E7E">
      <w:pPr>
        <w:pStyle w:val="NoSpacing"/>
        <w:tabs>
          <w:tab w:val="left" w:pos="284"/>
        </w:tabs>
        <w:rPr>
          <w:rFonts w:ascii="Arial Narrow" w:hAnsi="Arial Narrow"/>
          <w:sz w:val="6"/>
          <w:szCs w:val="6"/>
        </w:rPr>
      </w:pPr>
    </w:p>
    <w:p w:rsidR="00901B06" w:rsidRPr="00136018" w:rsidRDefault="00901B06" w:rsidP="008F0E7E">
      <w:pPr>
        <w:pStyle w:val="NoSpacing"/>
        <w:tabs>
          <w:tab w:val="left" w:pos="2694"/>
        </w:tabs>
        <w:rPr>
          <w:b/>
        </w:rPr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>1 – 4 – 2 – 5 – 3</w:t>
      </w:r>
      <w:r>
        <w:rPr>
          <w:b/>
        </w:rPr>
        <w:tab/>
      </w:r>
      <w:r w:rsidRPr="0001443B">
        <w:rPr>
          <w:b/>
        </w:rPr>
        <w:t xml:space="preserve">B) </w:t>
      </w:r>
      <w:r>
        <w:rPr>
          <w:b/>
        </w:rPr>
        <w:t xml:space="preserve"> </w:t>
      </w:r>
      <w:r>
        <w:t xml:space="preserve"> 5 – 3 – 4 – 2 – 1</w:t>
      </w:r>
    </w:p>
    <w:p w:rsidR="00901B06" w:rsidRPr="00136018" w:rsidRDefault="00901B06" w:rsidP="008F0E7E">
      <w:pPr>
        <w:pStyle w:val="NoSpacing"/>
        <w:tabs>
          <w:tab w:val="left" w:pos="284"/>
          <w:tab w:val="left" w:pos="2694"/>
        </w:tabs>
        <w:rPr>
          <w:b/>
        </w:rPr>
      </w:pPr>
      <w:r w:rsidRPr="0001443B">
        <w:rPr>
          <w:b/>
        </w:rPr>
        <w:t>C)</w:t>
      </w:r>
      <w:r>
        <w:rPr>
          <w:b/>
        </w:rPr>
        <w:t xml:space="preserve">  </w:t>
      </w:r>
      <w:r>
        <w:t xml:space="preserve">5 – 3 – 2 – 1 – 4 </w:t>
      </w:r>
      <w:r>
        <w:rPr>
          <w:b/>
        </w:rPr>
        <w:tab/>
      </w: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t xml:space="preserve"> 2 – 5 – 3 – 4 – 1</w:t>
      </w:r>
    </w:p>
    <w:p w:rsidR="00901B06" w:rsidRPr="0001443B" w:rsidRDefault="00901B06" w:rsidP="008F0E7E">
      <w:pPr>
        <w:pStyle w:val="NoSpacing"/>
        <w:tabs>
          <w:tab w:val="left" w:pos="284"/>
          <w:tab w:val="left" w:pos="2694"/>
        </w:tabs>
      </w:pPr>
    </w:p>
    <w:p w:rsidR="00901B06" w:rsidRDefault="00901B06" w:rsidP="005C7495">
      <w:pPr>
        <w:pStyle w:val="NoSpacing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901B06" w:rsidRDefault="00901B06" w:rsidP="00092FAB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rFonts w:ascii="Arial Narrow" w:hAnsi="Arial Narrow"/>
          <w:sz w:val="18"/>
          <w:szCs w:val="18"/>
        </w:rPr>
      </w:pPr>
      <w:r w:rsidRPr="0001443B">
        <w:rPr>
          <w:rFonts w:ascii="Arial Narrow" w:hAnsi="Arial Narrow"/>
          <w:sz w:val="18"/>
          <w:szCs w:val="18"/>
        </w:rPr>
        <w:t xml:space="preserve">**** TEST BİTTİ **** </w:t>
      </w:r>
    </w:p>
    <w:p w:rsidR="00901B06" w:rsidRDefault="00901B06" w:rsidP="005C7495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rFonts w:ascii="Arial Narrow" w:hAnsi="Arial Narrow"/>
          <w:sz w:val="18"/>
          <w:szCs w:val="18"/>
        </w:rPr>
      </w:pPr>
      <w:r w:rsidRPr="0001443B">
        <w:rPr>
          <w:rFonts w:ascii="Arial Narrow" w:hAnsi="Arial Narrow"/>
          <w:sz w:val="18"/>
          <w:szCs w:val="18"/>
        </w:rPr>
        <w:t>Cevaplarınızı Kontrol Ediniz</w:t>
      </w:r>
    </w:p>
    <w:p w:rsidR="00901B06" w:rsidRPr="0001443B" w:rsidRDefault="00901B06" w:rsidP="005E0D33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rFonts w:ascii="Arial Narrow" w:hAnsi="Arial Narrow"/>
          <w:sz w:val="18"/>
          <w:szCs w:val="18"/>
        </w:rPr>
      </w:pPr>
      <w:r w:rsidRPr="0001443B">
        <w:rPr>
          <w:rFonts w:ascii="Arial Narrow" w:hAnsi="Arial Narrow"/>
          <w:sz w:val="18"/>
          <w:szCs w:val="18"/>
        </w:rPr>
        <w:t xml:space="preserve"> **** BAŞARILAR ****</w:t>
      </w:r>
    </w:p>
    <w:p w:rsidR="00901B06" w:rsidRPr="0001443B" w:rsidRDefault="00901B06" w:rsidP="00880ABD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rFonts w:ascii="Arial Narrow" w:hAnsi="Arial Narrow"/>
          <w:sz w:val="18"/>
          <w:szCs w:val="18"/>
        </w:rPr>
      </w:pPr>
    </w:p>
    <w:p w:rsidR="00901B06" w:rsidRDefault="00901B06" w:rsidP="005A3521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>Her soru 4 (dört) puandır.</w:t>
      </w:r>
    </w:p>
    <w:p w:rsidR="00901B06" w:rsidRPr="0001443B" w:rsidRDefault="00901B06" w:rsidP="005A3521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rFonts w:ascii="Arial Narrow" w:hAnsi="Arial Narrow"/>
          <w:i/>
          <w:sz w:val="18"/>
          <w:szCs w:val="18"/>
        </w:rPr>
      </w:pPr>
      <w:hyperlink r:id="rId20" w:history="1">
        <w:r w:rsidRPr="00A43315">
          <w:rPr>
            <w:rStyle w:val="Hyperlink"/>
            <w:rFonts w:ascii="Arial Narrow" w:hAnsi="Arial Narrow"/>
            <w:i/>
            <w:sz w:val="18"/>
            <w:szCs w:val="18"/>
          </w:rPr>
          <w:t>www.sorubak.com</w:t>
        </w:r>
      </w:hyperlink>
      <w:r>
        <w:rPr>
          <w:rFonts w:ascii="Arial Narrow" w:hAnsi="Arial Narrow"/>
          <w:i/>
          <w:sz w:val="18"/>
          <w:szCs w:val="18"/>
        </w:rPr>
        <w:t xml:space="preserve"> </w:t>
      </w:r>
    </w:p>
    <w:sectPr w:rsidR="00901B06" w:rsidRPr="0001443B" w:rsidSect="00CD3992">
      <w:pgSz w:w="11906" w:h="16838" w:code="9"/>
      <w:pgMar w:top="993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Lucida Handwriting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50AFB"/>
    <w:multiLevelType w:val="hybridMultilevel"/>
    <w:tmpl w:val="7A6AC8D2"/>
    <w:lvl w:ilvl="0" w:tplc="A1AE2C9A">
      <w:start w:val="1"/>
      <w:numFmt w:val="upperRoman"/>
      <w:lvlText w:val="%1)"/>
      <w:lvlJc w:val="left"/>
      <w:pPr>
        <w:ind w:left="1080" w:hanging="720"/>
      </w:pPr>
      <w:rPr>
        <w:rFonts w:ascii="Calibri" w:hAnsi="Calibri" w:cs="Times New Roman"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4447AD"/>
    <w:multiLevelType w:val="hybridMultilevel"/>
    <w:tmpl w:val="762AC8DC"/>
    <w:lvl w:ilvl="0" w:tplc="F4D89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947741"/>
    <w:multiLevelType w:val="hybridMultilevel"/>
    <w:tmpl w:val="5C8283E8"/>
    <w:lvl w:ilvl="0" w:tplc="43E28A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FE6294"/>
    <w:multiLevelType w:val="hybridMultilevel"/>
    <w:tmpl w:val="A3AEF1E6"/>
    <w:lvl w:ilvl="0" w:tplc="3A96F828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253BB9"/>
    <w:multiLevelType w:val="hybridMultilevel"/>
    <w:tmpl w:val="EF427584"/>
    <w:lvl w:ilvl="0" w:tplc="A7B670C0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174174"/>
    <w:multiLevelType w:val="hybridMultilevel"/>
    <w:tmpl w:val="65D041DA"/>
    <w:lvl w:ilvl="0" w:tplc="3C5CE8D8">
      <w:start w:val="1"/>
      <w:numFmt w:val="upperRoman"/>
      <w:lvlText w:val="%1."/>
      <w:lvlJc w:val="left"/>
      <w:pPr>
        <w:ind w:left="792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8">
    <w:nsid w:val="28BD1F50"/>
    <w:multiLevelType w:val="hybridMultilevel"/>
    <w:tmpl w:val="386608BE"/>
    <w:lvl w:ilvl="0" w:tplc="19449B7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BB41ED8"/>
    <w:multiLevelType w:val="hybridMultilevel"/>
    <w:tmpl w:val="68F633F4"/>
    <w:lvl w:ilvl="0" w:tplc="7234BDFE">
      <w:start w:val="1"/>
      <w:numFmt w:val="upperRoman"/>
      <w:lvlText w:val="%1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A84C8E"/>
    <w:multiLevelType w:val="hybridMultilevel"/>
    <w:tmpl w:val="A8FAF422"/>
    <w:lvl w:ilvl="0" w:tplc="FDC4F46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1224B2C"/>
    <w:multiLevelType w:val="hybridMultilevel"/>
    <w:tmpl w:val="FF2CFFF6"/>
    <w:lvl w:ilvl="0" w:tplc="9D86C9C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81E3CDE"/>
    <w:multiLevelType w:val="hybridMultilevel"/>
    <w:tmpl w:val="75B8802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E56914"/>
    <w:multiLevelType w:val="hybridMultilevel"/>
    <w:tmpl w:val="04A43F7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DA471ED"/>
    <w:multiLevelType w:val="hybridMultilevel"/>
    <w:tmpl w:val="EB28E6A2"/>
    <w:lvl w:ilvl="0" w:tplc="CC965568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E9B05AE"/>
    <w:multiLevelType w:val="hybridMultilevel"/>
    <w:tmpl w:val="80D02552"/>
    <w:lvl w:ilvl="0" w:tplc="E39C7030">
      <w:start w:val="1"/>
      <w:numFmt w:val="upperLetter"/>
      <w:lvlText w:val="%1)"/>
      <w:lvlJc w:val="left"/>
      <w:pPr>
        <w:ind w:left="3060" w:hanging="270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43C71D9"/>
    <w:multiLevelType w:val="hybridMultilevel"/>
    <w:tmpl w:val="ACC8DFF2"/>
    <w:lvl w:ilvl="0" w:tplc="F424BE28">
      <w:start w:val="1"/>
      <w:numFmt w:val="upperLetter"/>
      <w:lvlText w:val="%1)"/>
      <w:lvlJc w:val="left"/>
      <w:pPr>
        <w:ind w:left="1785" w:hanging="142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F3D2909"/>
    <w:multiLevelType w:val="hybridMultilevel"/>
    <w:tmpl w:val="976A2F46"/>
    <w:lvl w:ilvl="0" w:tplc="799CB51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5"/>
  </w:num>
  <w:num w:numId="5">
    <w:abstractNumId w:val="10"/>
  </w:num>
  <w:num w:numId="6">
    <w:abstractNumId w:val="14"/>
  </w:num>
  <w:num w:numId="7">
    <w:abstractNumId w:val="19"/>
  </w:num>
  <w:num w:numId="8">
    <w:abstractNumId w:val="11"/>
  </w:num>
  <w:num w:numId="9">
    <w:abstractNumId w:val="22"/>
  </w:num>
  <w:num w:numId="10">
    <w:abstractNumId w:val="23"/>
  </w:num>
  <w:num w:numId="11">
    <w:abstractNumId w:val="13"/>
  </w:num>
  <w:num w:numId="12">
    <w:abstractNumId w:val="21"/>
  </w:num>
  <w:num w:numId="13">
    <w:abstractNumId w:val="3"/>
  </w:num>
  <w:num w:numId="14">
    <w:abstractNumId w:val="8"/>
  </w:num>
  <w:num w:numId="15">
    <w:abstractNumId w:val="16"/>
  </w:num>
  <w:num w:numId="16">
    <w:abstractNumId w:val="12"/>
  </w:num>
  <w:num w:numId="17">
    <w:abstractNumId w:val="17"/>
  </w:num>
  <w:num w:numId="18">
    <w:abstractNumId w:val="4"/>
  </w:num>
  <w:num w:numId="19">
    <w:abstractNumId w:val="20"/>
  </w:num>
  <w:num w:numId="20">
    <w:abstractNumId w:val="5"/>
  </w:num>
  <w:num w:numId="21">
    <w:abstractNumId w:val="7"/>
  </w:num>
  <w:num w:numId="22">
    <w:abstractNumId w:val="0"/>
  </w:num>
  <w:num w:numId="23">
    <w:abstractNumId w:val="1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980"/>
    <w:rsid w:val="00002862"/>
    <w:rsid w:val="00006042"/>
    <w:rsid w:val="000107B1"/>
    <w:rsid w:val="00011992"/>
    <w:rsid w:val="0001407D"/>
    <w:rsid w:val="0001443B"/>
    <w:rsid w:val="00020FAA"/>
    <w:rsid w:val="00022C56"/>
    <w:rsid w:val="00024BC9"/>
    <w:rsid w:val="00026E23"/>
    <w:rsid w:val="00026E5B"/>
    <w:rsid w:val="000279CB"/>
    <w:rsid w:val="00031B94"/>
    <w:rsid w:val="00031FC7"/>
    <w:rsid w:val="000335FE"/>
    <w:rsid w:val="000338E7"/>
    <w:rsid w:val="00033F07"/>
    <w:rsid w:val="000345CA"/>
    <w:rsid w:val="00040BFA"/>
    <w:rsid w:val="00044263"/>
    <w:rsid w:val="00044AD6"/>
    <w:rsid w:val="00052EEC"/>
    <w:rsid w:val="00061D0B"/>
    <w:rsid w:val="0006231F"/>
    <w:rsid w:val="00064DEA"/>
    <w:rsid w:val="00066448"/>
    <w:rsid w:val="000777DB"/>
    <w:rsid w:val="000834F9"/>
    <w:rsid w:val="00086907"/>
    <w:rsid w:val="00086CA2"/>
    <w:rsid w:val="00090738"/>
    <w:rsid w:val="00090F3A"/>
    <w:rsid w:val="00092FAB"/>
    <w:rsid w:val="000A60F2"/>
    <w:rsid w:val="000A75ED"/>
    <w:rsid w:val="000B1CD5"/>
    <w:rsid w:val="000B5736"/>
    <w:rsid w:val="000C0106"/>
    <w:rsid w:val="000C1AE9"/>
    <w:rsid w:val="000C301A"/>
    <w:rsid w:val="000C3F55"/>
    <w:rsid w:val="000C4BEA"/>
    <w:rsid w:val="000D4DE8"/>
    <w:rsid w:val="000E1812"/>
    <w:rsid w:val="000F176A"/>
    <w:rsid w:val="000F6115"/>
    <w:rsid w:val="000F6978"/>
    <w:rsid w:val="00100D87"/>
    <w:rsid w:val="0010426A"/>
    <w:rsid w:val="0010454A"/>
    <w:rsid w:val="00104AAF"/>
    <w:rsid w:val="00112C73"/>
    <w:rsid w:val="00113219"/>
    <w:rsid w:val="00117F3B"/>
    <w:rsid w:val="0012130C"/>
    <w:rsid w:val="00136018"/>
    <w:rsid w:val="001531C8"/>
    <w:rsid w:val="0016451A"/>
    <w:rsid w:val="00166F72"/>
    <w:rsid w:val="001724F1"/>
    <w:rsid w:val="00176C25"/>
    <w:rsid w:val="00177ADA"/>
    <w:rsid w:val="00186702"/>
    <w:rsid w:val="0019543B"/>
    <w:rsid w:val="001A2506"/>
    <w:rsid w:val="001B7902"/>
    <w:rsid w:val="001C2468"/>
    <w:rsid w:val="001C3BB9"/>
    <w:rsid w:val="001D0783"/>
    <w:rsid w:val="001D159A"/>
    <w:rsid w:val="001D47B5"/>
    <w:rsid w:val="001E7F71"/>
    <w:rsid w:val="001F3633"/>
    <w:rsid w:val="0020400F"/>
    <w:rsid w:val="00207064"/>
    <w:rsid w:val="002103C3"/>
    <w:rsid w:val="00215E5C"/>
    <w:rsid w:val="00217F97"/>
    <w:rsid w:val="00234C26"/>
    <w:rsid w:val="00236510"/>
    <w:rsid w:val="00236BAF"/>
    <w:rsid w:val="0025184A"/>
    <w:rsid w:val="00251DA7"/>
    <w:rsid w:val="0025655F"/>
    <w:rsid w:val="002706CE"/>
    <w:rsid w:val="00271B87"/>
    <w:rsid w:val="002742F6"/>
    <w:rsid w:val="00281429"/>
    <w:rsid w:val="0029120F"/>
    <w:rsid w:val="00291B92"/>
    <w:rsid w:val="00292298"/>
    <w:rsid w:val="002977AF"/>
    <w:rsid w:val="002A4410"/>
    <w:rsid w:val="002A45D6"/>
    <w:rsid w:val="002B5187"/>
    <w:rsid w:val="002B5B91"/>
    <w:rsid w:val="002C7125"/>
    <w:rsid w:val="002D02DC"/>
    <w:rsid w:val="002D03FB"/>
    <w:rsid w:val="002D6AC5"/>
    <w:rsid w:val="002E4C54"/>
    <w:rsid w:val="002F2D9D"/>
    <w:rsid w:val="002F34C8"/>
    <w:rsid w:val="003026DC"/>
    <w:rsid w:val="0031190A"/>
    <w:rsid w:val="00315BB3"/>
    <w:rsid w:val="003174F7"/>
    <w:rsid w:val="003246DC"/>
    <w:rsid w:val="003248D3"/>
    <w:rsid w:val="003318E5"/>
    <w:rsid w:val="003340B1"/>
    <w:rsid w:val="00342E7D"/>
    <w:rsid w:val="00343C73"/>
    <w:rsid w:val="00344107"/>
    <w:rsid w:val="00346629"/>
    <w:rsid w:val="003539B8"/>
    <w:rsid w:val="003556DC"/>
    <w:rsid w:val="003625F3"/>
    <w:rsid w:val="00364BE2"/>
    <w:rsid w:val="00366EC7"/>
    <w:rsid w:val="00374E41"/>
    <w:rsid w:val="00380A03"/>
    <w:rsid w:val="00386920"/>
    <w:rsid w:val="0038734A"/>
    <w:rsid w:val="00391983"/>
    <w:rsid w:val="0039576D"/>
    <w:rsid w:val="003A035D"/>
    <w:rsid w:val="003A0BC7"/>
    <w:rsid w:val="003C074F"/>
    <w:rsid w:val="003D6BE2"/>
    <w:rsid w:val="003E0DFA"/>
    <w:rsid w:val="003F506F"/>
    <w:rsid w:val="00400CCC"/>
    <w:rsid w:val="00405158"/>
    <w:rsid w:val="004051A7"/>
    <w:rsid w:val="00411DF6"/>
    <w:rsid w:val="00417FC3"/>
    <w:rsid w:val="00421449"/>
    <w:rsid w:val="00433DA1"/>
    <w:rsid w:val="004441BF"/>
    <w:rsid w:val="00454196"/>
    <w:rsid w:val="0045480A"/>
    <w:rsid w:val="00461C82"/>
    <w:rsid w:val="004635EF"/>
    <w:rsid w:val="00463F3E"/>
    <w:rsid w:val="00470908"/>
    <w:rsid w:val="00471E96"/>
    <w:rsid w:val="00474626"/>
    <w:rsid w:val="0047462D"/>
    <w:rsid w:val="00476185"/>
    <w:rsid w:val="00481CE3"/>
    <w:rsid w:val="00481F43"/>
    <w:rsid w:val="00494B4A"/>
    <w:rsid w:val="00494E21"/>
    <w:rsid w:val="00496757"/>
    <w:rsid w:val="00497092"/>
    <w:rsid w:val="004A0D5A"/>
    <w:rsid w:val="004A12DE"/>
    <w:rsid w:val="004A2292"/>
    <w:rsid w:val="004A35C9"/>
    <w:rsid w:val="004A3BE0"/>
    <w:rsid w:val="004A4FC4"/>
    <w:rsid w:val="004B165B"/>
    <w:rsid w:val="004B2F4D"/>
    <w:rsid w:val="004B3040"/>
    <w:rsid w:val="004B5EBB"/>
    <w:rsid w:val="004C2261"/>
    <w:rsid w:val="004C41DF"/>
    <w:rsid w:val="004C54B4"/>
    <w:rsid w:val="004C6A5D"/>
    <w:rsid w:val="004C7975"/>
    <w:rsid w:val="004D136F"/>
    <w:rsid w:val="004D2AF1"/>
    <w:rsid w:val="004D3C07"/>
    <w:rsid w:val="004D7598"/>
    <w:rsid w:val="004F6112"/>
    <w:rsid w:val="0050258F"/>
    <w:rsid w:val="00504FA9"/>
    <w:rsid w:val="00510A25"/>
    <w:rsid w:val="005112D4"/>
    <w:rsid w:val="00511961"/>
    <w:rsid w:val="00520CE8"/>
    <w:rsid w:val="0052117B"/>
    <w:rsid w:val="00521605"/>
    <w:rsid w:val="00526B35"/>
    <w:rsid w:val="00533266"/>
    <w:rsid w:val="00536386"/>
    <w:rsid w:val="005446CA"/>
    <w:rsid w:val="00544B1F"/>
    <w:rsid w:val="00551FF9"/>
    <w:rsid w:val="00553B7D"/>
    <w:rsid w:val="00556BD5"/>
    <w:rsid w:val="00571B62"/>
    <w:rsid w:val="00571B68"/>
    <w:rsid w:val="0057404F"/>
    <w:rsid w:val="00574FAE"/>
    <w:rsid w:val="00582DC3"/>
    <w:rsid w:val="00583D7D"/>
    <w:rsid w:val="00594EB8"/>
    <w:rsid w:val="00596C8E"/>
    <w:rsid w:val="005A3521"/>
    <w:rsid w:val="005A52F1"/>
    <w:rsid w:val="005A5BFF"/>
    <w:rsid w:val="005B3CD1"/>
    <w:rsid w:val="005B6320"/>
    <w:rsid w:val="005B6E33"/>
    <w:rsid w:val="005C092E"/>
    <w:rsid w:val="005C6508"/>
    <w:rsid w:val="005C7495"/>
    <w:rsid w:val="005D3365"/>
    <w:rsid w:val="005D4C74"/>
    <w:rsid w:val="005E0D33"/>
    <w:rsid w:val="005E2CEE"/>
    <w:rsid w:val="005E60B9"/>
    <w:rsid w:val="005F1612"/>
    <w:rsid w:val="005F4EE6"/>
    <w:rsid w:val="00601A93"/>
    <w:rsid w:val="00605BAA"/>
    <w:rsid w:val="00605BC6"/>
    <w:rsid w:val="006067E1"/>
    <w:rsid w:val="00614C20"/>
    <w:rsid w:val="006160E9"/>
    <w:rsid w:val="0061622D"/>
    <w:rsid w:val="0062337D"/>
    <w:rsid w:val="006249AF"/>
    <w:rsid w:val="0063474D"/>
    <w:rsid w:val="00642DFF"/>
    <w:rsid w:val="006453B9"/>
    <w:rsid w:val="006476A0"/>
    <w:rsid w:val="00647E8C"/>
    <w:rsid w:val="006603D1"/>
    <w:rsid w:val="00662D3B"/>
    <w:rsid w:val="006765F9"/>
    <w:rsid w:val="00683071"/>
    <w:rsid w:val="006832D8"/>
    <w:rsid w:val="0068470C"/>
    <w:rsid w:val="00687992"/>
    <w:rsid w:val="00691FC6"/>
    <w:rsid w:val="006961A2"/>
    <w:rsid w:val="006A017A"/>
    <w:rsid w:val="006A10A4"/>
    <w:rsid w:val="006A3021"/>
    <w:rsid w:val="006A3340"/>
    <w:rsid w:val="006A55F1"/>
    <w:rsid w:val="006A6095"/>
    <w:rsid w:val="006B20DC"/>
    <w:rsid w:val="006B6F51"/>
    <w:rsid w:val="006D3C62"/>
    <w:rsid w:val="006E0976"/>
    <w:rsid w:val="006F3760"/>
    <w:rsid w:val="006F718D"/>
    <w:rsid w:val="00700AFF"/>
    <w:rsid w:val="00702BAE"/>
    <w:rsid w:val="007058C4"/>
    <w:rsid w:val="0070773A"/>
    <w:rsid w:val="0071408F"/>
    <w:rsid w:val="0071722F"/>
    <w:rsid w:val="00720A77"/>
    <w:rsid w:val="00723C1B"/>
    <w:rsid w:val="007245C3"/>
    <w:rsid w:val="00724BB0"/>
    <w:rsid w:val="00725372"/>
    <w:rsid w:val="00743676"/>
    <w:rsid w:val="00757C11"/>
    <w:rsid w:val="0076187A"/>
    <w:rsid w:val="00762FA5"/>
    <w:rsid w:val="00764422"/>
    <w:rsid w:val="00765AD7"/>
    <w:rsid w:val="00767DFD"/>
    <w:rsid w:val="007712CC"/>
    <w:rsid w:val="0077203E"/>
    <w:rsid w:val="00777CBD"/>
    <w:rsid w:val="00782088"/>
    <w:rsid w:val="00785B92"/>
    <w:rsid w:val="007925E2"/>
    <w:rsid w:val="00796285"/>
    <w:rsid w:val="00796694"/>
    <w:rsid w:val="007A0691"/>
    <w:rsid w:val="007A2AC6"/>
    <w:rsid w:val="007A3A0B"/>
    <w:rsid w:val="007A49AA"/>
    <w:rsid w:val="007B2CE7"/>
    <w:rsid w:val="007B4748"/>
    <w:rsid w:val="007C158A"/>
    <w:rsid w:val="007C173F"/>
    <w:rsid w:val="007C4E83"/>
    <w:rsid w:val="007C5B9F"/>
    <w:rsid w:val="007D09E0"/>
    <w:rsid w:val="007D2287"/>
    <w:rsid w:val="007D35DE"/>
    <w:rsid w:val="007D6B22"/>
    <w:rsid w:val="007E023D"/>
    <w:rsid w:val="007E0AB8"/>
    <w:rsid w:val="007E3A08"/>
    <w:rsid w:val="007F0922"/>
    <w:rsid w:val="007F099E"/>
    <w:rsid w:val="007F3D21"/>
    <w:rsid w:val="007F6A17"/>
    <w:rsid w:val="008051BC"/>
    <w:rsid w:val="008066B8"/>
    <w:rsid w:val="00810627"/>
    <w:rsid w:val="0081090C"/>
    <w:rsid w:val="00813851"/>
    <w:rsid w:val="008166DB"/>
    <w:rsid w:val="00826111"/>
    <w:rsid w:val="00826219"/>
    <w:rsid w:val="00832219"/>
    <w:rsid w:val="00833FA3"/>
    <w:rsid w:val="00836ED0"/>
    <w:rsid w:val="00844439"/>
    <w:rsid w:val="0084576E"/>
    <w:rsid w:val="00851842"/>
    <w:rsid w:val="0085289F"/>
    <w:rsid w:val="00856310"/>
    <w:rsid w:val="008612D6"/>
    <w:rsid w:val="008662B4"/>
    <w:rsid w:val="008677CC"/>
    <w:rsid w:val="00871531"/>
    <w:rsid w:val="00872C2F"/>
    <w:rsid w:val="00880ABD"/>
    <w:rsid w:val="00882203"/>
    <w:rsid w:val="00882D88"/>
    <w:rsid w:val="00885CC1"/>
    <w:rsid w:val="008920B5"/>
    <w:rsid w:val="0089263B"/>
    <w:rsid w:val="00892A67"/>
    <w:rsid w:val="0089364C"/>
    <w:rsid w:val="0089386E"/>
    <w:rsid w:val="00893E32"/>
    <w:rsid w:val="008949CF"/>
    <w:rsid w:val="008A2CB4"/>
    <w:rsid w:val="008A38C8"/>
    <w:rsid w:val="008B0FFE"/>
    <w:rsid w:val="008B1D32"/>
    <w:rsid w:val="008B3CAE"/>
    <w:rsid w:val="008B5743"/>
    <w:rsid w:val="008B76E6"/>
    <w:rsid w:val="008C12C8"/>
    <w:rsid w:val="008C4478"/>
    <w:rsid w:val="008C5D1D"/>
    <w:rsid w:val="008D1C5E"/>
    <w:rsid w:val="008D4531"/>
    <w:rsid w:val="008E2DA5"/>
    <w:rsid w:val="008E46AA"/>
    <w:rsid w:val="008E46E6"/>
    <w:rsid w:val="008F0E7E"/>
    <w:rsid w:val="008F2BD1"/>
    <w:rsid w:val="008F2CA1"/>
    <w:rsid w:val="008F514B"/>
    <w:rsid w:val="008F68C0"/>
    <w:rsid w:val="008F6A30"/>
    <w:rsid w:val="00901B06"/>
    <w:rsid w:val="0091115D"/>
    <w:rsid w:val="00911370"/>
    <w:rsid w:val="00920331"/>
    <w:rsid w:val="0092311F"/>
    <w:rsid w:val="00926B15"/>
    <w:rsid w:val="009319BB"/>
    <w:rsid w:val="00932475"/>
    <w:rsid w:val="00945FDF"/>
    <w:rsid w:val="00947D95"/>
    <w:rsid w:val="0095385C"/>
    <w:rsid w:val="00960915"/>
    <w:rsid w:val="00960987"/>
    <w:rsid w:val="0096227B"/>
    <w:rsid w:val="00963618"/>
    <w:rsid w:val="00967AAB"/>
    <w:rsid w:val="009712FB"/>
    <w:rsid w:val="00971D8B"/>
    <w:rsid w:val="00974542"/>
    <w:rsid w:val="00980B4B"/>
    <w:rsid w:val="0098246A"/>
    <w:rsid w:val="00983DC1"/>
    <w:rsid w:val="00983ECA"/>
    <w:rsid w:val="00990FA4"/>
    <w:rsid w:val="00993C26"/>
    <w:rsid w:val="00993F47"/>
    <w:rsid w:val="00994154"/>
    <w:rsid w:val="00995366"/>
    <w:rsid w:val="009953E9"/>
    <w:rsid w:val="0099556D"/>
    <w:rsid w:val="0099686F"/>
    <w:rsid w:val="009A3956"/>
    <w:rsid w:val="009B3421"/>
    <w:rsid w:val="009B5B52"/>
    <w:rsid w:val="009C3E11"/>
    <w:rsid w:val="009D253B"/>
    <w:rsid w:val="009D2822"/>
    <w:rsid w:val="009D5886"/>
    <w:rsid w:val="009E1751"/>
    <w:rsid w:val="009E4BA4"/>
    <w:rsid w:val="009E63DC"/>
    <w:rsid w:val="009F3E94"/>
    <w:rsid w:val="009F62E9"/>
    <w:rsid w:val="009F6863"/>
    <w:rsid w:val="009F7C68"/>
    <w:rsid w:val="00A027C5"/>
    <w:rsid w:val="00A04483"/>
    <w:rsid w:val="00A14EDA"/>
    <w:rsid w:val="00A15EF7"/>
    <w:rsid w:val="00A1651D"/>
    <w:rsid w:val="00A16B49"/>
    <w:rsid w:val="00A24112"/>
    <w:rsid w:val="00A265EB"/>
    <w:rsid w:val="00A26D0C"/>
    <w:rsid w:val="00A2723B"/>
    <w:rsid w:val="00A2768B"/>
    <w:rsid w:val="00A27B53"/>
    <w:rsid w:val="00A34DA3"/>
    <w:rsid w:val="00A43315"/>
    <w:rsid w:val="00A54C15"/>
    <w:rsid w:val="00A63C0E"/>
    <w:rsid w:val="00A63E1B"/>
    <w:rsid w:val="00A64FB2"/>
    <w:rsid w:val="00A8012B"/>
    <w:rsid w:val="00A81D49"/>
    <w:rsid w:val="00A8399D"/>
    <w:rsid w:val="00A86C0E"/>
    <w:rsid w:val="00A911BD"/>
    <w:rsid w:val="00A932EF"/>
    <w:rsid w:val="00A974EE"/>
    <w:rsid w:val="00AA14C1"/>
    <w:rsid w:val="00AA2B32"/>
    <w:rsid w:val="00AA747E"/>
    <w:rsid w:val="00AB21E6"/>
    <w:rsid w:val="00AB48C4"/>
    <w:rsid w:val="00AB6019"/>
    <w:rsid w:val="00AC0E1F"/>
    <w:rsid w:val="00AC1005"/>
    <w:rsid w:val="00AC1234"/>
    <w:rsid w:val="00AC1466"/>
    <w:rsid w:val="00AC1639"/>
    <w:rsid w:val="00AC429D"/>
    <w:rsid w:val="00AD2C48"/>
    <w:rsid w:val="00AD4E0E"/>
    <w:rsid w:val="00AD5786"/>
    <w:rsid w:val="00AE655F"/>
    <w:rsid w:val="00AF0400"/>
    <w:rsid w:val="00AF042A"/>
    <w:rsid w:val="00AF1E30"/>
    <w:rsid w:val="00AF607C"/>
    <w:rsid w:val="00AF7611"/>
    <w:rsid w:val="00AF7F51"/>
    <w:rsid w:val="00B06E2E"/>
    <w:rsid w:val="00B07D87"/>
    <w:rsid w:val="00B11B0D"/>
    <w:rsid w:val="00B15931"/>
    <w:rsid w:val="00B170B3"/>
    <w:rsid w:val="00B20045"/>
    <w:rsid w:val="00B21F77"/>
    <w:rsid w:val="00B22A7C"/>
    <w:rsid w:val="00B32690"/>
    <w:rsid w:val="00B34142"/>
    <w:rsid w:val="00B40C55"/>
    <w:rsid w:val="00B536AB"/>
    <w:rsid w:val="00B53860"/>
    <w:rsid w:val="00B61E71"/>
    <w:rsid w:val="00B74B33"/>
    <w:rsid w:val="00B80F00"/>
    <w:rsid w:val="00B8718B"/>
    <w:rsid w:val="00B936E7"/>
    <w:rsid w:val="00B954C6"/>
    <w:rsid w:val="00B96493"/>
    <w:rsid w:val="00BA37B2"/>
    <w:rsid w:val="00BA44FC"/>
    <w:rsid w:val="00BA500B"/>
    <w:rsid w:val="00BB582E"/>
    <w:rsid w:val="00BB6202"/>
    <w:rsid w:val="00BC24B5"/>
    <w:rsid w:val="00BD0F9F"/>
    <w:rsid w:val="00BD1AB4"/>
    <w:rsid w:val="00BD1CEF"/>
    <w:rsid w:val="00BD1EAC"/>
    <w:rsid w:val="00BE0D0B"/>
    <w:rsid w:val="00BE7581"/>
    <w:rsid w:val="00BF079D"/>
    <w:rsid w:val="00BF1355"/>
    <w:rsid w:val="00BF5F86"/>
    <w:rsid w:val="00BF7073"/>
    <w:rsid w:val="00C00639"/>
    <w:rsid w:val="00C015A5"/>
    <w:rsid w:val="00C05C08"/>
    <w:rsid w:val="00C073E6"/>
    <w:rsid w:val="00C12538"/>
    <w:rsid w:val="00C1253C"/>
    <w:rsid w:val="00C128DB"/>
    <w:rsid w:val="00C16B4D"/>
    <w:rsid w:val="00C2018D"/>
    <w:rsid w:val="00C20C41"/>
    <w:rsid w:val="00C31D88"/>
    <w:rsid w:val="00C32F5B"/>
    <w:rsid w:val="00C33407"/>
    <w:rsid w:val="00C36B2B"/>
    <w:rsid w:val="00C377C1"/>
    <w:rsid w:val="00C4503A"/>
    <w:rsid w:val="00C45BC0"/>
    <w:rsid w:val="00C46F5A"/>
    <w:rsid w:val="00C5069F"/>
    <w:rsid w:val="00C534E6"/>
    <w:rsid w:val="00C60B51"/>
    <w:rsid w:val="00C64884"/>
    <w:rsid w:val="00C6589E"/>
    <w:rsid w:val="00C72141"/>
    <w:rsid w:val="00C73CCC"/>
    <w:rsid w:val="00C74CF1"/>
    <w:rsid w:val="00C842AF"/>
    <w:rsid w:val="00C852A9"/>
    <w:rsid w:val="00C90F5C"/>
    <w:rsid w:val="00C96CD8"/>
    <w:rsid w:val="00CA3C08"/>
    <w:rsid w:val="00CA4CC0"/>
    <w:rsid w:val="00CA60F4"/>
    <w:rsid w:val="00CA714A"/>
    <w:rsid w:val="00CB03CA"/>
    <w:rsid w:val="00CB15B4"/>
    <w:rsid w:val="00CB16B6"/>
    <w:rsid w:val="00CB485E"/>
    <w:rsid w:val="00CB57EA"/>
    <w:rsid w:val="00CB5980"/>
    <w:rsid w:val="00CC4101"/>
    <w:rsid w:val="00CD1E7D"/>
    <w:rsid w:val="00CD3992"/>
    <w:rsid w:val="00CD6B79"/>
    <w:rsid w:val="00CE04A9"/>
    <w:rsid w:val="00CE1E4F"/>
    <w:rsid w:val="00CF74F8"/>
    <w:rsid w:val="00D00C7C"/>
    <w:rsid w:val="00D02C83"/>
    <w:rsid w:val="00D07E24"/>
    <w:rsid w:val="00D117AF"/>
    <w:rsid w:val="00D12534"/>
    <w:rsid w:val="00D164DD"/>
    <w:rsid w:val="00D20079"/>
    <w:rsid w:val="00D321C6"/>
    <w:rsid w:val="00D34E20"/>
    <w:rsid w:val="00D40BC0"/>
    <w:rsid w:val="00D46B3A"/>
    <w:rsid w:val="00D50B69"/>
    <w:rsid w:val="00D53C67"/>
    <w:rsid w:val="00D55954"/>
    <w:rsid w:val="00D60408"/>
    <w:rsid w:val="00D65635"/>
    <w:rsid w:val="00D719DF"/>
    <w:rsid w:val="00D73E88"/>
    <w:rsid w:val="00D81349"/>
    <w:rsid w:val="00D82EE5"/>
    <w:rsid w:val="00D8652E"/>
    <w:rsid w:val="00D87FB3"/>
    <w:rsid w:val="00D9186B"/>
    <w:rsid w:val="00DA4833"/>
    <w:rsid w:val="00DA68B2"/>
    <w:rsid w:val="00DC1322"/>
    <w:rsid w:val="00DD180E"/>
    <w:rsid w:val="00DD47DF"/>
    <w:rsid w:val="00DD5943"/>
    <w:rsid w:val="00DE1ED2"/>
    <w:rsid w:val="00DF0E93"/>
    <w:rsid w:val="00DF4812"/>
    <w:rsid w:val="00DF5EFB"/>
    <w:rsid w:val="00E0064A"/>
    <w:rsid w:val="00E0101F"/>
    <w:rsid w:val="00E0160A"/>
    <w:rsid w:val="00E02FAA"/>
    <w:rsid w:val="00E05D94"/>
    <w:rsid w:val="00E10685"/>
    <w:rsid w:val="00E13551"/>
    <w:rsid w:val="00E144B0"/>
    <w:rsid w:val="00E16AF3"/>
    <w:rsid w:val="00E214C4"/>
    <w:rsid w:val="00E22AE8"/>
    <w:rsid w:val="00E23CF7"/>
    <w:rsid w:val="00E274E9"/>
    <w:rsid w:val="00E340E4"/>
    <w:rsid w:val="00E351F5"/>
    <w:rsid w:val="00E352AA"/>
    <w:rsid w:val="00E42D1C"/>
    <w:rsid w:val="00E50845"/>
    <w:rsid w:val="00E50C8C"/>
    <w:rsid w:val="00E53D7C"/>
    <w:rsid w:val="00E548B6"/>
    <w:rsid w:val="00E60395"/>
    <w:rsid w:val="00E63510"/>
    <w:rsid w:val="00E71122"/>
    <w:rsid w:val="00E71653"/>
    <w:rsid w:val="00E728AC"/>
    <w:rsid w:val="00E739CD"/>
    <w:rsid w:val="00E75FF4"/>
    <w:rsid w:val="00E761C6"/>
    <w:rsid w:val="00E81327"/>
    <w:rsid w:val="00E9066C"/>
    <w:rsid w:val="00E91554"/>
    <w:rsid w:val="00E92AAC"/>
    <w:rsid w:val="00E97238"/>
    <w:rsid w:val="00EA3DE8"/>
    <w:rsid w:val="00EA458A"/>
    <w:rsid w:val="00EA7BD8"/>
    <w:rsid w:val="00EB4B7B"/>
    <w:rsid w:val="00EB551C"/>
    <w:rsid w:val="00EC4338"/>
    <w:rsid w:val="00EC5FA8"/>
    <w:rsid w:val="00EC6096"/>
    <w:rsid w:val="00ED05DC"/>
    <w:rsid w:val="00ED114B"/>
    <w:rsid w:val="00ED3BD6"/>
    <w:rsid w:val="00EE0DD6"/>
    <w:rsid w:val="00EE0F65"/>
    <w:rsid w:val="00EE1DAC"/>
    <w:rsid w:val="00EE4FE8"/>
    <w:rsid w:val="00EE5360"/>
    <w:rsid w:val="00EE53A9"/>
    <w:rsid w:val="00EE7071"/>
    <w:rsid w:val="00EE7725"/>
    <w:rsid w:val="00EF0F78"/>
    <w:rsid w:val="00EF1475"/>
    <w:rsid w:val="00EF5029"/>
    <w:rsid w:val="00F005F6"/>
    <w:rsid w:val="00F04F61"/>
    <w:rsid w:val="00F1272D"/>
    <w:rsid w:val="00F1597D"/>
    <w:rsid w:val="00F2456A"/>
    <w:rsid w:val="00F31C42"/>
    <w:rsid w:val="00F32ADB"/>
    <w:rsid w:val="00F36226"/>
    <w:rsid w:val="00F40C98"/>
    <w:rsid w:val="00F52244"/>
    <w:rsid w:val="00F57120"/>
    <w:rsid w:val="00F57FF0"/>
    <w:rsid w:val="00F610D5"/>
    <w:rsid w:val="00F61171"/>
    <w:rsid w:val="00F62337"/>
    <w:rsid w:val="00F63409"/>
    <w:rsid w:val="00F65030"/>
    <w:rsid w:val="00F67B70"/>
    <w:rsid w:val="00F73F83"/>
    <w:rsid w:val="00F8183E"/>
    <w:rsid w:val="00F846FE"/>
    <w:rsid w:val="00F85704"/>
    <w:rsid w:val="00F94362"/>
    <w:rsid w:val="00F94C30"/>
    <w:rsid w:val="00F958B1"/>
    <w:rsid w:val="00F96B41"/>
    <w:rsid w:val="00F97254"/>
    <w:rsid w:val="00F9735E"/>
    <w:rsid w:val="00F978EA"/>
    <w:rsid w:val="00FA3563"/>
    <w:rsid w:val="00FA5DDD"/>
    <w:rsid w:val="00FA5F77"/>
    <w:rsid w:val="00FB0B42"/>
    <w:rsid w:val="00FB2928"/>
    <w:rsid w:val="00FB4FF2"/>
    <w:rsid w:val="00FB54CC"/>
    <w:rsid w:val="00FC5045"/>
    <w:rsid w:val="00FC63AE"/>
    <w:rsid w:val="00FC7A0D"/>
    <w:rsid w:val="00FD4BAF"/>
    <w:rsid w:val="00FD6689"/>
    <w:rsid w:val="00FD7E10"/>
    <w:rsid w:val="00FF0997"/>
    <w:rsid w:val="00FF2A85"/>
    <w:rsid w:val="00FF2E0F"/>
    <w:rsid w:val="00FF3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A25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62FA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5">
    <w:name w:val="heading 5"/>
    <w:basedOn w:val="Normal"/>
    <w:link w:val="Heading5Char"/>
    <w:uiPriority w:val="99"/>
    <w:qFormat/>
    <w:rsid w:val="002B5B91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762FA5"/>
    <w:rPr>
      <w:rFonts w:ascii="Cambria" w:hAnsi="Cambria" w:cs="Times New Roman"/>
      <w:b/>
      <w:bCs/>
      <w:color w:val="4F81BD"/>
      <w:sz w:val="24"/>
      <w:szCs w:val="24"/>
      <w:lang w:eastAsia="tr-TR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B5B91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NoSpacing">
    <w:name w:val="No Spacing"/>
    <w:uiPriority w:val="99"/>
    <w:qFormat/>
    <w:rsid w:val="00CB5980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E3A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3A0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46B3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F2A85"/>
    <w:pPr>
      <w:ind w:left="720"/>
      <w:contextualSpacing/>
    </w:pPr>
  </w:style>
  <w:style w:type="character" w:customStyle="1" w:styleId="apple-style-span">
    <w:name w:val="apple-style-span"/>
    <w:basedOn w:val="DefaultParagraphFont"/>
    <w:uiPriority w:val="99"/>
    <w:rsid w:val="00762FA5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762FA5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93247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27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1854</TotalTime>
  <Pages>2</Pages>
  <Words>784</Words>
  <Characters>4475</Characters>
  <Application>Microsoft Office Outlook</Application>
  <DocSecurity>0</DocSecurity>
  <Lines>0</Lines>
  <Paragraphs>0</Paragraphs>
  <ScaleCrop>false</ScaleCrop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cp:keywords>www.sorubak.com</cp:keywords>
  <dc:description>www.sorubak.com</dc:description>
  <cp:lastPrinted>2011-01-12T11:50:00Z</cp:lastPrinted>
  <dcterms:created xsi:type="dcterms:W3CDTF">2010-12-07T18:28:00Z</dcterms:created>
  <dcterms:modified xsi:type="dcterms:W3CDTF">2014-01-26T11:39:00Z</dcterms:modified>
  <cp:category>www.sorubak.com</cp:category>
</cp:coreProperties>
</file>