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E1" w:rsidRDefault="006B04E1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29" type="#_x0000_t107" style="position:absolute;margin-left:-46.85pt;margin-top:-40.1pt;width:546.75pt;height:34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" adj="2700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B04E1" w:rsidRPr="00184425" w:rsidRDefault="006B04E1" w:rsidP="00A70F5F">
                  <w:pPr>
                    <w:jc w:val="center"/>
                    <w:rPr>
                      <w:b/>
                      <w:outline/>
                      <w:color w:val="C0504D"/>
                      <w:sz w:val="28"/>
                      <w:szCs w:val="28"/>
                    </w:rPr>
                  </w:pPr>
                  <w:r w:rsidRPr="00184425">
                    <w:rPr>
                      <w:b/>
                      <w:outline/>
                      <w:color w:val="C0504D"/>
                      <w:sz w:val="28"/>
                      <w:szCs w:val="28"/>
                    </w:rPr>
                    <w:t>4.SINIF – DEYİMLER ve ATASÖZLERİ ETKİNLİĞİ</w:t>
                  </w:r>
                </w:p>
              </w:txbxContent>
            </v:textbox>
          </v:shape>
        </w:pict>
      </w:r>
      <w:r w:rsidRPr="00CC05A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3" o:spid="_x0000_i1025" type="#_x0000_t75" style="width:435pt;height:14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">
            <v:imagedata r:id="rId6" o:title="" croptop="-7080f" cropbottom="-11102f"/>
            <o:lock v:ext="edit" aspectratio="f"/>
          </v:shape>
        </w:pict>
      </w:r>
      <w:r w:rsidRPr="00CC05A7">
        <w:rPr>
          <w:noProof/>
          <w:lang w:eastAsia="tr-TR"/>
        </w:rPr>
        <w:pict>
          <v:shape id="Diyagram 4" o:spid="_x0000_i1026" type="#_x0000_t75" style="width:435pt;height:127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">
            <v:imagedata r:id="rId7" o:title="" croptop="-1359f" cropbottom="-5324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5" o:spid="_x0000_i1027" type="#_x0000_t75" style="width:435pt;height:130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">
            <v:imagedata r:id="rId8" o:title="" croptop="-2446f" cropbottom="-6258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6" o:spid="_x0000_i1028" type="#_x0000_t75" style="width:435pt;height:126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">
            <v:imagedata r:id="rId9" o:title="" croptop="-1643f" cropbottom="-5494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7" o:spid="_x0000_i1029" type="#_x0000_t75" style="width:435pt;height:128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">
            <v:imagedata r:id="rId10" o:title="" croptop="-2190f" cropbottom="-6087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8" o:spid="_x0000_i1030" type="#_x0000_t75" style="width:435pt;height:132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">
            <v:imagedata r:id="rId11" o:title="" croptop="-2719f" cropbottom="-6514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9" o:spid="_x0000_i1031" type="#_x0000_t75" style="width:435pt;height:130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">
            <v:imagedata r:id="rId12" o:title="" croptop="-3271f" cropbottom="-7140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10" o:spid="_x0000_i1032" type="#_x0000_t75" style="width:435pt;height:135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">
            <v:imagedata r:id="rId13" o:title="" croptop="-3795f" cropbottom="-7562f"/>
            <o:lock v:ext="edit" aspectratio="f"/>
          </v:shape>
        </w:pict>
      </w:r>
    </w:p>
    <w:p w:rsidR="006B04E1" w:rsidRDefault="006B04E1">
      <w:r w:rsidRPr="00CC05A7">
        <w:rPr>
          <w:noProof/>
          <w:lang w:eastAsia="tr-TR"/>
        </w:rPr>
        <w:pict>
          <v:shape id="Diyagram 11" o:spid="_x0000_i1033" type="#_x0000_t75" style="width:435pt;height:126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">
            <v:imagedata r:id="rId14" o:title="" croptop="-1643f" cropbottom="-5494f"/>
            <o:lock v:ext="edit" aspectratio="f"/>
          </v:shape>
        </w:pict>
      </w:r>
      <w:r w:rsidRPr="00CC05A7">
        <w:rPr>
          <w:noProof/>
          <w:lang w:eastAsia="tr-TR"/>
        </w:rPr>
        <w:pict>
          <v:shape id="Diyagram 12" o:spid="_x0000_i1034" type="#_x0000_t75" style="width:435pt;height:123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">
            <v:imagedata r:id="rId15" o:title="" croptop="-538f" cropbottom="-4446f"/>
            <o:lock v:ext="edit" aspectratio="f"/>
          </v:shape>
        </w:pict>
      </w:r>
      <w:bookmarkStart w:id="0" w:name="_GoBack"/>
      <w:bookmarkEnd w:id="0"/>
    </w:p>
    <w:p w:rsidR="006B04E1" w:rsidRDefault="006B04E1"/>
    <w:p w:rsidR="006B04E1" w:rsidRDefault="006B04E1"/>
    <w:p w:rsidR="006B04E1" w:rsidRDefault="006B04E1"/>
    <w:p w:rsidR="006B04E1" w:rsidRDefault="006B04E1" w:rsidP="003B7DAB">
      <w:hyperlink r:id="rId1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B04E1" w:rsidRDefault="006B04E1"/>
    <w:sectPr w:rsidR="006B04E1" w:rsidSect="00617C9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4E1" w:rsidRDefault="006B04E1" w:rsidP="00617C99">
      <w:pPr>
        <w:spacing w:after="0" w:line="240" w:lineRule="auto"/>
      </w:pPr>
      <w:r>
        <w:separator/>
      </w:r>
    </w:p>
  </w:endnote>
  <w:endnote w:type="continuationSeparator" w:id="0">
    <w:p w:rsidR="006B04E1" w:rsidRDefault="006B04E1" w:rsidP="0061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4E1" w:rsidRDefault="006B04E1" w:rsidP="00617C99">
      <w:pPr>
        <w:spacing w:after="0" w:line="240" w:lineRule="auto"/>
      </w:pPr>
      <w:r>
        <w:separator/>
      </w:r>
    </w:p>
  </w:footnote>
  <w:footnote w:type="continuationSeparator" w:id="0">
    <w:p w:rsidR="006B04E1" w:rsidRDefault="006B04E1" w:rsidP="0061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3" o:spid="_x0000_s2049" type="#_x0000_t75" style="position:absolute;margin-left:0;margin-top:0;width:526.5pt;height:742.5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4" o:spid="_x0000_s2050" type="#_x0000_t75" style="position:absolute;margin-left:0;margin-top:0;width:526.5pt;height:742.5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E1" w:rsidRDefault="006B04E1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2242" o:spid="_x0000_s2051" type="#_x0000_t75" style="position:absolute;margin-left:0;margin-top:0;width:526.5pt;height:742.5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C99"/>
    <w:rsid w:val="00184425"/>
    <w:rsid w:val="0019010C"/>
    <w:rsid w:val="003B7DAB"/>
    <w:rsid w:val="00402931"/>
    <w:rsid w:val="0055055A"/>
    <w:rsid w:val="00617C99"/>
    <w:rsid w:val="006B04E1"/>
    <w:rsid w:val="00720CD5"/>
    <w:rsid w:val="00994497"/>
    <w:rsid w:val="00A70F5F"/>
    <w:rsid w:val="00AC3CAF"/>
    <w:rsid w:val="00B021CB"/>
    <w:rsid w:val="00B67348"/>
    <w:rsid w:val="00B74B3E"/>
    <w:rsid w:val="00BD2617"/>
    <w:rsid w:val="00CC05A7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55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7C9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7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7C9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6B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B7D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6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3</Pages>
  <Words>11</Words>
  <Characters>69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dc:description/>
  <cp:lastModifiedBy>edanur</cp:lastModifiedBy>
  <cp:revision>2</cp:revision>
  <dcterms:created xsi:type="dcterms:W3CDTF">2013-02-09T10:03:00Z</dcterms:created>
  <dcterms:modified xsi:type="dcterms:W3CDTF">2014-02-04T19:11:00Z</dcterms:modified>
</cp:coreProperties>
</file>