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494" w:tblpY="-525"/>
        <w:tblW w:w="10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6549"/>
        <w:gridCol w:w="3665"/>
      </w:tblGrid>
      <w:tr w:rsidR="00D70E64" w:rsidRPr="00687787" w:rsidTr="00687787">
        <w:trPr>
          <w:trHeight w:val="837"/>
        </w:trPr>
        <w:tc>
          <w:tcPr>
            <w:tcW w:w="10214" w:type="dxa"/>
            <w:gridSpan w:val="2"/>
          </w:tcPr>
          <w:p w:rsidR="00D70E64" w:rsidRPr="00687787" w:rsidRDefault="00D70E64" w:rsidP="006877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.4pt;margin-top:2.7pt;width:37.5pt;height:42.75pt;z-index:251649536;visibility:visible">
                  <v:imagedata r:id="rId7" o:title=""/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27" type="#_x0000_t75" style="position:absolute;left:0;text-align:left;margin-left:457.15pt;margin-top:2.7pt;width:37.5pt;height:42.75pt;z-index:251642368;visibility:visible">
                  <v:imagedata r:id="rId7" o:title=""/>
                  <w10:wrap type="square"/>
                </v:shape>
              </w:pict>
            </w:r>
            <w:r w:rsidRPr="00687787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2013-2014 </w:t>
            </w:r>
            <w:r w:rsidRPr="00687787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İBRAHİM KARAOĞLANOĞLU İLKOKULU 4-A SINIFI</w:t>
            </w:r>
          </w:p>
          <w:p w:rsidR="00D70E64" w:rsidRPr="00687787" w:rsidRDefault="00D70E64" w:rsidP="00687787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 xml:space="preserve">            SOSYAL BİLGİLER DERSİ 2.DÖNEM 1.YAZILI SINAVI</w:t>
            </w:r>
          </w:p>
        </w:tc>
      </w:tr>
      <w:tr w:rsidR="00D70E64" w:rsidRPr="00687787" w:rsidTr="00687787">
        <w:trPr>
          <w:trHeight w:val="420"/>
        </w:trPr>
        <w:tc>
          <w:tcPr>
            <w:tcW w:w="6549" w:type="dxa"/>
          </w:tcPr>
          <w:p w:rsidR="00D70E64" w:rsidRPr="00687787" w:rsidRDefault="00D70E64" w:rsidP="00687787">
            <w:pPr>
              <w:spacing w:after="0" w:line="240" w:lineRule="auto"/>
              <w:rPr>
                <w:sz w:val="20"/>
                <w:szCs w:val="20"/>
              </w:rPr>
            </w:pPr>
            <w:r w:rsidRPr="00687787">
              <w:rPr>
                <w:sz w:val="20"/>
                <w:szCs w:val="20"/>
              </w:rPr>
              <w:t>ADI-SOYADI:</w:t>
            </w:r>
          </w:p>
        </w:tc>
        <w:tc>
          <w:tcPr>
            <w:tcW w:w="3665" w:type="dxa"/>
          </w:tcPr>
          <w:p w:rsidR="00D70E64" w:rsidRPr="00687787" w:rsidRDefault="00D70E64" w:rsidP="00687787">
            <w:pPr>
              <w:spacing w:after="0" w:line="240" w:lineRule="auto"/>
              <w:rPr>
                <w:sz w:val="20"/>
                <w:szCs w:val="20"/>
              </w:rPr>
            </w:pPr>
            <w:r w:rsidRPr="00687787">
              <w:rPr>
                <w:sz w:val="20"/>
                <w:szCs w:val="20"/>
              </w:rPr>
              <w:t>TARİH: 28/03/2013</w:t>
            </w:r>
          </w:p>
        </w:tc>
      </w:tr>
      <w:tr w:rsidR="00D70E64" w:rsidRPr="00687787" w:rsidTr="00687787">
        <w:trPr>
          <w:trHeight w:val="321"/>
        </w:trPr>
        <w:tc>
          <w:tcPr>
            <w:tcW w:w="6549" w:type="dxa"/>
          </w:tcPr>
          <w:p w:rsidR="00D70E64" w:rsidRPr="00687787" w:rsidRDefault="00D70E64" w:rsidP="00687787">
            <w:pPr>
              <w:spacing w:after="0" w:line="240" w:lineRule="auto"/>
              <w:rPr>
                <w:sz w:val="20"/>
                <w:szCs w:val="20"/>
              </w:rPr>
            </w:pPr>
            <w:r w:rsidRPr="00687787">
              <w:rPr>
                <w:sz w:val="20"/>
                <w:szCs w:val="20"/>
              </w:rPr>
              <w:t>NUMARASI:</w:t>
            </w:r>
            <w:r>
              <w:rPr>
                <w:sz w:val="20"/>
                <w:szCs w:val="20"/>
              </w:rPr>
              <w:t xml:space="preserve"> </w:t>
            </w:r>
            <w:hyperlink r:id="rId8" w:history="1">
              <w:r>
                <w:rPr>
                  <w:rStyle w:val="Hyperlink"/>
                </w:rPr>
                <w:t>www.sorubak.com</w:t>
              </w:r>
            </w:hyperlink>
          </w:p>
        </w:tc>
        <w:tc>
          <w:tcPr>
            <w:tcW w:w="3665" w:type="dxa"/>
          </w:tcPr>
          <w:p w:rsidR="00D70E64" w:rsidRPr="00687787" w:rsidRDefault="00D70E64" w:rsidP="00687787">
            <w:pPr>
              <w:spacing w:after="0" w:line="240" w:lineRule="auto"/>
              <w:rPr>
                <w:sz w:val="20"/>
                <w:szCs w:val="20"/>
              </w:rPr>
            </w:pPr>
            <w:r w:rsidRPr="00687787">
              <w:rPr>
                <w:sz w:val="20"/>
                <w:szCs w:val="20"/>
              </w:rPr>
              <w:t>PUANI:</w:t>
            </w:r>
          </w:p>
        </w:tc>
      </w:tr>
    </w:tbl>
    <w:p w:rsidR="00D70E64" w:rsidRPr="00A97C3A" w:rsidRDefault="00D70E64" w:rsidP="002901C7">
      <w:pPr>
        <w:spacing w:after="0" w:line="240" w:lineRule="auto"/>
        <w:rPr>
          <w:rFonts w:ascii="Comic Sans MS" w:hAnsi="Comic Sans MS" w:cs="Tahoma"/>
          <w:sz w:val="20"/>
          <w:szCs w:val="20"/>
        </w:rPr>
        <w:sectPr w:rsidR="00D70E64" w:rsidRPr="00A97C3A" w:rsidSect="003C2A43">
          <w:type w:val="continuous"/>
          <w:pgSz w:w="11906" w:h="16838"/>
          <w:pgMar w:top="1417" w:right="1417" w:bottom="0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708"/>
          <w:docGrid w:linePitch="360"/>
        </w:sectPr>
      </w:pPr>
      <w:r>
        <w:rPr>
          <w:noProof/>
          <w:lang w:eastAsia="tr-TR"/>
        </w:rPr>
        <w:pict>
          <v:shape id="Resim 4" o:spid="_x0000_s1028" type="#_x0000_t75" style="position:absolute;margin-left:-32.6pt;margin-top:64.15pt;width:71.25pt;height:48pt;z-index:251643392;visibility:visible;mso-position-horizontal-relative:text;mso-position-vertical-relative:text">
            <v:imagedata r:id="rId9" o:title=""/>
            <w10:wrap type="square"/>
          </v:shape>
        </w:pict>
      </w:r>
    </w:p>
    <w:p w:rsidR="00D70E64" w:rsidRPr="00A97C3A" w:rsidRDefault="00D70E64" w:rsidP="00F01FF0">
      <w:pPr>
        <w:rPr>
          <w:i/>
          <w:sz w:val="20"/>
          <w:szCs w:val="20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.5pt;margin-top:7.95pt;width:228.75pt;height:28.5pt;z-index:251644416" adj="-3914,6935">
            <v:textbox>
              <w:txbxContent>
                <w:p w:rsidR="00D70E64" w:rsidRPr="007309A1" w:rsidRDefault="00D70E64" w:rsidP="007309A1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7309A1">
                    <w:rPr>
                      <w:rFonts w:ascii="Comic Sans MS" w:hAnsi="Comic Sans MS"/>
                      <w:b/>
                      <w:sz w:val="32"/>
                    </w:rPr>
                    <w:t>DOĞRU MU? YANLIŞ MI?</w:t>
                  </w:r>
                </w:p>
              </w:txbxContent>
            </v:textbox>
          </v:shape>
        </w:pict>
      </w:r>
    </w:p>
    <w:p w:rsidR="00D70E64" w:rsidRPr="00A97C3A" w:rsidRDefault="00D70E64" w:rsidP="007309A1">
      <w:pPr>
        <w:rPr>
          <w:i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69.25pt;margin-top:26.1pt;width:435.75pt;height:19.5pt;z-index:251648512">
            <v:textbox>
              <w:txbxContent>
                <w:p w:rsidR="00D70E64" w:rsidRPr="00D91243" w:rsidRDefault="00D70E64" w:rsidP="00D9124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Aşağıdaki bilgilerden doğru olanın  yanına (</w:t>
                  </w:r>
                  <w:r w:rsidRPr="00D912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), yanlış olanın  yanına (</w:t>
                  </w:r>
                  <w:r w:rsidRPr="00D912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</w:t>
                  </w:r>
                  <w:r w:rsidRPr="00D91243">
                    <w:rPr>
                      <w:rFonts w:ascii="Comic Sans MS" w:hAnsi="Comic Sans MS"/>
                      <w:sz w:val="20"/>
                      <w:szCs w:val="20"/>
                    </w:rPr>
                    <w:t>) yazınız.</w:t>
                  </w:r>
                  <w:r w:rsidRPr="0021528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(  10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p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uan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)</w:t>
                  </w:r>
                </w:p>
                <w:p w:rsidR="00D70E64" w:rsidRDefault="00D70E64" w:rsidP="00D91243"/>
              </w:txbxContent>
            </v:textbox>
          </v:shape>
        </w:pict>
      </w:r>
    </w:p>
    <w:p w:rsidR="00D70E64" w:rsidRPr="00A97C3A" w:rsidRDefault="00D70E64" w:rsidP="00D74A41">
      <w:pPr>
        <w:spacing w:after="0" w:line="240" w:lineRule="auto"/>
        <w:rPr>
          <w:i/>
          <w:sz w:val="20"/>
          <w:szCs w:val="20"/>
        </w:rPr>
      </w:pPr>
    </w:p>
    <w:p w:rsidR="00D70E64" w:rsidRPr="00A97C3A" w:rsidRDefault="00D70E64" w:rsidP="0091570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0E64" w:rsidRPr="00A97C3A" w:rsidRDefault="00D70E64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1.  (    )İnsanların ihtiyaçlarına uygun araç ve gereçlerin yapılması ya da bunun için gerekli bilgilere teknoloji denir.</w:t>
      </w:r>
    </w:p>
    <w:p w:rsidR="00D70E64" w:rsidRPr="00A97C3A" w:rsidRDefault="00D70E64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2.   (      )Ay takvimlerine göre bir yıl 365 gündür.</w:t>
      </w:r>
    </w:p>
    <w:p w:rsidR="00D70E64" w:rsidRPr="00A97C3A" w:rsidRDefault="00D70E64" w:rsidP="0091570B">
      <w:pPr>
        <w:spacing w:after="120" w:line="240" w:lineRule="auto"/>
        <w:ind w:right="-567"/>
        <w:jc w:val="both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3.   (      )Teknolojik ürünleri yanlış kullanmak insan sağlığı için tehlikelidir.</w:t>
      </w:r>
    </w:p>
    <w:p w:rsidR="00D70E64" w:rsidRPr="00A97C3A" w:rsidRDefault="00D70E64" w:rsidP="00A93EB3">
      <w:pPr>
        <w:spacing w:before="120" w:after="120" w:line="240" w:lineRule="auto"/>
        <w:ind w:right="-567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4.   (      ) İnsanlar için beslenme, barınma ve giyinme gibi ihtiyaçlar temel ihtiyaçlardır.</w:t>
      </w:r>
      <w:r w:rsidRPr="00A97C3A">
        <w:rPr>
          <w:rFonts w:ascii="Comic Sans MS" w:hAnsi="Comic Sans MS"/>
          <w:sz w:val="20"/>
          <w:szCs w:val="20"/>
        </w:rPr>
        <w:br/>
        <w:t xml:space="preserve"> 5.  (      ) Ailemizin gelir ve giderlerini gösterdiğimiz çizelgeye aile bütçesi denir.</w:t>
      </w:r>
    </w:p>
    <w:p w:rsidR="00D70E64" w:rsidRPr="00A97C3A" w:rsidRDefault="00D70E64" w:rsidP="0091570B">
      <w:pPr>
        <w:spacing w:after="120" w:line="240" w:lineRule="auto"/>
        <w:ind w:right="-567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6.  (      ) </w:t>
      </w:r>
      <w:r w:rsidRPr="00A97C3A">
        <w:rPr>
          <w:rFonts w:ascii="Comic Sans MS" w:hAnsi="Comic Sans MS"/>
          <w:color w:val="000000"/>
          <w:sz w:val="20"/>
          <w:szCs w:val="20"/>
        </w:rPr>
        <w:t>Miladi takvimin başlangıcı olarak Hz. İsa‘ nın doğumu kabul edilmiştir.</w:t>
      </w:r>
    </w:p>
    <w:p w:rsidR="00D70E64" w:rsidRPr="00A97C3A" w:rsidRDefault="00D70E64" w:rsidP="0091570B">
      <w:pPr>
        <w:spacing w:after="120" w:line="240" w:lineRule="auto"/>
        <w:ind w:right="-567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7.  (       ) </w:t>
      </w:r>
      <w:r w:rsidRPr="00A97C3A">
        <w:rPr>
          <w:rFonts w:ascii="Comic Sans MS" w:hAnsi="Comic Sans MS"/>
          <w:color w:val="000000"/>
          <w:sz w:val="20"/>
          <w:szCs w:val="20"/>
        </w:rPr>
        <w:t>Kronoloji,olayların önem sırasına göre sıralanmasıdır.</w:t>
      </w:r>
    </w:p>
    <w:p w:rsidR="00D70E64" w:rsidRPr="00A97C3A" w:rsidRDefault="00D70E64" w:rsidP="0091570B">
      <w:pPr>
        <w:spacing w:after="120" w:line="240" w:lineRule="auto"/>
        <w:ind w:right="-567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 xml:space="preserve">8.  </w:t>
      </w:r>
      <w:r w:rsidRPr="00A97C3A">
        <w:rPr>
          <w:rFonts w:ascii="Comic Sans MS" w:hAnsi="Comic Sans MS"/>
          <w:sz w:val="20"/>
          <w:szCs w:val="20"/>
        </w:rPr>
        <w:t>(       ) Stetoskop sağlık alanında kullanılır.</w:t>
      </w:r>
    </w:p>
    <w:p w:rsidR="00D70E64" w:rsidRPr="00A97C3A" w:rsidRDefault="00D70E64" w:rsidP="0091570B">
      <w:pPr>
        <w:spacing w:after="120" w:line="240" w:lineRule="auto"/>
        <w:ind w:right="-567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9.  (</w:t>
      </w:r>
      <w:r w:rsidRPr="00A97C3A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Pr="00A97C3A">
        <w:rPr>
          <w:rFonts w:ascii="Comic Sans MS" w:hAnsi="Comic Sans MS"/>
          <w:sz w:val="20"/>
          <w:szCs w:val="20"/>
        </w:rPr>
        <w:t xml:space="preserve">      ) </w:t>
      </w:r>
      <w:r w:rsidRPr="00A97C3A">
        <w:rPr>
          <w:rFonts w:ascii="Comic Sans MS" w:hAnsi="Comic Sans MS" w:cs="Tahoma"/>
          <w:sz w:val="20"/>
          <w:szCs w:val="20"/>
        </w:rPr>
        <w:t>Güneş saatini yılın her gününde ve günün her vaktinde kullanabiliriz.</w:t>
      </w:r>
    </w:p>
    <w:p w:rsidR="00D70E64" w:rsidRPr="00A97C3A" w:rsidRDefault="00D70E64" w:rsidP="0091570B">
      <w:pPr>
        <w:spacing w:after="120" w:line="240" w:lineRule="auto"/>
        <w:ind w:right="-567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10. </w:t>
      </w:r>
      <w:r w:rsidRPr="00A97C3A">
        <w:rPr>
          <w:rFonts w:ascii="Comic Sans MS" w:hAnsi="Comic Sans MS"/>
          <w:color w:val="000000"/>
          <w:sz w:val="20"/>
          <w:szCs w:val="20"/>
        </w:rPr>
        <w:t>(       ) Meslek seçerken tek amacımız çok para kazanmak olmalıdır.</w:t>
      </w:r>
    </w:p>
    <w:p w:rsidR="00D70E64" w:rsidRPr="00A97C3A" w:rsidRDefault="00D70E64" w:rsidP="00DC5512">
      <w:pPr>
        <w:jc w:val="right"/>
        <w:rPr>
          <w:rFonts w:ascii="Comic Sans MS" w:hAnsi="Comic Sans MS"/>
          <w:sz w:val="20"/>
          <w:szCs w:val="20"/>
        </w:rPr>
      </w:pPr>
    </w:p>
    <w:p w:rsidR="00D70E64" w:rsidRPr="00A97C3A" w:rsidRDefault="00D70E64" w:rsidP="001966C9">
      <w:pPr>
        <w:jc w:val="right"/>
        <w:rPr>
          <w:color w:val="000000"/>
          <w:sz w:val="20"/>
          <w:szCs w:val="20"/>
        </w:rPr>
      </w:pPr>
      <w:r>
        <w:rPr>
          <w:noProof/>
          <w:lang w:eastAsia="tr-TR"/>
        </w:rPr>
        <w:pict>
          <v:group id="_x0000_s1031" editas="canvas" style="position:absolute;left:0;text-align:left;margin-left:-35.1pt;margin-top:30.3pt;width:498.45pt;height:90pt;z-index:251655680" coordorigin="715,8805" coordsize="9969,1800">
            <o:lock v:ext="edit" aspectratio="t"/>
            <v:shape id="_x0000_s1032" type="#_x0000_t75" style="position:absolute;left:715;top:8805;width:9969;height:1800" o:preferrelative="f">
              <v:fill o:detectmouseclick="t"/>
              <v:path o:extrusionok="t" o:connecttype="none"/>
              <o:lock v:ext="edit" text="t"/>
            </v:shape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33" type="#_x0000_t122" style="position:absolute;left:964;top:8985;width:1800;height:720">
              <v:textbox style="mso-next-textbox:#_x0000_s1033">
                <w:txbxContent>
                  <w:p w:rsidR="00D70E64" w:rsidRPr="00453047" w:rsidRDefault="00D70E64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TSE</w:t>
                    </w:r>
                  </w:p>
                </w:txbxContent>
              </v:textbox>
            </v:shape>
            <v:shape id="_x0000_s1034" type="#_x0000_t122" style="position:absolute;left:4855;top:8985;width:1800;height:720">
              <v:textbox style="mso-next-textbox:#_x0000_s1034">
                <w:txbxContent>
                  <w:p w:rsidR="00D70E64" w:rsidRPr="00453047" w:rsidRDefault="00D70E64" w:rsidP="000A1E66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ihtiyaç</w:t>
                    </w:r>
                  </w:p>
                </w:txbxContent>
              </v:textbox>
            </v:shape>
            <v:shape id="_x0000_s1035" type="#_x0000_t122" style="position:absolute;left:6835;top:8985;width:1800;height:720">
              <v:textbox style="mso-next-textbox:#_x0000_s1035">
                <w:txbxContent>
                  <w:p w:rsidR="00D70E64" w:rsidRPr="00453047" w:rsidRDefault="00D70E64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bilinçli</w:t>
                    </w:r>
                  </w:p>
                </w:txbxContent>
              </v:textbox>
            </v:shape>
            <v:shape id="_x0000_s1036" type="#_x0000_t122" style="position:absolute;left:2875;top:8985;width:1800;height:720">
              <v:textbox style="mso-next-textbox:#_x0000_s1036">
                <w:txbxContent>
                  <w:p w:rsidR="00D70E64" w:rsidRPr="00453047" w:rsidRDefault="00D70E64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bütçe</w:t>
                    </w:r>
                  </w:p>
                </w:txbxContent>
              </v:textbox>
            </v:shape>
            <v:shape id="_x0000_s1037" type="#_x0000_t122" style="position:absolute;left:8815;top:8867;width:1869;height:882">
              <v:textbox style="mso-next-textbox:#_x0000_s1037">
                <w:txbxContent>
                  <w:p w:rsidR="00D70E64" w:rsidRPr="00716B9E" w:rsidRDefault="00D70E64" w:rsidP="000A1E66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</w:rPr>
                      <w:t>Mısırlılar</w:t>
                    </w:r>
                  </w:p>
                </w:txbxContent>
              </v:textbox>
            </v:shape>
            <v:shape id="_x0000_s1038" type="#_x0000_t122" style="position:absolute;left:8815;top:9621;width:1869;height:804">
              <v:textbox style="mso-next-textbox:#_x0000_s1038">
                <w:txbxContent>
                  <w:p w:rsidR="00D70E64" w:rsidRPr="00453047" w:rsidRDefault="00D70E64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Geometri</w:t>
                    </w:r>
                  </w:p>
                </w:txbxContent>
              </v:textbox>
            </v:shape>
            <v:shape id="_x0000_s1039" type="#_x0000_t122" style="position:absolute;left:6835;top:9705;width:1869;height:720">
              <v:textbox style="mso-next-textbox:#_x0000_s1039">
                <w:txbxContent>
                  <w:p w:rsidR="00D70E64" w:rsidRPr="00453047" w:rsidRDefault="00D70E64" w:rsidP="000A1E66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Samsun</w:t>
                    </w:r>
                  </w:p>
                </w:txbxContent>
              </v:textbox>
            </v:shape>
            <v:shape id="_x0000_s1040" type="#_x0000_t122" style="position:absolute;left:4855;top:9705;width:1869;height:720">
              <v:textbox style="mso-next-textbox:#_x0000_s1040">
                <w:txbxContent>
                  <w:p w:rsidR="00D70E64" w:rsidRPr="00453047" w:rsidRDefault="00D70E64" w:rsidP="000A1E66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iletişim</w:t>
                    </w:r>
                  </w:p>
                </w:txbxContent>
              </v:textbox>
            </v:shape>
            <v:shape id="_x0000_s1041" type="#_x0000_t122" style="position:absolute;left:2875;top:9705;width:1869;height:720">
              <v:textbox style="mso-next-textbox:#_x0000_s1041">
                <w:txbxContent>
                  <w:p w:rsidR="00D70E64" w:rsidRPr="00453047" w:rsidRDefault="00D70E64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miladi</w:t>
                    </w:r>
                  </w:p>
                </w:txbxContent>
              </v:textbox>
            </v:shape>
            <v:shape id="_x0000_s1042" type="#_x0000_t122" style="position:absolute;left:895;top:9705;width:1869;height:720">
              <v:textbox style="mso-next-textbox:#_x0000_s1042">
                <w:txbxContent>
                  <w:p w:rsidR="00D70E64" w:rsidRPr="00453047" w:rsidRDefault="00D70E64" w:rsidP="000A1E66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eğitim</w:t>
                    </w:r>
                  </w:p>
                </w:txbxContent>
              </v:textbox>
            </v:shape>
            <w10:wrap type="square"/>
          </v:group>
        </w:pict>
      </w:r>
      <w:r>
        <w:rPr>
          <w:noProof/>
          <w:lang w:eastAsia="tr-TR"/>
        </w:rPr>
        <w:pict>
          <v:shape id="_x0000_s1043" type="#_x0000_t202" style="position:absolute;left:0;text-align:left;margin-left:-2.5pt;margin-top:13.9pt;width:435.75pt;height:19.5pt;z-index:251653632">
            <v:textbox>
              <w:txbxContent>
                <w:p w:rsidR="00D70E64" w:rsidRDefault="00D70E64" w:rsidP="00DC5512"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Boşlukları uygun kelimelerle doldurun.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( 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10 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p</w:t>
                  </w:r>
                  <w:r>
                    <w:rPr>
                      <w:rFonts w:ascii="Comic Sans MS" w:hAnsi="Comic Sans MS"/>
                      <w:b/>
                      <w:sz w:val="18"/>
                      <w:szCs w:val="20"/>
                    </w:rPr>
                    <w:t>uan</w:t>
                  </w:r>
                  <w:r w:rsidRPr="009C4C69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61" style="position:absolute;left:0;text-align:left;margin-left:14.25pt;margin-top:-21.35pt;width:240.75pt;height:28.5pt;z-index:251652608" adj="-1969,10345">
            <v:textbox>
              <w:txbxContent>
                <w:p w:rsidR="00D70E64" w:rsidRPr="007309A1" w:rsidRDefault="00D70E64" w:rsidP="00DC5512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</w:rPr>
                    <w:t>BOŞLUKLARI DOLDURALIM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10" o:spid="_x0000_s1045" type="#_x0000_t75" alt="kalem" style="position:absolute;left:0;text-align:left;margin-left:-14.6pt;margin-top:-14.6pt;width:36.75pt;height:59.85pt;z-index:-251664896;visibility:visible">
            <v:imagedata r:id="rId10" o:title=""/>
            <w10:wrap type="square"/>
          </v:shape>
        </w:pic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1)</w:t>
      </w:r>
      <w:r w:rsidRPr="00A97C3A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A97C3A">
        <w:rPr>
          <w:rFonts w:ascii="Comic Sans MS" w:hAnsi="Comic Sans MS"/>
          <w:color w:val="000000"/>
          <w:sz w:val="20"/>
          <w:szCs w:val="20"/>
        </w:rPr>
        <w:t>Yemek, barınmak, uyumak birer …………………………..  tır.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2) Satın alacağı ürünlerin standartlarla uygun olmasına dikkat eden kişiye ……………………....tüketici denir.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3) Aileye ait sabit gelir ve buna bağlı olarak giderleri gösteren listeye ………………………….. denir</w:t>
      </w:r>
    </w:p>
    <w:p w:rsidR="00D70E64" w:rsidRPr="00A97C3A" w:rsidRDefault="00D70E64" w:rsidP="001966C9">
      <w:pPr>
        <w:shd w:val="clear" w:color="auto" w:fill="FFFFFF"/>
        <w:autoSpaceDE w:val="0"/>
        <w:autoSpaceDN w:val="0"/>
        <w:adjustRightInd w:val="0"/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4) Standartlara uygun üretilmiş mallarda ……………..……….. damgası bulunur.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5) Telefon, telgraf, televizyon, radyo vb, araçlardan yararlanarak yürütülen bilgi alışverişi ……………..……….. olarak adlandırılır.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6) Atatürk, Kurtuluş Savaşı’nı ………………………’ a çıkarak başlatmıştır.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7) Okullar toplumun ……………….………….. ihtiyacını karşılamak amacıyla kurulmuştur.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8) 1926 yılından beri ülkemizde ………………………….……. takvim kullanılmaya başlanmıştır.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9) </w:t>
      </w:r>
      <w:r w:rsidRPr="00A97C3A">
        <w:rPr>
          <w:rFonts w:ascii="Comic Sans MS" w:hAnsi="Comic Sans MS"/>
          <w:color w:val="000000"/>
          <w:sz w:val="20"/>
          <w:szCs w:val="20"/>
          <w:lang w:eastAsia="tr-TR"/>
        </w:rPr>
        <w:t>Atatürk ………………………….  adlı bir ders kitabı yazmıştır.</w:t>
      </w:r>
    </w:p>
    <w:p w:rsidR="00D70E64" w:rsidRPr="00A97C3A" w:rsidRDefault="00D70E64" w:rsidP="001966C9">
      <w:pPr>
        <w:spacing w:after="120" w:line="240" w:lineRule="auto"/>
        <w:ind w:left="-426"/>
        <w:rPr>
          <w:rFonts w:ascii="Comic Sans MS" w:hAnsi="Comic Sans MS"/>
          <w:color w:val="000000"/>
          <w:sz w:val="20"/>
          <w:szCs w:val="20"/>
        </w:rPr>
      </w:pPr>
      <w:r w:rsidRPr="00A97C3A">
        <w:rPr>
          <w:rFonts w:ascii="Comic Sans MS" w:hAnsi="Comic Sans MS"/>
          <w:color w:val="000000"/>
          <w:sz w:val="20"/>
          <w:szCs w:val="20"/>
        </w:rPr>
        <w:t>10) Güneş takvimini ilk …………………………………kullanmışlardır.</w:t>
      </w:r>
    </w:p>
    <w:p w:rsidR="00D70E64" w:rsidRPr="00A97C3A" w:rsidRDefault="00D70E64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0E64" w:rsidRPr="00A97C3A" w:rsidRDefault="00D70E64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0E64" w:rsidRPr="00A97C3A" w:rsidRDefault="00D70E64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0E64" w:rsidRPr="00A97C3A" w:rsidRDefault="00D70E64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0E64" w:rsidRPr="00A97C3A" w:rsidRDefault="00D70E64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0E64" w:rsidRPr="00A97C3A" w:rsidRDefault="00D70E64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0E64" w:rsidRPr="00A97C3A" w:rsidRDefault="00D70E64" w:rsidP="00D74A41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46" type="#_x0000_t202" style="position:absolute;margin-left:-13pt;margin-top:5.65pt;width:435.75pt;height:26.2pt;z-index:251647488">
            <v:textbox>
              <w:txbxContent>
                <w:p w:rsidR="00D70E64" w:rsidRPr="00A93EB3" w:rsidRDefault="00D70E64" w:rsidP="00D9124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 verilenler ile ilgili oldukları kullanım alanlarını eşleştiriniz. (8</w:t>
                  </w:r>
                  <w:r w:rsidRPr="00A93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61" style="position:absolute;margin-left:.75pt;margin-top:-26.6pt;width:141pt;height:28.5pt;z-index:251646464" adj="-3363,10345">
            <v:textbox>
              <w:txbxContent>
                <w:p w:rsidR="00D70E64" w:rsidRPr="007309A1" w:rsidRDefault="00D70E64" w:rsidP="005346C4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</w:rPr>
                    <w:t>EŞLEŞTİRELİM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" o:spid="_x0000_s1048" type="#_x0000_t75" style="position:absolute;margin-left:-24.35pt;margin-top:-22.1pt;width:63pt;height:63pt;z-index:251645440;visibility:visible">
            <v:imagedata r:id="rId11" o:title=""/>
            <w10:wrap type="square"/>
          </v:shape>
        </w:pict>
      </w:r>
    </w:p>
    <w:p w:rsidR="00D70E64" w:rsidRPr="00A97C3A" w:rsidRDefault="00D70E64" w:rsidP="001607DD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20"/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5091"/>
        <w:gridCol w:w="903"/>
        <w:gridCol w:w="3460"/>
      </w:tblGrid>
      <w:tr w:rsidR="00D70E64" w:rsidRPr="00687787" w:rsidTr="000A1E66">
        <w:trPr>
          <w:trHeight w:val="315"/>
        </w:trPr>
        <w:tc>
          <w:tcPr>
            <w:tcW w:w="561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5091" w:type="dxa"/>
          </w:tcPr>
          <w:p w:rsidR="00D70E64" w:rsidRPr="00687787" w:rsidRDefault="00D70E64" w:rsidP="000A1E66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>Traktör</w:t>
            </w:r>
            <w:r w:rsidRPr="00687787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903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…….</w:t>
            </w:r>
          </w:p>
        </w:tc>
        <w:tc>
          <w:tcPr>
            <w:tcW w:w="3460" w:type="dxa"/>
          </w:tcPr>
          <w:p w:rsidR="00D70E64" w:rsidRPr="00687787" w:rsidRDefault="00D70E64" w:rsidP="000A1E66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>Ulaşım</w:t>
            </w:r>
          </w:p>
        </w:tc>
      </w:tr>
      <w:tr w:rsidR="00D70E64" w:rsidRPr="00687787" w:rsidTr="000A1E66">
        <w:trPr>
          <w:trHeight w:val="409"/>
        </w:trPr>
        <w:tc>
          <w:tcPr>
            <w:tcW w:w="561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5091" w:type="dxa"/>
          </w:tcPr>
          <w:p w:rsidR="00D70E64" w:rsidRPr="00687787" w:rsidRDefault="00D70E64" w:rsidP="000A1E66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>Projeksiyon Cihazı</w:t>
            </w:r>
          </w:p>
        </w:tc>
        <w:tc>
          <w:tcPr>
            <w:tcW w:w="903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…..</w:t>
            </w:r>
          </w:p>
        </w:tc>
        <w:tc>
          <w:tcPr>
            <w:tcW w:w="3460" w:type="dxa"/>
          </w:tcPr>
          <w:p w:rsidR="00D70E64" w:rsidRPr="00687787" w:rsidRDefault="00D70E64" w:rsidP="000A1E66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 xml:space="preserve">Sağlık </w:t>
            </w:r>
          </w:p>
        </w:tc>
      </w:tr>
      <w:tr w:rsidR="00D70E64" w:rsidRPr="00687787" w:rsidTr="000A1E66">
        <w:trPr>
          <w:trHeight w:val="445"/>
        </w:trPr>
        <w:tc>
          <w:tcPr>
            <w:tcW w:w="561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5091" w:type="dxa"/>
          </w:tcPr>
          <w:p w:rsidR="00D70E64" w:rsidRPr="00687787" w:rsidRDefault="00D70E64" w:rsidP="00A93EB3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 xml:space="preserve"> Röntgen  Filmi</w:t>
            </w:r>
          </w:p>
        </w:tc>
        <w:tc>
          <w:tcPr>
            <w:tcW w:w="903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…..</w:t>
            </w:r>
          </w:p>
        </w:tc>
        <w:tc>
          <w:tcPr>
            <w:tcW w:w="3460" w:type="dxa"/>
          </w:tcPr>
          <w:p w:rsidR="00D70E64" w:rsidRPr="00687787" w:rsidRDefault="00D70E64" w:rsidP="000A1E66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>Tarım</w:t>
            </w:r>
          </w:p>
        </w:tc>
      </w:tr>
      <w:tr w:rsidR="00D70E64" w:rsidRPr="00687787" w:rsidTr="000A1E66">
        <w:trPr>
          <w:trHeight w:val="458"/>
        </w:trPr>
        <w:tc>
          <w:tcPr>
            <w:tcW w:w="561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5091" w:type="dxa"/>
          </w:tcPr>
          <w:p w:rsidR="00D70E64" w:rsidRPr="00687787" w:rsidRDefault="00D70E64" w:rsidP="000A1E66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>Tren</w:t>
            </w:r>
          </w:p>
        </w:tc>
        <w:tc>
          <w:tcPr>
            <w:tcW w:w="903" w:type="dxa"/>
          </w:tcPr>
          <w:p w:rsidR="00D70E64" w:rsidRPr="00687787" w:rsidRDefault="00D70E64" w:rsidP="000A1E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87787">
              <w:rPr>
                <w:rFonts w:ascii="Comic Sans MS" w:hAnsi="Comic Sans MS"/>
                <w:b/>
                <w:sz w:val="20"/>
                <w:szCs w:val="20"/>
              </w:rPr>
              <w:t>…..</w:t>
            </w:r>
          </w:p>
        </w:tc>
        <w:tc>
          <w:tcPr>
            <w:tcW w:w="3460" w:type="dxa"/>
          </w:tcPr>
          <w:p w:rsidR="00D70E64" w:rsidRPr="00687787" w:rsidRDefault="00D70E64" w:rsidP="000A1E66">
            <w:pPr>
              <w:rPr>
                <w:rFonts w:ascii="Comic Sans MS" w:hAnsi="Comic Sans MS"/>
                <w:sz w:val="20"/>
                <w:szCs w:val="20"/>
              </w:rPr>
            </w:pPr>
            <w:r w:rsidRPr="00687787">
              <w:rPr>
                <w:rFonts w:ascii="Comic Sans MS" w:hAnsi="Comic Sans MS"/>
                <w:sz w:val="20"/>
                <w:szCs w:val="20"/>
              </w:rPr>
              <w:t>Eğitim</w:t>
            </w:r>
          </w:p>
        </w:tc>
      </w:tr>
    </w:tbl>
    <w:p w:rsidR="00D70E64" w:rsidRPr="00A97C3A" w:rsidRDefault="00D70E64" w:rsidP="005129F5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group id="_x0000_s1049" style="position:absolute;margin-left:27.9pt;margin-top:18.55pt;width:442.5pt;height:52.5pt;z-index:251654656;mso-position-horizontal-relative:text;mso-position-vertical-relative:text" coordorigin="1159,5565" coordsize="8850,1050">
            <v:shape id="_x0000_s1050" type="#_x0000_t202" style="position:absolute;left:1159;top:6225;width:8850;height:390">
              <v:textbox style="mso-next-textbox:#_x0000_s1050">
                <w:txbxContent>
                  <w:p w:rsidR="00D70E64" w:rsidRPr="009C4C69" w:rsidRDefault="00D70E64" w:rsidP="005A4359">
                    <w:pPr>
                      <w:rPr>
                        <w:sz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</w:rPr>
                      <w:t>A</w:t>
                    </w:r>
                    <w:r w:rsidRPr="009C4C69">
                      <w:rPr>
                        <w:rFonts w:ascii="Comic Sans MS" w:hAnsi="Comic Sans MS"/>
                        <w:b/>
                        <w:sz w:val="20"/>
                      </w:rPr>
                      <w:t xml:space="preserve">şağıda  verilen   sorularda  doğru yanıtı  işaretleyiniz. 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>( 18x4=72p</w:t>
                    </w:r>
                    <w:r w:rsidRPr="009C4C69">
                      <w:rPr>
                        <w:rFonts w:ascii="Comic Sans MS" w:hAnsi="Comic Sans MS"/>
                        <w:b/>
                        <w:sz w:val="18"/>
                        <w:szCs w:val="20"/>
                      </w:rPr>
                      <w:t xml:space="preserve"> )</w:t>
                    </w:r>
                  </w:p>
                </w:txbxContent>
              </v:textbox>
            </v:shape>
            <v:shape id="_x0000_s1051" type="#_x0000_t61" style="position:absolute;left:1238;top:5565;width:5550;height:570" adj="-1709,10345">
              <v:textbox style="mso-next-textbox:#_x0000_s1051">
                <w:txbxContent>
                  <w:p w:rsidR="00D70E64" w:rsidRPr="007309A1" w:rsidRDefault="00D70E64" w:rsidP="00DC5512">
                    <w:pPr>
                      <w:rPr>
                        <w:rFonts w:ascii="Comic Sans MS" w:hAnsi="Comic Sans MS"/>
                        <w:b/>
                        <w:sz w:val="32"/>
                      </w:rPr>
                    </w:pPr>
                    <w:r>
                      <w:rPr>
                        <w:rFonts w:ascii="Comic Sans MS" w:hAnsi="Comic Sans MS"/>
                        <w:b/>
                        <w:sz w:val="32"/>
                      </w:rPr>
                      <w:t>DOĞRU SEÇENEĞİ BULALIM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Resim 6" o:spid="_x0000_s1052" type="#_x0000_t75" style="position:absolute;margin-left:-28.1pt;margin-top:126.05pt;width:54pt;height:75pt;z-index:251650560;visibility:visible;mso-position-horizontal-relative:text;mso-position-vertical-relative:text">
            <v:imagedata r:id="rId12" o:title=""/>
            <w10:wrap type="square"/>
          </v:shape>
        </w:pict>
      </w:r>
    </w:p>
    <w:p w:rsidR="00D70E64" w:rsidRPr="00A97C3A" w:rsidRDefault="00D70E64" w:rsidP="005129F5">
      <w:pPr>
        <w:rPr>
          <w:rFonts w:ascii="Comic Sans MS" w:hAnsi="Comic Sans MS"/>
          <w:sz w:val="20"/>
          <w:szCs w:val="20"/>
        </w:rPr>
        <w:sectPr w:rsidR="00D70E64" w:rsidRPr="00A97C3A" w:rsidSect="008673C9">
          <w:type w:val="continuous"/>
          <w:pgSz w:w="11906" w:h="16838"/>
          <w:pgMar w:top="1417" w:right="1417" w:bottom="1417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space="708"/>
          <w:docGrid w:linePitch="360"/>
        </w:sectPr>
      </w:pPr>
    </w:p>
    <w:p w:rsidR="00D70E64" w:rsidRPr="00A97C3A" w:rsidRDefault="00D70E64" w:rsidP="00807D6D">
      <w:pPr>
        <w:pStyle w:val="AralkYok1"/>
        <w:spacing w:after="120"/>
        <w:ind w:lef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1)</w:t>
      </w:r>
      <w:r w:rsidRPr="00A97C3A">
        <w:rPr>
          <w:rFonts w:ascii="Comic Sans MS" w:hAnsi="Comic Sans MS"/>
          <w:sz w:val="20"/>
          <w:szCs w:val="20"/>
        </w:rPr>
        <w:t xml:space="preserve"> Günün ağarmasıyla yürüyerek tarlaya giden Osman, oğluna öküzleri getirip kağnıya bağlamasını söyler. Gün boyunca tarladan evlerine, topladıkları ekinleri kağnıyla taşırlar.</w:t>
      </w:r>
    </w:p>
    <w:p w:rsidR="00D70E64" w:rsidRPr="00A97C3A" w:rsidRDefault="00D70E64" w:rsidP="00807D6D">
      <w:pPr>
        <w:pStyle w:val="AralkYok1"/>
        <w:spacing w:after="120"/>
        <w:ind w:lef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Yukarıdaki hikayede taşıma işinde kullanılan araç yerine günümüzde hangi teknolojik araç kullanılmaktadır?</w:t>
      </w:r>
    </w:p>
    <w:p w:rsidR="00D70E64" w:rsidRPr="00A97C3A" w:rsidRDefault="00D70E64" w:rsidP="00807D6D">
      <w:pPr>
        <w:pStyle w:val="AralkYok1"/>
        <w:ind w:left="-426"/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a) traktör                 b) bisiklet</w:t>
      </w:r>
    </w:p>
    <w:p w:rsidR="00D70E64" w:rsidRPr="00A97C3A" w:rsidRDefault="00D70E64" w:rsidP="00807D6D">
      <w:pPr>
        <w:pStyle w:val="AralkYok1"/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c) at arabası             d) fayton</w:t>
      </w:r>
    </w:p>
    <w:p w:rsidR="00D70E64" w:rsidRPr="00A97C3A" w:rsidRDefault="00D70E64" w:rsidP="00807D6D">
      <w:pPr>
        <w:pStyle w:val="AralkYok1"/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ind w:left="-426"/>
        <w:rPr>
          <w:rFonts w:ascii="Comic Sans MS" w:hAnsi="Comic Sans MS"/>
          <w:b/>
          <w:sz w:val="20"/>
          <w:szCs w:val="20"/>
          <w:u w:val="single"/>
        </w:rPr>
      </w:pPr>
      <w:r w:rsidRPr="00A97C3A">
        <w:rPr>
          <w:rFonts w:ascii="Comic Sans MS" w:hAnsi="Comic Sans MS"/>
          <w:b/>
          <w:sz w:val="20"/>
          <w:szCs w:val="20"/>
        </w:rPr>
        <w:t>2)</w:t>
      </w:r>
      <w:r w:rsidRPr="00A97C3A">
        <w:rPr>
          <w:rFonts w:ascii="Comic Sans MS" w:hAnsi="Comic Sans MS"/>
          <w:sz w:val="20"/>
          <w:szCs w:val="20"/>
        </w:rPr>
        <w:t xml:space="preserve"> Aşağıdaki araçlardan hangisi ev işlerinde kullanılan teknolojik araçlardan </w:t>
      </w:r>
      <w:r w:rsidRPr="00A97C3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D70E64" w:rsidRPr="00A97C3A" w:rsidRDefault="00D70E64" w:rsidP="00807D6D">
      <w:pPr>
        <w:pStyle w:val="AralkYok1"/>
        <w:rPr>
          <w:rFonts w:ascii="Comic Sans MS" w:hAnsi="Comic Sans MS"/>
          <w:b/>
          <w:sz w:val="20"/>
          <w:szCs w:val="20"/>
          <w:u w:val="single"/>
        </w:rPr>
      </w:pPr>
      <w:r>
        <w:rPr>
          <w:noProof/>
        </w:rPr>
        <w:pict>
          <v:shape id="Resim 261" o:spid="_x0000_s1053" type="#_x0000_t75" style="position:absolute;margin-left:97.9pt;margin-top:5.25pt;width:110.2pt;height:69pt;z-index:-251658752;visibility:visible">
            <v:imagedata r:id="rId13" o:title=""/>
          </v:shape>
        </w:pict>
      </w:r>
      <w:r>
        <w:rPr>
          <w:noProof/>
        </w:rPr>
        <w:pict>
          <v:shape id="Resim 260" o:spid="_x0000_s1054" type="#_x0000_t75" style="position:absolute;margin-left:4.9pt;margin-top:9pt;width:87pt;height:65.25pt;z-index:-251659776;visibility:visible">
            <v:imagedata r:id="rId14" o:title=""/>
          </v:shape>
        </w:pict>
      </w:r>
    </w:p>
    <w:p w:rsidR="00D70E64" w:rsidRPr="00A97C3A" w:rsidRDefault="00D70E64" w:rsidP="00807D6D">
      <w:pPr>
        <w:pStyle w:val="AralkYok1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a)                            b) </w:t>
      </w: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63" o:spid="_x0000_s1055" type="#_x0000_t75" style="position:absolute;margin-left:97.9pt;margin-top:20.6pt;width:83.25pt;height:83.25pt;z-index:-251656704;visibility:visible">
            <v:imagedata r:id="rId15" o:title=""/>
          </v:shape>
        </w:pict>
      </w: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62" o:spid="_x0000_s1056" type="#_x0000_t75" style="position:absolute;margin-left:.4pt;margin-top:2.1pt;width:84.4pt;height:84pt;z-index:-251657728;visibility:visible">
            <v:imagedata r:id="rId16" o:title="" gain="69719f"/>
          </v:shape>
        </w:pict>
      </w:r>
      <w:r w:rsidRPr="00A97C3A">
        <w:rPr>
          <w:rFonts w:ascii="Comic Sans MS" w:hAnsi="Comic Sans MS"/>
          <w:sz w:val="20"/>
          <w:szCs w:val="20"/>
        </w:rPr>
        <w:t>c)                             d)</w:t>
      </w: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3)</w:t>
      </w:r>
      <w:r w:rsidRPr="00A97C3A">
        <w:rPr>
          <w:rFonts w:ascii="Comic Sans MS" w:hAnsi="Comic Sans MS"/>
          <w:sz w:val="20"/>
          <w:szCs w:val="20"/>
        </w:rPr>
        <w:t xml:space="preserve"> </w:t>
      </w:r>
      <w:r w:rsidRPr="00A97C3A">
        <w:rPr>
          <w:rFonts w:ascii="Comic Sans MS" w:hAnsi="Comic Sans MS" w:cs="Comic Sans MS"/>
          <w:sz w:val="20"/>
          <w:szCs w:val="20"/>
        </w:rPr>
        <w:t>Aşağıdakilerden hangisi eğitim alanında teknolojik ürünlerdendir?</w:t>
      </w: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2" o:spid="_x0000_s1057" type="#_x0000_t75" style="position:absolute;margin-left:144.25pt;margin-top:4.3pt;width:89.75pt;height:62.75pt;z-index:-251654656;visibility:visible">
            <v:imagedata r:id="rId17" o:title=""/>
          </v:shape>
        </w:pict>
      </w:r>
      <w:r>
        <w:rPr>
          <w:noProof/>
        </w:rPr>
        <w:pict>
          <v:shape id="Resim 1" o:spid="_x0000_s1058" type="#_x0000_t75" style="position:absolute;margin-left:13.45pt;margin-top:4.3pt;width:73.8pt;height:63.6pt;z-index:-251655680;visibility:visible">
            <v:imagedata r:id="rId18" o:title=""/>
          </v:shape>
        </w:pict>
      </w:r>
      <w:r w:rsidRPr="00A97C3A">
        <w:rPr>
          <w:rFonts w:ascii="Comic Sans MS" w:hAnsi="Comic Sans MS" w:cs="Comic Sans MS"/>
          <w:sz w:val="20"/>
          <w:szCs w:val="20"/>
        </w:rPr>
        <w:t>A)</w:t>
      </w:r>
      <w:r w:rsidRPr="00A97C3A">
        <w:rPr>
          <w:rFonts w:ascii="Comic Sans MS" w:hAnsi="Comic Sans MS" w:cs="Comic Sans MS"/>
          <w:sz w:val="20"/>
          <w:szCs w:val="20"/>
        </w:rPr>
        <w:tab/>
      </w:r>
      <w:r w:rsidRPr="00A97C3A">
        <w:rPr>
          <w:rFonts w:ascii="Comic Sans MS" w:hAnsi="Comic Sans MS" w:cs="Comic Sans MS"/>
          <w:sz w:val="20"/>
          <w:szCs w:val="20"/>
        </w:rPr>
        <w:tab/>
      </w:r>
      <w:r w:rsidRPr="00A97C3A">
        <w:rPr>
          <w:rFonts w:ascii="Comic Sans MS" w:hAnsi="Comic Sans MS" w:cs="Comic Sans MS"/>
          <w:sz w:val="20"/>
          <w:szCs w:val="20"/>
        </w:rPr>
        <w:tab/>
        <w:t xml:space="preserve">      B)</w:t>
      </w: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59" type="#_x0000_t75" style="position:absolute;margin-left:153pt;margin-top:.25pt;width:89.95pt;height:51.9pt;z-index:-251652608;visibility:visible">
            <v:imagedata r:id="rId19" o:title=""/>
          </v:shape>
        </w:pict>
      </w:r>
      <w:r>
        <w:rPr>
          <w:noProof/>
        </w:rPr>
        <w:pict>
          <v:shape id="_x0000_s1060" type="#_x0000_t75" style="position:absolute;margin-left:13.45pt;margin-top:.2pt;width:81.35pt;height:56.9pt;z-index:-251653632;visibility:visible">
            <v:imagedata r:id="rId20" o:title=""/>
          </v:shape>
        </w:pict>
      </w:r>
      <w:r w:rsidRPr="00A97C3A">
        <w:rPr>
          <w:rFonts w:ascii="Comic Sans MS" w:hAnsi="Comic Sans MS" w:cs="Comic Sans MS"/>
          <w:sz w:val="20"/>
          <w:szCs w:val="20"/>
        </w:rPr>
        <w:t>C)</w:t>
      </w:r>
      <w:r w:rsidRPr="00A97C3A">
        <w:rPr>
          <w:rFonts w:ascii="Comic Sans MS" w:hAnsi="Comic Sans MS" w:cs="Comic Sans MS"/>
          <w:sz w:val="20"/>
          <w:szCs w:val="20"/>
        </w:rPr>
        <w:tab/>
      </w:r>
      <w:r w:rsidRPr="00A97C3A">
        <w:rPr>
          <w:rFonts w:ascii="Comic Sans MS" w:hAnsi="Comic Sans MS" w:cs="Comic Sans MS"/>
          <w:sz w:val="20"/>
          <w:szCs w:val="20"/>
        </w:rPr>
        <w:tab/>
      </w:r>
      <w:r w:rsidRPr="00A97C3A">
        <w:rPr>
          <w:rFonts w:ascii="Comic Sans MS" w:hAnsi="Comic Sans MS" w:cs="Comic Sans MS"/>
          <w:sz w:val="20"/>
          <w:szCs w:val="20"/>
        </w:rPr>
        <w:tab/>
        <w:t xml:space="preserve">      D)</w:t>
      </w: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4)</w:t>
      </w:r>
      <w:r w:rsidRPr="00A97C3A">
        <w:rPr>
          <w:rFonts w:ascii="Comic Sans MS" w:hAnsi="Comic Sans MS"/>
          <w:sz w:val="20"/>
          <w:szCs w:val="20"/>
        </w:rPr>
        <w:t xml:space="preserve"> </w:t>
      </w:r>
      <w:r w:rsidRPr="00A97C3A">
        <w:rPr>
          <w:rFonts w:ascii="Comic Sans MS" w:hAnsi="Comic Sans MS" w:cs="Comic Sans MS"/>
          <w:sz w:val="20"/>
          <w:szCs w:val="20"/>
        </w:rPr>
        <w:t xml:space="preserve"> Ülkemizde resmi olarak kullanılan takvim aşağıdakilerden hangisidir?</w:t>
      </w:r>
    </w:p>
    <w:p w:rsidR="00D70E64" w:rsidRPr="00A97C3A" w:rsidRDefault="00D70E64" w:rsidP="00807D6D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 w:rsidRPr="00A97C3A">
        <w:rPr>
          <w:rFonts w:ascii="Comic Sans MS" w:hAnsi="Comic Sans MS" w:cs="Comic Sans MS"/>
          <w:sz w:val="20"/>
          <w:szCs w:val="20"/>
        </w:rPr>
        <w:t>A) Hicri takvim</w:t>
      </w:r>
    </w:p>
    <w:p w:rsidR="00D70E64" w:rsidRPr="00A97C3A" w:rsidRDefault="00D70E64" w:rsidP="00807D6D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 w:rsidRPr="00A97C3A">
        <w:rPr>
          <w:rFonts w:ascii="Comic Sans MS" w:hAnsi="Comic Sans MS" w:cs="Comic Sans MS"/>
          <w:sz w:val="20"/>
          <w:szCs w:val="20"/>
        </w:rPr>
        <w:t>B) Miladi takvim</w:t>
      </w:r>
    </w:p>
    <w:p w:rsidR="00D70E64" w:rsidRPr="00A97C3A" w:rsidRDefault="00D70E64" w:rsidP="00807D6D">
      <w:pPr>
        <w:pStyle w:val="AralkYok1"/>
        <w:spacing w:after="120"/>
        <w:rPr>
          <w:rFonts w:ascii="Comic Sans MS" w:hAnsi="Comic Sans MS" w:cs="Comic Sans MS"/>
          <w:sz w:val="20"/>
          <w:szCs w:val="20"/>
        </w:rPr>
      </w:pPr>
      <w:r w:rsidRPr="00A97C3A">
        <w:rPr>
          <w:rFonts w:ascii="Comic Sans MS" w:hAnsi="Comic Sans MS" w:cs="Comic Sans MS"/>
          <w:sz w:val="20"/>
          <w:szCs w:val="20"/>
        </w:rPr>
        <w:t>C) On iki hayvanlı takvim</w:t>
      </w:r>
    </w:p>
    <w:p w:rsidR="00D70E64" w:rsidRPr="00A97C3A" w:rsidRDefault="00D70E64" w:rsidP="00A97C3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97C3A">
        <w:rPr>
          <w:rFonts w:ascii="Comic Sans MS" w:hAnsi="Comic Sans MS" w:cs="Comic Sans MS"/>
          <w:sz w:val="20"/>
          <w:szCs w:val="20"/>
        </w:rPr>
        <w:t>D) Mısır takvimi</w:t>
      </w:r>
    </w:p>
    <w:p w:rsidR="00D70E64" w:rsidRPr="00A97C3A" w:rsidRDefault="00D70E64" w:rsidP="00807D6D">
      <w:pPr>
        <w:pStyle w:val="AralkYok1"/>
        <w:spacing w:after="120"/>
        <w:ind w:left="-426"/>
        <w:rPr>
          <w:rFonts w:ascii="Comic Sans MS" w:hAnsi="Comic Sans MS" w:cs="Comic Sans MS"/>
          <w:sz w:val="18"/>
          <w:szCs w:val="18"/>
        </w:rPr>
      </w:pPr>
      <w:r w:rsidRPr="00A97C3A">
        <w:rPr>
          <w:rFonts w:ascii="Comic Sans MS" w:hAnsi="Comic Sans MS"/>
          <w:b/>
          <w:sz w:val="20"/>
          <w:szCs w:val="20"/>
        </w:rPr>
        <w:t>5</w:t>
      </w:r>
      <w:r w:rsidRPr="00A97C3A">
        <w:rPr>
          <w:rFonts w:ascii="Comic Sans MS" w:hAnsi="Comic Sans MS"/>
          <w:b/>
          <w:sz w:val="18"/>
          <w:szCs w:val="18"/>
        </w:rPr>
        <w:t>)</w:t>
      </w:r>
      <w:r w:rsidRPr="00A97C3A">
        <w:rPr>
          <w:rFonts w:ascii="Comic Sans MS" w:hAnsi="Comic Sans MS"/>
          <w:sz w:val="18"/>
          <w:szCs w:val="18"/>
        </w:rPr>
        <w:t xml:space="preserve"> </w:t>
      </w:r>
      <w:r w:rsidRPr="00A97C3A">
        <w:rPr>
          <w:rFonts w:ascii="Comic Sans MS" w:hAnsi="Comic Sans MS" w:cs="Comic Sans MS"/>
          <w:sz w:val="18"/>
          <w:szCs w:val="18"/>
        </w:rPr>
        <w:t xml:space="preserve">Aşağıdakilerden hangisi Hicri takvimin özelliklerinden </w:t>
      </w:r>
      <w:r w:rsidRPr="00A97C3A">
        <w:rPr>
          <w:rFonts w:ascii="Comic Sans MS" w:hAnsi="Comic Sans MS" w:cs="Comic Sans MS"/>
          <w:b/>
          <w:sz w:val="18"/>
          <w:szCs w:val="18"/>
          <w:u w:val="single"/>
        </w:rPr>
        <w:t>değildir?</w:t>
      </w:r>
    </w:p>
    <w:p w:rsidR="00D70E64" w:rsidRPr="00A97C3A" w:rsidRDefault="00D70E64" w:rsidP="00807D6D">
      <w:pPr>
        <w:pStyle w:val="AralkYok1"/>
        <w:spacing w:after="120"/>
        <w:ind w:left="-426"/>
        <w:rPr>
          <w:rFonts w:ascii="Comic Sans MS" w:hAnsi="Comic Sans MS" w:cs="Comic Sans MS"/>
          <w:sz w:val="18"/>
          <w:szCs w:val="18"/>
        </w:rPr>
      </w:pPr>
      <w:r w:rsidRPr="00A97C3A">
        <w:rPr>
          <w:rFonts w:ascii="Comic Sans MS" w:hAnsi="Comic Sans MS" w:cs="Comic Sans MS"/>
          <w:sz w:val="18"/>
          <w:szCs w:val="18"/>
        </w:rPr>
        <w:t>A) Güneş esas alınarak hazırlanmıştır.</w:t>
      </w:r>
    </w:p>
    <w:p w:rsidR="00D70E64" w:rsidRPr="00A97C3A" w:rsidRDefault="00D70E64" w:rsidP="00807D6D">
      <w:pPr>
        <w:pStyle w:val="AralkYok1"/>
        <w:spacing w:after="120"/>
        <w:ind w:left="-426"/>
        <w:rPr>
          <w:rFonts w:ascii="Comic Sans MS" w:hAnsi="Comic Sans MS" w:cs="Comic Sans MS"/>
          <w:sz w:val="18"/>
          <w:szCs w:val="18"/>
        </w:rPr>
      </w:pPr>
      <w:r w:rsidRPr="00A97C3A">
        <w:rPr>
          <w:rFonts w:ascii="Comic Sans MS" w:hAnsi="Comic Sans MS" w:cs="Comic Sans MS"/>
          <w:sz w:val="18"/>
          <w:szCs w:val="18"/>
        </w:rPr>
        <w:t>B) Bir yıl 354 gün sürer.</w:t>
      </w:r>
    </w:p>
    <w:p w:rsidR="00D70E64" w:rsidRPr="00A97C3A" w:rsidRDefault="00D70E64" w:rsidP="00807D6D">
      <w:pPr>
        <w:pStyle w:val="AralkYok1"/>
        <w:spacing w:after="120"/>
        <w:ind w:left="-426"/>
        <w:rPr>
          <w:rFonts w:ascii="Comic Sans MS" w:hAnsi="Comic Sans MS" w:cs="Comic Sans MS"/>
          <w:sz w:val="18"/>
          <w:szCs w:val="18"/>
        </w:rPr>
      </w:pPr>
      <w:r w:rsidRPr="00A97C3A">
        <w:rPr>
          <w:rFonts w:ascii="Comic Sans MS" w:hAnsi="Comic Sans MS" w:cs="Comic Sans MS"/>
          <w:sz w:val="18"/>
          <w:szCs w:val="18"/>
        </w:rPr>
        <w:t>C) Bir yıldaki ay sayısı 12’dir.</w:t>
      </w:r>
    </w:p>
    <w:p w:rsidR="00D70E64" w:rsidRPr="00A97C3A" w:rsidRDefault="00D70E64" w:rsidP="00807D6D">
      <w:pPr>
        <w:pStyle w:val="AralkYok1"/>
        <w:spacing w:after="120"/>
        <w:ind w:left="-426"/>
        <w:rPr>
          <w:rFonts w:ascii="Comic Sans MS" w:hAnsi="Comic Sans MS" w:cs="Comic Sans MS"/>
          <w:sz w:val="18"/>
          <w:szCs w:val="18"/>
        </w:rPr>
      </w:pPr>
      <w:r w:rsidRPr="00A97C3A">
        <w:rPr>
          <w:rFonts w:ascii="Comic Sans MS" w:hAnsi="Comic Sans MS" w:cs="Comic Sans MS"/>
          <w:sz w:val="18"/>
          <w:szCs w:val="18"/>
        </w:rPr>
        <w:t>D) Hz. Muhammed’ in göç etmesi başlangıç kabul edilir.</w:t>
      </w:r>
    </w:p>
    <w:p w:rsidR="00D70E64" w:rsidRPr="00A97C3A" w:rsidRDefault="00D70E64" w:rsidP="00807D6D">
      <w:pPr>
        <w:spacing w:after="120" w:line="240" w:lineRule="auto"/>
        <w:ind w:left="-425"/>
        <w:rPr>
          <w:rFonts w:ascii="Comic Sans MS" w:hAnsi="Comic Sans MS"/>
          <w:bCs/>
          <w:sz w:val="20"/>
          <w:szCs w:val="20"/>
        </w:rPr>
      </w:pPr>
      <w:r w:rsidRPr="00A97C3A">
        <w:rPr>
          <w:rFonts w:ascii="Comic Sans MS" w:hAnsi="Comic Sans MS"/>
          <w:b/>
          <w:bCs/>
          <w:sz w:val="20"/>
          <w:szCs w:val="20"/>
        </w:rPr>
        <w:t>6)</w:t>
      </w:r>
      <w:r w:rsidRPr="00A97C3A">
        <w:rPr>
          <w:rFonts w:ascii="Comic Sans MS" w:hAnsi="Comic Sans MS"/>
          <w:bCs/>
          <w:sz w:val="20"/>
          <w:szCs w:val="20"/>
        </w:rPr>
        <w:t xml:space="preserve"> Aşağıdakilerden hangisi teknolojik bir üründe aranılan bir özelliktir?                               </w:t>
      </w:r>
    </w:p>
    <w:p w:rsidR="00D70E64" w:rsidRPr="00A97C3A" w:rsidRDefault="00D70E64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A) Karmaşık bir ürün olması.                      </w:t>
      </w:r>
    </w:p>
    <w:p w:rsidR="00D70E64" w:rsidRPr="00A97C3A" w:rsidRDefault="00D70E64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B) Pahalı olması                                                     </w:t>
      </w:r>
    </w:p>
    <w:p w:rsidR="00D70E64" w:rsidRPr="00A97C3A" w:rsidRDefault="00D70E64" w:rsidP="00807D6D">
      <w:pPr>
        <w:spacing w:after="120" w:line="240" w:lineRule="auto"/>
        <w:ind w:lef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C) Çalışırken çok enerji harcaması.             </w:t>
      </w:r>
    </w:p>
    <w:p w:rsidR="00D70E64" w:rsidRPr="00A97C3A" w:rsidRDefault="00D70E64" w:rsidP="00807D6D">
      <w:pPr>
        <w:spacing w:after="120" w:line="240" w:lineRule="auto"/>
        <w:ind w:left="-425"/>
        <w:rPr>
          <w:rFonts w:ascii="Comic Sans MS" w:hAnsi="Comic Sans MS"/>
          <w:bCs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D) İnsanların hayatını kolaylaştırması.</w:t>
      </w:r>
    </w:p>
    <w:p w:rsidR="00D70E64" w:rsidRPr="00A97C3A" w:rsidRDefault="00D70E64" w:rsidP="00807D6D">
      <w:pPr>
        <w:ind w:left="-426"/>
        <w:rPr>
          <w:rFonts w:ascii="Comic Sans MS" w:hAnsi="Comic Sans MS"/>
          <w:b/>
          <w:sz w:val="20"/>
          <w:szCs w:val="20"/>
        </w:rPr>
      </w:pP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7)</w:t>
      </w:r>
      <w:r w:rsidRPr="00A97C3A">
        <w:rPr>
          <w:sz w:val="20"/>
          <w:szCs w:val="20"/>
        </w:rPr>
        <w:t xml:space="preserve"> </w:t>
      </w:r>
      <w:r w:rsidRPr="00A97C3A">
        <w:rPr>
          <w:rFonts w:ascii="Comic Sans MS" w:hAnsi="Comic Sans MS"/>
          <w:sz w:val="20"/>
          <w:szCs w:val="20"/>
        </w:rPr>
        <w:t>Mustafa Kemal Atatürk’ ün aşağıdaki sözlerinden hangisi bilimsel çalışmaların önemini vurgulamaktadır?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a) Öğretmenler, yeni nesil sizin eseriniz olacaktır.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b) Hayatta en hakiki mürşit ilimdir, fendir.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c) Ne mutlu Türküm diyene!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d) Sanatsız kalmış bir milletin hayat damarlarından biri kopmuş demektir.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8-</w:t>
      </w:r>
      <w:r w:rsidRPr="00A97C3A">
        <w:rPr>
          <w:rFonts w:ascii="Comic Sans MS" w:hAnsi="Comic Sans MS"/>
          <w:sz w:val="20"/>
          <w:szCs w:val="20"/>
        </w:rPr>
        <w:t xml:space="preserve"> Ekmeğin, ekmek oluncaya kadar geçirdiği evre aşağıdakilerden hangisinde doğru olarak verilmiştir?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a) fabrika-un-fırın-buğday-ekmek                    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b) buğday-un-fabrika-ekmek-fırın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c) buğday-fabrika-un-fırın-ekmek                    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d) fırın-buğday-un-fabrika-ekmek</w:t>
      </w:r>
    </w:p>
    <w:p w:rsidR="00D70E64" w:rsidRPr="00A97C3A" w:rsidRDefault="00D70E64" w:rsidP="005621E0">
      <w:pPr>
        <w:ind w:left="-426"/>
        <w:rPr>
          <w:rFonts w:ascii="Comic Sans MS" w:hAnsi="Comic Sans MS"/>
          <w:sz w:val="20"/>
          <w:szCs w:val="20"/>
        </w:rPr>
      </w:pPr>
    </w:p>
    <w:p w:rsidR="00D70E64" w:rsidRPr="00A97C3A" w:rsidRDefault="00D70E64" w:rsidP="00E039D1">
      <w:pPr>
        <w:ind w:right="-425"/>
        <w:rPr>
          <w:rFonts w:ascii="Comic Sans MS" w:hAnsi="Comic Sans MS"/>
          <w:b/>
          <w:sz w:val="20"/>
          <w:szCs w:val="20"/>
        </w:rPr>
      </w:pPr>
    </w:p>
    <w:p w:rsidR="00D70E64" w:rsidRPr="00A97C3A" w:rsidRDefault="00D70E64" w:rsidP="00E039D1">
      <w:pPr>
        <w:ind w:right="-425"/>
        <w:rPr>
          <w:rFonts w:ascii="Comic Sans MS" w:hAnsi="Comic Sans MS"/>
          <w:b/>
          <w:sz w:val="20"/>
          <w:szCs w:val="20"/>
        </w:rPr>
      </w:pPr>
    </w:p>
    <w:p w:rsidR="00D70E64" w:rsidRPr="00A97C3A" w:rsidRDefault="00D70E64" w:rsidP="00E039D1">
      <w:pPr>
        <w:ind w:right="-425"/>
        <w:rPr>
          <w:rFonts w:ascii="Comic Sans MS" w:hAnsi="Comic Sans MS"/>
          <w:b/>
          <w:sz w:val="20"/>
          <w:szCs w:val="20"/>
        </w:rPr>
      </w:pPr>
    </w:p>
    <w:p w:rsidR="00D70E64" w:rsidRPr="00A97C3A" w:rsidRDefault="00D70E64" w:rsidP="00E039D1">
      <w:pPr>
        <w:ind w:right="-425"/>
        <w:rPr>
          <w:rFonts w:ascii="Comic Sans MS" w:hAnsi="Comic Sans MS"/>
          <w:b/>
          <w:sz w:val="20"/>
          <w:szCs w:val="20"/>
        </w:rPr>
      </w:pPr>
    </w:p>
    <w:p w:rsidR="00D70E64" w:rsidRPr="00A97C3A" w:rsidRDefault="00D70E64" w:rsidP="00E039D1">
      <w:pPr>
        <w:ind w:right="-425"/>
        <w:rPr>
          <w:rFonts w:ascii="Comic Sans MS" w:hAnsi="Comic Sans MS"/>
          <w:b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I.</w:t>
      </w:r>
      <w:r w:rsidRPr="00A97C3A">
        <w:rPr>
          <w:rFonts w:ascii="Comic Sans MS" w:hAnsi="Comic Sans MS"/>
          <w:sz w:val="20"/>
          <w:szCs w:val="20"/>
        </w:rPr>
        <w:t xml:space="preserve"> Kağıt, cam, plastik gibi maddelerden yapılan ürünlerin atıkları yeniden değerlendirilebilir.</w:t>
      </w:r>
    </w:p>
    <w:p w:rsidR="00D70E64" w:rsidRPr="00A97C3A" w:rsidRDefault="00D70E64" w:rsidP="00E039D1">
      <w:pPr>
        <w:ind w:righ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II.</w:t>
      </w:r>
      <w:r w:rsidRPr="00A97C3A">
        <w:rPr>
          <w:rFonts w:ascii="Comic Sans MS" w:hAnsi="Comic Sans MS"/>
          <w:sz w:val="20"/>
          <w:szCs w:val="20"/>
        </w:rPr>
        <w:t xml:space="preserve"> Kullanılmış, bitmiş pilleri çöp kutusuna atmalıyız.</w:t>
      </w:r>
    </w:p>
    <w:p w:rsidR="00D70E64" w:rsidRPr="00A97C3A" w:rsidRDefault="00D70E64" w:rsidP="00E039D1">
      <w:pPr>
        <w:ind w:righ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III.</w:t>
      </w:r>
      <w:r w:rsidRPr="00A97C3A">
        <w:rPr>
          <w:rFonts w:ascii="Comic Sans MS" w:hAnsi="Comic Sans MS"/>
          <w:sz w:val="20"/>
          <w:szCs w:val="20"/>
        </w:rPr>
        <w:t xml:space="preserve"> Teknolojik ürünleri kullanırken çevreye zarar vermemeliyiz.</w:t>
      </w:r>
    </w:p>
    <w:p w:rsidR="00D70E64" w:rsidRPr="00A97C3A" w:rsidRDefault="00D70E64" w:rsidP="00E039D1">
      <w:pPr>
        <w:ind w:righ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9)</w:t>
      </w:r>
      <w:r w:rsidRPr="00A97C3A">
        <w:rPr>
          <w:rFonts w:ascii="Comic Sans MS" w:hAnsi="Comic Sans MS"/>
          <w:sz w:val="20"/>
          <w:szCs w:val="20"/>
        </w:rPr>
        <w:t xml:space="preserve"> Yukarıda verilen bilgilere göre tablo doğru (D), ya da yanlış (Y) hangi seçenekteki gibi doldurulur?</w:t>
      </w:r>
    </w:p>
    <w:tbl>
      <w:tblPr>
        <w:tblW w:w="2709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724"/>
        <w:gridCol w:w="567"/>
        <w:gridCol w:w="709"/>
        <w:gridCol w:w="709"/>
      </w:tblGrid>
      <w:tr w:rsidR="00D70E64" w:rsidRPr="00687787" w:rsidTr="00A97C3A">
        <w:trPr>
          <w:trHeight w:val="402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b/>
                <w:sz w:val="20"/>
                <w:szCs w:val="20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b/>
                <w:sz w:val="20"/>
                <w:szCs w:val="20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b/>
                <w:sz w:val="20"/>
                <w:szCs w:val="20"/>
              </w:rPr>
              <w:t>III</w:t>
            </w:r>
          </w:p>
        </w:tc>
      </w:tr>
      <w:tr w:rsidR="00D70E64" w:rsidRPr="00687787" w:rsidTr="00A97C3A">
        <w:trPr>
          <w:trHeight w:val="40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b/>
                <w:sz w:val="20"/>
                <w:szCs w:val="20"/>
              </w:rPr>
              <w:t>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D</w:t>
            </w:r>
          </w:p>
        </w:tc>
      </w:tr>
      <w:tr w:rsidR="00D70E64" w:rsidRPr="00687787" w:rsidTr="00A97C3A">
        <w:trPr>
          <w:trHeight w:val="4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b/>
                <w:sz w:val="20"/>
                <w:szCs w:val="20"/>
              </w:rPr>
              <w:t>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D</w:t>
            </w:r>
          </w:p>
        </w:tc>
      </w:tr>
      <w:tr w:rsidR="00D70E64" w:rsidRPr="00687787" w:rsidTr="00A97C3A">
        <w:trPr>
          <w:trHeight w:val="4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b/>
                <w:sz w:val="20"/>
                <w:szCs w:val="20"/>
              </w:rPr>
              <w:t>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Y</w:t>
            </w:r>
          </w:p>
        </w:tc>
      </w:tr>
      <w:tr w:rsidR="00D70E64" w:rsidRPr="00687787" w:rsidTr="00A97C3A">
        <w:trPr>
          <w:trHeight w:val="4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b/>
                <w:sz w:val="20"/>
                <w:szCs w:val="20"/>
              </w:rPr>
              <w:t>D)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E64" w:rsidRPr="00A97C3A" w:rsidRDefault="00D70E64" w:rsidP="00E039D1">
            <w:pPr>
              <w:ind w:right="-425"/>
              <w:jc w:val="center"/>
              <w:rPr>
                <w:rFonts w:ascii="Comic Sans MS" w:hAnsi="Comic Sans MS" w:cs="Arial TUR"/>
                <w:sz w:val="20"/>
                <w:szCs w:val="20"/>
              </w:rPr>
            </w:pPr>
            <w:r w:rsidRPr="00A97C3A">
              <w:rPr>
                <w:rFonts w:ascii="Comic Sans MS" w:hAnsi="Comic Sans MS" w:cs="Arial TUR"/>
                <w:sz w:val="20"/>
                <w:szCs w:val="20"/>
              </w:rPr>
              <w:t>D</w:t>
            </w:r>
          </w:p>
        </w:tc>
      </w:tr>
    </w:tbl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71" o:spid="_x0000_s1061" type="#_x0000_t75" style="position:absolute;margin-left:-15.9pt;margin-top:18.8pt;width:62.85pt;height:63pt;z-index:-251651584;visibility:visible">
            <v:imagedata r:id="rId21" o:title=""/>
          </v:shape>
        </w:pict>
      </w: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73" o:spid="_x0000_s1062" type="#_x0000_t75" style="position:absolute;margin-left:152.85pt;margin-top:12.15pt;width:71.9pt;height:36pt;z-index:-251649536;visibility:visible">
            <v:imagedata r:id="rId22" o:title=""/>
          </v:shape>
        </w:pict>
      </w:r>
      <w:r>
        <w:rPr>
          <w:noProof/>
          <w:lang w:eastAsia="tr-TR"/>
        </w:rPr>
        <w:pict>
          <v:shape id="Resim 272" o:spid="_x0000_s1063" type="#_x0000_t75" style="position:absolute;margin-left:56.85pt;margin-top:.15pt;width:71.85pt;height:48pt;z-index:-251650560;visibility:visible">
            <v:imagedata r:id="rId23" o:title=""/>
          </v:shape>
        </w:pict>
      </w: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steteskop         telefon                   uçak</w:t>
      </w:r>
    </w:p>
    <w:p w:rsidR="00D70E64" w:rsidRPr="00A97C3A" w:rsidRDefault="00D70E64" w:rsidP="00807D6D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E039D1">
      <w:pPr>
        <w:spacing w:after="120" w:line="240" w:lineRule="auto"/>
        <w:ind w:righ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10)</w:t>
      </w:r>
      <w:r w:rsidRPr="00A97C3A">
        <w:rPr>
          <w:rFonts w:ascii="Comic Sans MS" w:hAnsi="Comic Sans MS"/>
          <w:sz w:val="20"/>
          <w:szCs w:val="20"/>
        </w:rPr>
        <w:t xml:space="preserve"> Yukarıda resmi verilen teknolojik ürünlerin kullanım alanları </w:t>
      </w:r>
      <w:r w:rsidRPr="00A97C3A">
        <w:rPr>
          <w:rFonts w:ascii="Comic Sans MS" w:hAnsi="Comic Sans MS"/>
          <w:sz w:val="20"/>
          <w:szCs w:val="20"/>
          <w:u w:val="single"/>
        </w:rPr>
        <w:t xml:space="preserve">sırasıyla </w:t>
      </w:r>
      <w:r w:rsidRPr="00A97C3A">
        <w:rPr>
          <w:rFonts w:ascii="Comic Sans MS" w:hAnsi="Comic Sans MS"/>
          <w:sz w:val="20"/>
          <w:szCs w:val="20"/>
        </w:rPr>
        <w:t>hangisidir?</w:t>
      </w:r>
    </w:p>
    <w:p w:rsidR="00D70E64" w:rsidRPr="00A97C3A" w:rsidRDefault="00D70E64" w:rsidP="00E039D1">
      <w:pPr>
        <w:spacing w:after="120" w:line="240" w:lineRule="auto"/>
        <w:ind w:righ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a) iletişim – sağlık – ulaşım</w:t>
      </w:r>
    </w:p>
    <w:p w:rsidR="00D70E64" w:rsidRPr="00A97C3A" w:rsidRDefault="00D70E64" w:rsidP="00E039D1">
      <w:pPr>
        <w:spacing w:after="120" w:line="240" w:lineRule="auto"/>
        <w:ind w:righ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b) sağlık – iletişim – ulaşım</w:t>
      </w:r>
    </w:p>
    <w:p w:rsidR="00D70E64" w:rsidRPr="00A97C3A" w:rsidRDefault="00D70E64" w:rsidP="00E039D1">
      <w:pPr>
        <w:spacing w:after="120" w:line="240" w:lineRule="auto"/>
        <w:ind w:right="-425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c) ulaşım – sağlık – iletişim</w:t>
      </w:r>
    </w:p>
    <w:p w:rsidR="00D70E64" w:rsidRPr="00A97C3A" w:rsidRDefault="00D70E64" w:rsidP="00A97C3A">
      <w:pPr>
        <w:spacing w:after="120" w:line="240" w:lineRule="auto"/>
        <w:ind w:right="-425"/>
        <w:rPr>
          <w:rFonts w:ascii="Comic Sans MS" w:hAnsi="Comic Sans MS"/>
          <w:sz w:val="20"/>
          <w:szCs w:val="20"/>
        </w:rPr>
        <w:sectPr w:rsidR="00D70E64" w:rsidRPr="00A97C3A" w:rsidSect="00A97C3A">
          <w:type w:val="continuous"/>
          <w:pgSz w:w="11906" w:h="16838"/>
          <w:pgMar w:top="851" w:right="1274" w:bottom="284" w:left="1417" w:header="708" w:footer="708" w:gutter="0"/>
          <w:pgBorders w:offsetFrom="page">
            <w:top w:val="sawtoothGray" w:sz="16" w:space="24" w:color="auto"/>
            <w:left w:val="sawtoothGray" w:sz="16" w:space="24" w:color="auto"/>
            <w:bottom w:val="sawtoothGray" w:sz="16" w:space="24" w:color="auto"/>
            <w:right w:val="sawtoothGray" w:sz="16" w:space="24" w:color="auto"/>
          </w:pgBorders>
          <w:cols w:num="2" w:space="995"/>
          <w:docGrid w:linePitch="360"/>
        </w:sectPr>
      </w:pPr>
      <w:r w:rsidRPr="00A97C3A">
        <w:rPr>
          <w:rFonts w:ascii="Comic Sans MS" w:hAnsi="Comic Sans MS"/>
          <w:sz w:val="20"/>
          <w:szCs w:val="20"/>
        </w:rPr>
        <w:t>d) iletişim – eğitim – ulaşım</w:t>
      </w: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11)</w:t>
      </w:r>
      <w:r w:rsidRPr="00A97C3A">
        <w:rPr>
          <w:rFonts w:ascii="Comic Sans MS" w:hAnsi="Comic Sans MS"/>
          <w:sz w:val="20"/>
          <w:szCs w:val="20"/>
        </w:rPr>
        <w:t xml:space="preserve"> Aşağıdakilerden hangisi teknolojinin hayatımıza katkılarından bir değildir?</w:t>
      </w: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A) Ulaşım kolay hale geldi.</w:t>
      </w: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B) Radyasyon nedeniyle hastalıklar arttı.</w:t>
      </w: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C) Tarım ürünlerinin artması</w:t>
      </w: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>D) Sağlık hizmetlerinin daha yaygın olması</w:t>
      </w: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</w:p>
    <w:p w:rsidR="00D70E64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</w:p>
    <w:p w:rsidR="00D70E64" w:rsidRPr="00A97C3A" w:rsidRDefault="00D70E64" w:rsidP="005621E0">
      <w:pPr>
        <w:rPr>
          <w:rFonts w:ascii="Times New Roman" w:hAnsi="Times New Roman"/>
          <w:b/>
          <w:kern w:val="2"/>
          <w:sz w:val="20"/>
          <w:szCs w:val="20"/>
        </w:rPr>
      </w:pPr>
      <w:r w:rsidRPr="00A97C3A">
        <w:rPr>
          <w:rFonts w:ascii="Comic Sans MS" w:hAnsi="Comic Sans MS"/>
          <w:b/>
          <w:sz w:val="20"/>
          <w:szCs w:val="20"/>
        </w:rPr>
        <w:t>12)</w:t>
      </w:r>
      <w:r w:rsidRPr="00A97C3A">
        <w:rPr>
          <w:rFonts w:ascii="Comic Sans MS" w:hAnsi="Comic Sans MS"/>
          <w:sz w:val="20"/>
          <w:szCs w:val="20"/>
        </w:rPr>
        <w:t xml:space="preserve"> </w:t>
      </w:r>
      <w:r w:rsidRPr="00A97C3A">
        <w:rPr>
          <w:rFonts w:ascii="Times New Roman" w:hAnsi="Times New Roman"/>
          <w:b/>
          <w:color w:val="000000"/>
          <w:kern w:val="2"/>
          <w:sz w:val="20"/>
          <w:szCs w:val="20"/>
        </w:rPr>
        <w:t>Aşağıdakilerden hangisi yön bulma yollarından biri değildir?</w:t>
      </w:r>
      <w:r w:rsidRPr="00A97C3A">
        <w:rPr>
          <w:rFonts w:ascii="Times New Roman" w:hAnsi="Times New Roman"/>
          <w:b/>
          <w:kern w:val="2"/>
          <w:sz w:val="20"/>
          <w:szCs w:val="20"/>
        </w:rPr>
        <w:t xml:space="preserve">  </w:t>
      </w:r>
    </w:p>
    <w:p w:rsidR="00D70E64" w:rsidRPr="00A97C3A" w:rsidRDefault="00D70E64" w:rsidP="005621E0">
      <w:pPr>
        <w:rPr>
          <w:rFonts w:ascii="Times New Roman" w:hAnsi="Times New Roman"/>
          <w:b/>
          <w:color w:val="000000"/>
          <w:kern w:val="2"/>
          <w:sz w:val="20"/>
          <w:szCs w:val="20"/>
        </w:rPr>
      </w:pPr>
      <w:r w:rsidRPr="00A97C3A">
        <w:rPr>
          <w:rFonts w:ascii="Times New Roman" w:hAnsi="Times New Roman"/>
          <w:b/>
          <w:kern w:val="2"/>
          <w:sz w:val="20"/>
          <w:szCs w:val="20"/>
        </w:rPr>
        <w:t xml:space="preserve">  </w:t>
      </w:r>
      <w:r w:rsidRPr="00A97C3A">
        <w:rPr>
          <w:rFonts w:ascii="Times New Roman" w:hAnsi="Times New Roman"/>
          <w:color w:val="000000"/>
          <w:kern w:val="2"/>
          <w:sz w:val="20"/>
          <w:szCs w:val="20"/>
        </w:rPr>
        <w:t xml:space="preserve">A) Ay’ın hareketlerine izleme </w:t>
      </w:r>
      <w:r w:rsidRPr="00A97C3A">
        <w:rPr>
          <w:rFonts w:ascii="Times New Roman" w:hAnsi="Times New Roman"/>
          <w:b/>
          <w:color w:val="000000"/>
          <w:kern w:val="2"/>
          <w:sz w:val="20"/>
          <w:szCs w:val="20"/>
        </w:rPr>
        <w:tab/>
      </w:r>
      <w:r w:rsidRPr="00A97C3A">
        <w:rPr>
          <w:rFonts w:ascii="Times New Roman" w:hAnsi="Times New Roman"/>
          <w:b/>
          <w:color w:val="000000"/>
          <w:kern w:val="2"/>
          <w:sz w:val="20"/>
          <w:szCs w:val="20"/>
        </w:rPr>
        <w:tab/>
      </w:r>
      <w:r w:rsidRPr="00A97C3A">
        <w:rPr>
          <w:rFonts w:ascii="Times New Roman" w:hAnsi="Times New Roman"/>
          <w:color w:val="000000"/>
          <w:kern w:val="2"/>
          <w:sz w:val="20"/>
          <w:szCs w:val="20"/>
        </w:rPr>
        <w:t xml:space="preserve"> B) Pusula kullanma</w:t>
      </w:r>
      <w:r w:rsidRPr="00A97C3A">
        <w:rPr>
          <w:rFonts w:ascii="Times New Roman" w:hAnsi="Times New Roman"/>
          <w:color w:val="000000"/>
          <w:kern w:val="2"/>
          <w:sz w:val="20"/>
          <w:szCs w:val="20"/>
        </w:rPr>
        <w:tab/>
      </w:r>
    </w:p>
    <w:p w:rsidR="00D70E64" w:rsidRPr="00A97C3A" w:rsidRDefault="00D70E64" w:rsidP="005621E0">
      <w:pPr>
        <w:rPr>
          <w:rFonts w:ascii="Times New Roman" w:hAnsi="Times New Roman"/>
          <w:color w:val="000000"/>
          <w:kern w:val="2"/>
          <w:sz w:val="20"/>
          <w:szCs w:val="20"/>
        </w:rPr>
      </w:pPr>
      <w:r w:rsidRPr="00A97C3A">
        <w:rPr>
          <w:rFonts w:ascii="Times New Roman" w:hAnsi="Times New Roman"/>
          <w:color w:val="000000"/>
          <w:kern w:val="2"/>
          <w:sz w:val="20"/>
          <w:szCs w:val="20"/>
        </w:rPr>
        <w:t xml:space="preserve"> C) Kutup yıldızına bakma  </w:t>
      </w:r>
      <w:r>
        <w:rPr>
          <w:rFonts w:ascii="Times New Roman" w:hAnsi="Times New Roman"/>
          <w:color w:val="000000"/>
          <w:kern w:val="2"/>
          <w:sz w:val="20"/>
          <w:szCs w:val="20"/>
        </w:rPr>
        <w:tab/>
        <w:t xml:space="preserve">             </w:t>
      </w:r>
      <w:r w:rsidRPr="00A97C3A">
        <w:rPr>
          <w:rFonts w:ascii="Times New Roman" w:hAnsi="Times New Roman"/>
          <w:color w:val="000000"/>
          <w:kern w:val="2"/>
          <w:sz w:val="20"/>
          <w:szCs w:val="20"/>
        </w:rPr>
        <w:t>D) Kayaların yosun tutan yanlarına bakma</w:t>
      </w:r>
    </w:p>
    <w:p w:rsidR="00D70E64" w:rsidRPr="00A97C3A" w:rsidRDefault="00D70E64" w:rsidP="00C01C5F">
      <w:pPr>
        <w:pStyle w:val="NoSpacing"/>
        <w:spacing w:after="12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4" type="#_x0000_t62" style="position:absolute;margin-left:32.05pt;margin-top:17.65pt;width:180.75pt;height:94.45pt;z-index:251668992" adj="27163,6884">
            <v:textbox style="mso-next-textbox:#_x0000_s1064">
              <w:txbxContent>
                <w:p w:rsidR="00D70E64" w:rsidRPr="00233D32" w:rsidRDefault="00D70E64" w:rsidP="00C01C5F">
                  <w:pPr>
                    <w:pStyle w:val="NoSpacing"/>
                    <w:rPr>
                      <w:rFonts w:cs="Calibri"/>
                      <w:b/>
                    </w:rPr>
                  </w:pPr>
                  <w:r w:rsidRPr="00233D32">
                    <w:rPr>
                      <w:rFonts w:cs="Calibri"/>
                      <w:b/>
                    </w:rPr>
                    <w:t>Uzun yıllar önce verem hastalığından o kadar çok insan ölmüştür ki şehirler ve kasabalar bu hastalık yüzünden yok olmuştur.Şimdi ise insanlar bu hastalıktan hiç korkmamaktadır</w:t>
                  </w:r>
                  <w:r>
                    <w:rPr>
                      <w:rFonts w:cs="Calibri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D70E64" w:rsidRPr="00A97C3A" w:rsidRDefault="00D70E64" w:rsidP="00C01C5F">
      <w:pPr>
        <w:pStyle w:val="AralkYok11"/>
        <w:rPr>
          <w:rFonts w:ascii="Comic Sans MS" w:hAnsi="Comic Sans MS" w:cs="Calibri"/>
          <w:b/>
          <w:sz w:val="20"/>
          <w:szCs w:val="20"/>
        </w:rPr>
      </w:pPr>
      <w:r>
        <w:rPr>
          <w:noProof/>
        </w:rPr>
        <w:pict>
          <v:shape id="Resim 76" o:spid="_x0000_s1065" type="#_x0000_t75" alt="ANd9GcTqsn4BeBPrPJltxMGYDkGai6vWllkCKRPag9s1TipMGkJV-AJtZQ" href="http://www.google.com.tr/imgres?q=profes%C3%B6r+gif&amp;um=1&amp;hl=tr&amp;biw=1366&amp;bih=599&amp;tbm=isch&amp;tbnid=bO449x5myQeCeM:&amp;imgrefurl=http://www.turkcexbox.com/geyik-eglence/5063-konsollar-modern-dunyanin-metresi.html&amp;docid=Fd0Jg7UfTormyM&amp;imgurl=http://4.bp.blogspot.com/-kYACOM8rvSw/TsSfsMK2zFI/AAAAAAAAAGA/OkiZNdcfhuI/s1600/prof2anime.gif&amp;w=170&amp;h=205&amp;ei=QNZEUfibF8bg4QTl54EY&amp;zoom=1&amp;sa=X&amp;ved=0CIMBEIQcMBM&amp;ved=1t:3588,r:19,s:0,i:131&amp;iact=rc&amp;dur=431&amp;page=1&amp;tbnh=164&amp;tbnw=136&amp;start=0&amp;ndsp=20&amp;tx=51&amp;ty=" style="position:absolute;margin-left:251.65pt;margin-top:4.5pt;width:73.5pt;height:96.75pt;z-index:-251648512;visibility:visible" o:button="t">
            <v:fill o:detectmouseclick="t"/>
            <v:imagedata r:id="rId24" o:title=""/>
          </v:shape>
        </w:pict>
      </w:r>
      <w:r w:rsidRPr="00A97C3A">
        <w:rPr>
          <w:rFonts w:ascii="Comic Sans MS" w:hAnsi="Comic Sans MS" w:cs="Calibri"/>
          <w:b/>
          <w:sz w:val="20"/>
          <w:szCs w:val="20"/>
        </w:rPr>
        <w:t>13)</w:t>
      </w:r>
    </w:p>
    <w:p w:rsidR="00D70E64" w:rsidRPr="00A97C3A" w:rsidRDefault="00D70E64" w:rsidP="00C01C5F">
      <w:pPr>
        <w:pStyle w:val="AralkYok11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pStyle w:val="AralkYok11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pStyle w:val="AralkYok11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pStyle w:val="AralkYok11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pStyle w:val="AralkYok11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pStyle w:val="AralkYok11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pStyle w:val="AralkYok11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pStyle w:val="AralkYok11"/>
        <w:spacing w:after="120"/>
        <w:rPr>
          <w:rFonts w:ascii="Comic Sans MS" w:hAnsi="Comic Sans MS" w:cs="Calibri"/>
          <w:b/>
          <w:sz w:val="20"/>
          <w:szCs w:val="20"/>
        </w:rPr>
      </w:pPr>
      <w:r w:rsidRPr="00A97C3A">
        <w:rPr>
          <w:rFonts w:ascii="Comic Sans MS" w:hAnsi="Comic Sans MS" w:cs="Calibri"/>
          <w:b/>
          <w:sz w:val="20"/>
          <w:szCs w:val="20"/>
        </w:rPr>
        <w:t>Profesörün bahsettiği bu durum en iyi aşağıdakilerden hangisi ile açıklanabilir?</w:t>
      </w:r>
    </w:p>
    <w:p w:rsidR="00D70E64" w:rsidRPr="00A97C3A" w:rsidRDefault="00D70E64" w:rsidP="00C01C5F">
      <w:pPr>
        <w:pStyle w:val="AralkYok11"/>
        <w:spacing w:after="120"/>
        <w:rPr>
          <w:rFonts w:ascii="Comic Sans MS" w:hAnsi="Comic Sans MS" w:cs="Calibri"/>
          <w:sz w:val="20"/>
          <w:szCs w:val="20"/>
        </w:rPr>
      </w:pPr>
      <w:r w:rsidRPr="00A97C3A">
        <w:rPr>
          <w:rFonts w:ascii="Comic Sans MS" w:hAnsi="Comic Sans MS" w:cs="Calibri"/>
          <w:sz w:val="20"/>
          <w:szCs w:val="20"/>
        </w:rPr>
        <w:t>A.Günümüzde verem diye bir hastalık yoktur.</w:t>
      </w:r>
    </w:p>
    <w:p w:rsidR="00D70E64" w:rsidRPr="00A97C3A" w:rsidRDefault="00D70E64" w:rsidP="00C01C5F">
      <w:pPr>
        <w:pStyle w:val="AralkYok11"/>
        <w:spacing w:after="120"/>
        <w:rPr>
          <w:rFonts w:ascii="Comic Sans MS" w:hAnsi="Comic Sans MS" w:cs="Calibri"/>
          <w:sz w:val="20"/>
          <w:szCs w:val="20"/>
        </w:rPr>
      </w:pPr>
      <w:r w:rsidRPr="00A97C3A">
        <w:rPr>
          <w:rFonts w:ascii="Comic Sans MS" w:hAnsi="Comic Sans MS" w:cs="Calibri"/>
          <w:sz w:val="20"/>
          <w:szCs w:val="20"/>
        </w:rPr>
        <w:t>B.İnsanlar vereme yakalanmamak için birbirleri ile görüşmemektedir.</w:t>
      </w:r>
    </w:p>
    <w:p w:rsidR="00D70E64" w:rsidRPr="00A97C3A" w:rsidRDefault="00D70E64" w:rsidP="00C01C5F">
      <w:pPr>
        <w:pStyle w:val="AralkYok11"/>
        <w:spacing w:after="120"/>
        <w:rPr>
          <w:rFonts w:ascii="Comic Sans MS" w:hAnsi="Comic Sans MS" w:cs="Calibri"/>
          <w:sz w:val="20"/>
          <w:szCs w:val="20"/>
        </w:rPr>
      </w:pPr>
      <w:r w:rsidRPr="00A97C3A">
        <w:rPr>
          <w:rFonts w:ascii="Comic Sans MS" w:hAnsi="Comic Sans MS" w:cs="Calibri"/>
          <w:sz w:val="20"/>
          <w:szCs w:val="20"/>
        </w:rPr>
        <w:t>C.Teknolojinin gelişmesi ile bir çok hastalığın ilacı ve aşısı bulunmuştur.</w:t>
      </w:r>
    </w:p>
    <w:p w:rsidR="00D70E64" w:rsidRPr="00A97C3A" w:rsidRDefault="00D70E64" w:rsidP="00C01C5F">
      <w:pPr>
        <w:pStyle w:val="AralkYok11"/>
        <w:spacing w:after="120"/>
        <w:rPr>
          <w:rFonts w:ascii="Comic Sans MS" w:hAnsi="Comic Sans MS" w:cs="Calibri"/>
          <w:sz w:val="20"/>
          <w:szCs w:val="20"/>
        </w:rPr>
      </w:pPr>
      <w:r w:rsidRPr="00A97C3A">
        <w:rPr>
          <w:rFonts w:ascii="Comic Sans MS" w:hAnsi="Comic Sans MS" w:cs="Calibri"/>
          <w:sz w:val="20"/>
          <w:szCs w:val="20"/>
        </w:rPr>
        <w:t>D.Verem sadece fakir insanlara bulaşan bir hastalıktır</w:t>
      </w:r>
    </w:p>
    <w:p w:rsidR="00D70E64" w:rsidRPr="00A97C3A" w:rsidRDefault="00D70E64" w:rsidP="00C01C5F">
      <w:pPr>
        <w:pStyle w:val="AralkYok11"/>
        <w:spacing w:after="120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847CD5">
      <w:pPr>
        <w:tabs>
          <w:tab w:val="left" w:pos="0"/>
          <w:tab w:val="left" w:pos="142"/>
        </w:tabs>
        <w:spacing w:after="0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shape id="_x0000_s1066" type="#_x0000_t75" style="position:absolute;margin-left:191.65pt;margin-top:-19.1pt;width:43.1pt;height:48.75pt;z-index:251670016;visibility:visible">
            <v:imagedata r:id="rId25" o:title=""/>
            <w10:wrap type="square"/>
          </v:shape>
        </w:pict>
      </w:r>
      <w:r w:rsidRPr="00A97C3A">
        <w:rPr>
          <w:rFonts w:ascii="Times New Roman" w:hAnsi="Times New Roman"/>
          <w:b/>
          <w:sz w:val="20"/>
          <w:szCs w:val="20"/>
        </w:rPr>
        <w:t>14.</w:t>
      </w:r>
      <w:r w:rsidRPr="00A97C3A">
        <w:rPr>
          <w:rFonts w:ascii="Times New Roman" w:hAnsi="Times New Roman"/>
          <w:b/>
          <w:sz w:val="20"/>
          <w:szCs w:val="20"/>
        </w:rPr>
        <w:tab/>
        <w:t>Yandaki amblemin anlamı nedir?</w:t>
      </w:r>
    </w:p>
    <w:p w:rsidR="00D70E64" w:rsidRPr="00A97C3A" w:rsidRDefault="00D70E64" w:rsidP="00847CD5">
      <w:pPr>
        <w:pStyle w:val="ListParagraph"/>
        <w:tabs>
          <w:tab w:val="left" w:pos="0"/>
          <w:tab w:val="left" w:pos="142"/>
        </w:tabs>
        <w:spacing w:after="0"/>
        <w:ind w:left="426"/>
        <w:rPr>
          <w:rFonts w:ascii="Times New Roman" w:hAnsi="Times New Roman"/>
          <w:b/>
          <w:sz w:val="20"/>
          <w:szCs w:val="20"/>
        </w:rPr>
      </w:pPr>
    </w:p>
    <w:p w:rsidR="00D70E64" w:rsidRPr="00A97C3A" w:rsidRDefault="00D70E64" w:rsidP="00847CD5">
      <w:pPr>
        <w:pStyle w:val="ListParagraph"/>
        <w:tabs>
          <w:tab w:val="left" w:pos="0"/>
          <w:tab w:val="left" w:pos="142"/>
        </w:tabs>
        <w:spacing w:after="0"/>
        <w:ind w:left="426"/>
        <w:rPr>
          <w:rFonts w:ascii="Times New Roman" w:hAnsi="Times New Roman"/>
          <w:b/>
          <w:sz w:val="20"/>
          <w:szCs w:val="20"/>
        </w:rPr>
      </w:pPr>
    </w:p>
    <w:p w:rsidR="00D70E64" w:rsidRPr="00A97C3A" w:rsidRDefault="00D70E64" w:rsidP="00847CD5">
      <w:pPr>
        <w:pStyle w:val="ListParagraph"/>
        <w:numPr>
          <w:ilvl w:val="0"/>
          <w:numId w:val="22"/>
        </w:numPr>
        <w:tabs>
          <w:tab w:val="left" w:pos="0"/>
          <w:tab w:val="left" w:pos="142"/>
        </w:tabs>
        <w:spacing w:after="0"/>
        <w:rPr>
          <w:rFonts w:ascii="Times New Roman" w:hAnsi="Times New Roman"/>
          <w:sz w:val="20"/>
          <w:szCs w:val="20"/>
        </w:rPr>
      </w:pPr>
      <w:r w:rsidRPr="00A97C3A">
        <w:rPr>
          <w:rFonts w:ascii="Times New Roman" w:hAnsi="Times New Roman"/>
          <w:sz w:val="20"/>
          <w:szCs w:val="20"/>
        </w:rPr>
        <w:t>TSE</w:t>
      </w:r>
      <w:r w:rsidRPr="00A97C3A">
        <w:rPr>
          <w:rFonts w:ascii="Times New Roman" w:hAnsi="Times New Roman"/>
          <w:sz w:val="20"/>
          <w:szCs w:val="20"/>
        </w:rPr>
        <w:tab/>
      </w:r>
      <w:r w:rsidRPr="00A97C3A">
        <w:rPr>
          <w:rFonts w:ascii="Times New Roman" w:hAnsi="Times New Roman"/>
          <w:sz w:val="20"/>
          <w:szCs w:val="20"/>
        </w:rPr>
        <w:tab/>
        <w:t>c)  Geri dönüşüm</w:t>
      </w:r>
    </w:p>
    <w:p w:rsidR="00D70E64" w:rsidRPr="00A97C3A" w:rsidRDefault="00D70E64" w:rsidP="00D73BB6">
      <w:pPr>
        <w:pStyle w:val="ListParagraph"/>
        <w:numPr>
          <w:ilvl w:val="0"/>
          <w:numId w:val="22"/>
        </w:numPr>
        <w:tabs>
          <w:tab w:val="left" w:pos="0"/>
          <w:tab w:val="left" w:pos="142"/>
        </w:tabs>
        <w:spacing w:after="0"/>
        <w:rPr>
          <w:rFonts w:ascii="Times New Roman" w:hAnsi="Times New Roman"/>
          <w:sz w:val="20"/>
          <w:szCs w:val="20"/>
        </w:rPr>
      </w:pPr>
      <w:r w:rsidRPr="00A97C3A">
        <w:rPr>
          <w:rFonts w:ascii="Times New Roman" w:hAnsi="Times New Roman"/>
          <w:sz w:val="20"/>
          <w:szCs w:val="20"/>
        </w:rPr>
        <w:t>ISO</w:t>
      </w:r>
      <w:r w:rsidRPr="00A97C3A">
        <w:rPr>
          <w:rFonts w:ascii="Times New Roman" w:hAnsi="Times New Roman"/>
          <w:sz w:val="20"/>
          <w:szCs w:val="20"/>
        </w:rPr>
        <w:tab/>
      </w:r>
      <w:r w:rsidRPr="00A97C3A">
        <w:rPr>
          <w:rFonts w:ascii="Times New Roman" w:hAnsi="Times New Roman"/>
          <w:sz w:val="20"/>
          <w:szCs w:val="20"/>
        </w:rPr>
        <w:tab/>
        <w:t>d)  CE</w:t>
      </w:r>
    </w:p>
    <w:p w:rsidR="00D70E64" w:rsidRPr="00A97C3A" w:rsidRDefault="00D70E64" w:rsidP="00D73BB6">
      <w:pPr>
        <w:pStyle w:val="ListParagraph"/>
        <w:tabs>
          <w:tab w:val="left" w:pos="0"/>
          <w:tab w:val="left" w:pos="142"/>
        </w:tabs>
        <w:spacing w:after="0"/>
        <w:ind w:left="786"/>
        <w:rPr>
          <w:rFonts w:ascii="Times New Roman" w:hAnsi="Times New Roman"/>
          <w:sz w:val="20"/>
          <w:szCs w:val="20"/>
        </w:rPr>
      </w:pPr>
    </w:p>
    <w:p w:rsidR="00D70E64" w:rsidRPr="00A97C3A" w:rsidRDefault="00D70E64" w:rsidP="00D73BB6">
      <w:pPr>
        <w:tabs>
          <w:tab w:val="left" w:pos="142"/>
          <w:tab w:val="left" w:pos="426"/>
        </w:tabs>
        <w:spacing w:after="0"/>
        <w:rPr>
          <w:rFonts w:ascii="Times New Roman" w:hAnsi="Times New Roman"/>
          <w:b/>
          <w:sz w:val="20"/>
          <w:szCs w:val="20"/>
        </w:rPr>
      </w:pPr>
      <w:r w:rsidRPr="00A97C3A">
        <w:rPr>
          <w:rFonts w:ascii="Times New Roman" w:hAnsi="Times New Roman"/>
          <w:b/>
          <w:sz w:val="20"/>
          <w:szCs w:val="20"/>
        </w:rPr>
        <w:t>15.Aşağıdakilerden hangisi yangın ihbarı için aranması gereken numaradır?</w:t>
      </w:r>
    </w:p>
    <w:p w:rsidR="00D70E64" w:rsidRPr="00A97C3A" w:rsidRDefault="00D70E64" w:rsidP="00847CD5">
      <w:pPr>
        <w:pStyle w:val="ListParagraph"/>
        <w:numPr>
          <w:ilvl w:val="0"/>
          <w:numId w:val="23"/>
        </w:numPr>
        <w:tabs>
          <w:tab w:val="left" w:pos="142"/>
          <w:tab w:val="left" w:pos="426"/>
        </w:tabs>
        <w:spacing w:after="0"/>
        <w:ind w:left="284" w:hanging="284"/>
        <w:rPr>
          <w:rFonts w:ascii="Times New Roman" w:hAnsi="Times New Roman"/>
          <w:sz w:val="20"/>
          <w:szCs w:val="20"/>
        </w:rPr>
      </w:pPr>
      <w:r w:rsidRPr="00A97C3A">
        <w:rPr>
          <w:rFonts w:ascii="Times New Roman" w:hAnsi="Times New Roman"/>
          <w:sz w:val="20"/>
          <w:szCs w:val="20"/>
        </w:rPr>
        <w:t>110</w:t>
      </w:r>
      <w:r w:rsidRPr="00A97C3A">
        <w:rPr>
          <w:rFonts w:ascii="Times New Roman" w:hAnsi="Times New Roman"/>
          <w:sz w:val="20"/>
          <w:szCs w:val="20"/>
        </w:rPr>
        <w:tab/>
        <w:t xml:space="preserve">  </w:t>
      </w:r>
      <w:r w:rsidRPr="00A97C3A">
        <w:rPr>
          <w:rFonts w:ascii="Times New Roman" w:hAnsi="Times New Roman"/>
          <w:sz w:val="20"/>
          <w:szCs w:val="20"/>
        </w:rPr>
        <w:tab/>
        <w:t>b)  112</w:t>
      </w:r>
      <w:r w:rsidRPr="00A97C3A">
        <w:rPr>
          <w:rFonts w:ascii="Times New Roman" w:hAnsi="Times New Roman"/>
          <w:sz w:val="20"/>
          <w:szCs w:val="20"/>
        </w:rPr>
        <w:tab/>
      </w:r>
      <w:r w:rsidRPr="00A97C3A">
        <w:rPr>
          <w:rFonts w:ascii="Times New Roman" w:hAnsi="Times New Roman"/>
          <w:sz w:val="20"/>
          <w:szCs w:val="20"/>
        </w:rPr>
        <w:tab/>
        <w:t>c)  156</w:t>
      </w:r>
      <w:r w:rsidRPr="00A97C3A">
        <w:rPr>
          <w:rFonts w:ascii="Times New Roman" w:hAnsi="Times New Roman"/>
          <w:sz w:val="20"/>
          <w:szCs w:val="20"/>
        </w:rPr>
        <w:tab/>
      </w:r>
      <w:r w:rsidRPr="00A97C3A">
        <w:rPr>
          <w:rFonts w:ascii="Times New Roman" w:hAnsi="Times New Roman"/>
          <w:sz w:val="20"/>
          <w:szCs w:val="20"/>
        </w:rPr>
        <w:tab/>
        <w:t>d)  154</w:t>
      </w:r>
    </w:p>
    <w:p w:rsidR="00D70E64" w:rsidRPr="00A97C3A" w:rsidRDefault="00D70E64" w:rsidP="00847CD5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D70E64" w:rsidRPr="00A97C3A" w:rsidRDefault="00D70E64" w:rsidP="00847CD5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A97C3A">
        <w:rPr>
          <w:rFonts w:ascii="Times New Roman" w:hAnsi="Times New Roman"/>
          <w:b/>
          <w:sz w:val="20"/>
          <w:szCs w:val="20"/>
          <w:lang w:eastAsia="tr-TR"/>
        </w:rPr>
        <w:t>16.  "</w:t>
      </w:r>
      <w:r w:rsidRPr="00A97C3A">
        <w:rPr>
          <w:rFonts w:ascii="Times New Roman" w:hAnsi="Times New Roman"/>
          <w:sz w:val="20"/>
          <w:szCs w:val="20"/>
          <w:lang w:eastAsia="tr-TR"/>
        </w:rPr>
        <w:t xml:space="preserve">Geçmişten günümüze doğru bir aydınlanma yolculuğu yaptığınızı düşünün." Bu </w:t>
      </w:r>
      <w:r w:rsidRPr="00A97C3A">
        <w:rPr>
          <w:rFonts w:ascii="Times New Roman" w:hAnsi="Times New Roman"/>
          <w:b/>
          <w:sz w:val="20"/>
          <w:szCs w:val="20"/>
          <w:lang w:eastAsia="tr-TR"/>
        </w:rPr>
        <w:t>yolculukta karşılaştıklarınızın sırası aşağıdakilerden hangisinde doğru olarak verilmiştir</w:t>
      </w:r>
      <w:r w:rsidRPr="00A97C3A">
        <w:rPr>
          <w:rFonts w:ascii="Times New Roman" w:hAnsi="Times New Roman"/>
          <w:sz w:val="20"/>
          <w:szCs w:val="20"/>
          <w:lang w:eastAsia="tr-TR"/>
        </w:rPr>
        <w:t>?</w:t>
      </w:r>
    </w:p>
    <w:p w:rsidR="00D70E64" w:rsidRPr="00A97C3A" w:rsidRDefault="00D70E64" w:rsidP="00847CD5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D70E64" w:rsidRPr="00A97C3A" w:rsidRDefault="00D70E64" w:rsidP="00847CD5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A97C3A">
        <w:rPr>
          <w:rFonts w:ascii="Times New Roman" w:hAnsi="Times New Roman"/>
          <w:sz w:val="20"/>
          <w:szCs w:val="20"/>
          <w:lang w:eastAsia="tr-TR"/>
        </w:rPr>
        <w:t>A) Kandil-gaz lambası-mum-ampul                          B) Gaz lambası-mum-kandil-ampul</w:t>
      </w:r>
    </w:p>
    <w:p w:rsidR="00D70E64" w:rsidRPr="00A97C3A" w:rsidRDefault="00D70E64" w:rsidP="00847CD5">
      <w:pPr>
        <w:pStyle w:val="ListParagraph"/>
        <w:numPr>
          <w:ilvl w:val="0"/>
          <w:numId w:val="23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A97C3A">
        <w:rPr>
          <w:rFonts w:ascii="Times New Roman" w:hAnsi="Times New Roman"/>
          <w:sz w:val="20"/>
          <w:szCs w:val="20"/>
          <w:lang w:eastAsia="tr-TR"/>
        </w:rPr>
        <w:t xml:space="preserve">C) Kandil-mum-gaz lambası-ampul </w:t>
      </w:r>
      <w:r w:rsidRPr="00A97C3A">
        <w:rPr>
          <w:rFonts w:ascii="Times New Roman" w:hAnsi="Times New Roman"/>
          <w:sz w:val="20"/>
          <w:szCs w:val="20"/>
          <w:lang w:eastAsia="tr-TR"/>
        </w:rPr>
        <w:tab/>
      </w:r>
      <w:r w:rsidRPr="00A97C3A">
        <w:rPr>
          <w:rFonts w:ascii="Times New Roman" w:hAnsi="Times New Roman"/>
          <w:sz w:val="20"/>
          <w:szCs w:val="20"/>
          <w:lang w:eastAsia="tr-TR"/>
        </w:rPr>
        <w:tab/>
      </w:r>
      <w:r w:rsidRPr="00A97C3A">
        <w:rPr>
          <w:rFonts w:ascii="Times New Roman" w:hAnsi="Times New Roman"/>
          <w:sz w:val="20"/>
          <w:szCs w:val="20"/>
          <w:lang w:eastAsia="tr-TR"/>
        </w:rPr>
        <w:tab/>
        <w:t>D) Kandil-ampul-mum-gaz lambası</w:t>
      </w:r>
    </w:p>
    <w:p w:rsidR="00D70E64" w:rsidRPr="00A97C3A" w:rsidRDefault="00D70E64" w:rsidP="00847CD5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282" o:spid="_x0000_s1067" type="#_x0000_t75" style="position:absolute;margin-left:184.15pt;margin-top:2.75pt;width:39pt;height:37.5pt;z-index:-251643392;visibility:visible">
            <v:imagedata r:id="rId26" o:title="" gain="74473f"/>
          </v:shape>
        </w:pict>
      </w:r>
      <w:r>
        <w:rPr>
          <w:noProof/>
          <w:lang w:eastAsia="tr-TR"/>
        </w:rPr>
        <w:pict>
          <v:shape id="Resim 281" o:spid="_x0000_s1068" type="#_x0000_t75" style="position:absolute;margin-left:100.15pt;margin-top:1.25pt;width:40.5pt;height:38.25pt;z-index:-251644416;visibility:visible">
            <v:imagedata r:id="rId27" o:title="" gain="74473f"/>
          </v:shape>
        </w:pict>
      </w:r>
      <w:r>
        <w:rPr>
          <w:noProof/>
          <w:lang w:eastAsia="tr-TR"/>
        </w:rPr>
        <w:pict>
          <v:shape id="Resim 280" o:spid="_x0000_s1069" type="#_x0000_t75" style="position:absolute;margin-left:28.15pt;margin-top:1.25pt;width:42pt;height:39pt;z-index:-251645440;visibility:visible">
            <v:imagedata r:id="rId28" o:title="" gain="74473f"/>
          </v:shape>
        </w:pict>
      </w:r>
      <w:r w:rsidRPr="00A97C3A">
        <w:rPr>
          <w:rFonts w:ascii="Comic Sans MS" w:hAnsi="Comic Sans MS"/>
          <w:b/>
          <w:sz w:val="20"/>
          <w:szCs w:val="20"/>
        </w:rPr>
        <w:t>17.</w:t>
      </w:r>
    </w:p>
    <w:p w:rsidR="00D70E64" w:rsidRPr="00A97C3A" w:rsidRDefault="00D70E64" w:rsidP="00847CD5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47CD5">
      <w:pPr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              1                    2                      3                </w:t>
      </w:r>
    </w:p>
    <w:p w:rsidR="00D70E64" w:rsidRPr="00A97C3A" w:rsidRDefault="00D70E64" w:rsidP="00847CD5">
      <w:pPr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Televizyonda bir film başlamadan önce ekranda yukarıdaki sembolleri görürüz. Buna göre ilkokul </w:t>
      </w:r>
      <w:r w:rsidRPr="00A97C3A">
        <w:rPr>
          <w:rFonts w:ascii="Comic Sans MS" w:hAnsi="Comic Sans MS"/>
          <w:b/>
          <w:sz w:val="20"/>
          <w:szCs w:val="20"/>
          <w:u w:val="single"/>
        </w:rPr>
        <w:t>1. sınıfa giden</w:t>
      </w:r>
      <w:r w:rsidRPr="00A97C3A">
        <w:rPr>
          <w:rFonts w:ascii="Comic Sans MS" w:hAnsi="Comic Sans MS"/>
          <w:sz w:val="20"/>
          <w:szCs w:val="20"/>
        </w:rPr>
        <w:t xml:space="preserve"> Fatih hangi sembollerin olduğu filmleri </w:t>
      </w:r>
      <w:r w:rsidRPr="00A97C3A">
        <w:rPr>
          <w:rFonts w:ascii="Comic Sans MS" w:hAnsi="Comic Sans MS"/>
          <w:sz w:val="20"/>
          <w:szCs w:val="20"/>
          <w:u w:val="single"/>
        </w:rPr>
        <w:t>izleyebilir?</w:t>
      </w:r>
    </w:p>
    <w:p w:rsidR="00D70E64" w:rsidRPr="00A97C3A" w:rsidRDefault="00D70E64" w:rsidP="00847CD5">
      <w:pPr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      a) 1 ve 2                    b) 2 ve 3</w:t>
      </w:r>
    </w:p>
    <w:p w:rsidR="00D70E64" w:rsidRDefault="00D70E64" w:rsidP="00847CD5">
      <w:pPr>
        <w:rPr>
          <w:rFonts w:ascii="Comic Sans MS" w:hAnsi="Comic Sans MS"/>
          <w:sz w:val="20"/>
          <w:szCs w:val="20"/>
        </w:rPr>
      </w:pPr>
      <w:r w:rsidRPr="00A97C3A">
        <w:rPr>
          <w:rFonts w:ascii="Comic Sans MS" w:hAnsi="Comic Sans MS"/>
          <w:sz w:val="20"/>
          <w:szCs w:val="20"/>
        </w:rPr>
        <w:t xml:space="preserve">      c) 1, 2 ve 3                d) 1 ve 3</w:t>
      </w:r>
    </w:p>
    <w:p w:rsidR="00D70E64" w:rsidRPr="00A97C3A" w:rsidRDefault="00D70E64" w:rsidP="00847CD5">
      <w:pPr>
        <w:rPr>
          <w:rFonts w:cs="Calibri"/>
          <w:b/>
          <w:sz w:val="20"/>
          <w:szCs w:val="20"/>
        </w:rPr>
      </w:pPr>
      <w:r w:rsidRPr="00A97C3A">
        <w:rPr>
          <w:rFonts w:cs="Calibri"/>
          <w:b/>
          <w:sz w:val="20"/>
          <w:szCs w:val="20"/>
        </w:rPr>
        <w:t>18. Herhangi bir alışverişte karşılaştığımız haksızlığı ortadan kaldıracak ve bizi koruyacak kurum aşağıdakilerden hangisidir?</w:t>
      </w:r>
    </w:p>
    <w:p w:rsidR="00D70E64" w:rsidRPr="00A97C3A" w:rsidRDefault="00D70E64" w:rsidP="00847CD5">
      <w:pPr>
        <w:rPr>
          <w:rFonts w:cs="Calibri"/>
          <w:sz w:val="20"/>
          <w:szCs w:val="20"/>
        </w:rPr>
      </w:pPr>
      <w:r w:rsidRPr="00A97C3A">
        <w:rPr>
          <w:rFonts w:cs="Calibri"/>
          <w:sz w:val="20"/>
          <w:szCs w:val="20"/>
        </w:rPr>
        <w:t>A-</w:t>
      </w:r>
      <w:r>
        <w:rPr>
          <w:rFonts w:cs="Calibri"/>
          <w:sz w:val="20"/>
          <w:szCs w:val="20"/>
        </w:rPr>
        <w:t>)</w:t>
      </w:r>
      <w:r w:rsidRPr="00A97C3A">
        <w:rPr>
          <w:rFonts w:cs="Calibri"/>
          <w:sz w:val="20"/>
          <w:szCs w:val="20"/>
        </w:rPr>
        <w:t xml:space="preserve">Polis karakolu           </w:t>
      </w:r>
      <w:r>
        <w:rPr>
          <w:rFonts w:cs="Calibri"/>
          <w:sz w:val="20"/>
          <w:szCs w:val="20"/>
        </w:rPr>
        <w:t xml:space="preserve">      </w:t>
      </w:r>
      <w:r w:rsidRPr="00A97C3A">
        <w:rPr>
          <w:rFonts w:cs="Calibri"/>
          <w:sz w:val="20"/>
          <w:szCs w:val="20"/>
        </w:rPr>
        <w:t xml:space="preserve">    B</w:t>
      </w:r>
      <w:r>
        <w:rPr>
          <w:rFonts w:cs="Calibri"/>
          <w:sz w:val="20"/>
          <w:szCs w:val="20"/>
        </w:rPr>
        <w:t>)</w:t>
      </w:r>
      <w:r w:rsidRPr="00A97C3A">
        <w:rPr>
          <w:rFonts w:cs="Calibri"/>
          <w:sz w:val="20"/>
          <w:szCs w:val="20"/>
        </w:rPr>
        <w:t>-Sağlık Bakanlığı</w:t>
      </w:r>
    </w:p>
    <w:p w:rsidR="00D70E64" w:rsidRPr="00A97C3A" w:rsidRDefault="00D70E64" w:rsidP="00847CD5">
      <w:pPr>
        <w:rPr>
          <w:rFonts w:cs="Calibri"/>
          <w:sz w:val="20"/>
          <w:szCs w:val="20"/>
        </w:rPr>
      </w:pPr>
      <w:r w:rsidRPr="00A97C3A">
        <w:rPr>
          <w:rFonts w:cs="Calibri"/>
          <w:sz w:val="20"/>
          <w:szCs w:val="20"/>
        </w:rPr>
        <w:t>C</w:t>
      </w:r>
      <w:r>
        <w:rPr>
          <w:rFonts w:cs="Calibri"/>
          <w:sz w:val="20"/>
          <w:szCs w:val="20"/>
        </w:rPr>
        <w:t>)</w:t>
      </w:r>
      <w:r w:rsidRPr="00A97C3A">
        <w:rPr>
          <w:rFonts w:cs="Calibri"/>
          <w:sz w:val="20"/>
          <w:szCs w:val="20"/>
        </w:rPr>
        <w:t>-İş Bulma Kurumu</w:t>
      </w:r>
      <w:r w:rsidRPr="00A97C3A">
        <w:rPr>
          <w:rFonts w:cs="Calibri"/>
          <w:sz w:val="20"/>
          <w:szCs w:val="20"/>
        </w:rPr>
        <w:tab/>
        <w:t xml:space="preserve">  D-</w:t>
      </w:r>
      <w:r>
        <w:rPr>
          <w:rFonts w:cs="Calibri"/>
          <w:sz w:val="20"/>
          <w:szCs w:val="20"/>
        </w:rPr>
        <w:t>)</w:t>
      </w:r>
      <w:r w:rsidRPr="00A97C3A">
        <w:rPr>
          <w:rFonts w:cs="Calibri"/>
          <w:sz w:val="20"/>
          <w:szCs w:val="20"/>
        </w:rPr>
        <w:t>Tüketiciyi Koruma Derneği</w:t>
      </w:r>
    </w:p>
    <w:p w:rsidR="00D70E64" w:rsidRPr="00A97C3A" w:rsidRDefault="00D70E64" w:rsidP="00847CD5">
      <w:pPr>
        <w:rPr>
          <w:rFonts w:ascii="Comic Sans MS" w:hAnsi="Comic Sans MS"/>
          <w:sz w:val="20"/>
          <w:szCs w:val="20"/>
        </w:rPr>
      </w:pPr>
    </w:p>
    <w:p w:rsidR="00D70E64" w:rsidRPr="00A97C3A" w:rsidRDefault="00D70E64" w:rsidP="00847CD5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D70E64" w:rsidRPr="00A97C3A" w:rsidRDefault="00D70E64" w:rsidP="00C01C5F">
      <w:pPr>
        <w:pStyle w:val="AralkYok11"/>
        <w:spacing w:after="120"/>
        <w:rPr>
          <w:rFonts w:ascii="Comic Sans MS" w:hAnsi="Comic Sans MS" w:cs="Calibri"/>
          <w:sz w:val="20"/>
          <w:szCs w:val="20"/>
        </w:rPr>
      </w:pPr>
    </w:p>
    <w:p w:rsidR="00D70E64" w:rsidRPr="00A97C3A" w:rsidRDefault="00D70E64" w:rsidP="00C01C5F">
      <w:pPr>
        <w:tabs>
          <w:tab w:val="num" w:pos="0"/>
          <w:tab w:val="left" w:pos="426"/>
        </w:tabs>
        <w:spacing w:after="120" w:line="240" w:lineRule="auto"/>
        <w:ind w:right="-638"/>
        <w:rPr>
          <w:rFonts w:ascii="Tahoma" w:hAnsi="Tahoma" w:cs="Tahoma"/>
          <w:sz w:val="20"/>
          <w:szCs w:val="20"/>
        </w:rPr>
      </w:pPr>
    </w:p>
    <w:sectPr w:rsidR="00D70E64" w:rsidRPr="00A97C3A" w:rsidSect="00A97C3A">
      <w:type w:val="continuous"/>
      <w:pgSz w:w="11906" w:h="16838"/>
      <w:pgMar w:top="851" w:right="1274" w:bottom="142" w:left="1417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E64" w:rsidRDefault="00D70E64" w:rsidP="00CA21F3">
      <w:pPr>
        <w:spacing w:after="0" w:line="240" w:lineRule="auto"/>
      </w:pPr>
      <w:r>
        <w:separator/>
      </w:r>
    </w:p>
  </w:endnote>
  <w:endnote w:type="continuationSeparator" w:id="0">
    <w:p w:rsidR="00D70E64" w:rsidRDefault="00D70E64" w:rsidP="00CA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E64" w:rsidRDefault="00D70E64" w:rsidP="00CA21F3">
      <w:pPr>
        <w:spacing w:after="0" w:line="240" w:lineRule="auto"/>
      </w:pPr>
      <w:r>
        <w:separator/>
      </w:r>
    </w:p>
  </w:footnote>
  <w:footnote w:type="continuationSeparator" w:id="0">
    <w:p w:rsidR="00D70E64" w:rsidRDefault="00D70E64" w:rsidP="00CA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77E55AE"/>
    <w:lvl w:ilvl="0" w:tplc="57B2A452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7962919"/>
    <w:multiLevelType w:val="hybridMultilevel"/>
    <w:tmpl w:val="BB925DC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8E6209A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0A771829"/>
    <w:multiLevelType w:val="hybridMultilevel"/>
    <w:tmpl w:val="5FACDF36"/>
    <w:lvl w:ilvl="0" w:tplc="C1C41C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CC91AE4"/>
    <w:multiLevelType w:val="hybridMultilevel"/>
    <w:tmpl w:val="4740C656"/>
    <w:lvl w:ilvl="0" w:tplc="6D48D0EA">
      <w:start w:val="9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4">
    <w:nsid w:val="0E8F2C3C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6">
    <w:nsid w:val="22ED073E"/>
    <w:multiLevelType w:val="hybridMultilevel"/>
    <w:tmpl w:val="35E27A2A"/>
    <w:lvl w:ilvl="0" w:tplc="6A20E1A6">
      <w:start w:val="3"/>
      <w:numFmt w:val="upperLetter"/>
      <w:lvlText w:val="%1)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7">
    <w:nsid w:val="26954EE1"/>
    <w:multiLevelType w:val="hybridMultilevel"/>
    <w:tmpl w:val="451005F6"/>
    <w:lvl w:ilvl="0" w:tplc="63B6B82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DFD6E9B"/>
    <w:multiLevelType w:val="hybridMultilevel"/>
    <w:tmpl w:val="87A41E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F0C2605"/>
    <w:multiLevelType w:val="hybridMultilevel"/>
    <w:tmpl w:val="906C2460"/>
    <w:lvl w:ilvl="0" w:tplc="AD50722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34D4591"/>
    <w:multiLevelType w:val="hybridMultilevel"/>
    <w:tmpl w:val="00B8E9A2"/>
    <w:lvl w:ilvl="0" w:tplc="A8E620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441FC5"/>
    <w:multiLevelType w:val="hybridMultilevel"/>
    <w:tmpl w:val="507AB4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9144F1"/>
    <w:multiLevelType w:val="hybridMultilevel"/>
    <w:tmpl w:val="634009B2"/>
    <w:lvl w:ilvl="0" w:tplc="53205512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ascii="Comic Sans MS" w:eastAsia="Times New Roman" w:hAnsi="Comic Sans MS" w:cs="Aharoni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4">
    <w:nsid w:val="4385118D"/>
    <w:multiLevelType w:val="hybridMultilevel"/>
    <w:tmpl w:val="F7C846DC"/>
    <w:lvl w:ilvl="0" w:tplc="B714323E">
      <w:start w:val="6"/>
      <w:numFmt w:val="decimal"/>
      <w:lvlText w:val="%1."/>
      <w:lvlJc w:val="left"/>
      <w:pPr>
        <w:ind w:left="39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15">
    <w:nsid w:val="4474626F"/>
    <w:multiLevelType w:val="hybridMultilevel"/>
    <w:tmpl w:val="7270B36E"/>
    <w:lvl w:ilvl="0" w:tplc="3AA670A2">
      <w:start w:val="1"/>
      <w:numFmt w:val="upperLetter"/>
      <w:lvlText w:val="%1)"/>
      <w:lvlJc w:val="left"/>
      <w:pPr>
        <w:ind w:left="-6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16">
    <w:nsid w:val="504F390B"/>
    <w:multiLevelType w:val="hybridMultilevel"/>
    <w:tmpl w:val="0122EC4E"/>
    <w:lvl w:ilvl="0" w:tplc="EC28613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9D0D84"/>
    <w:multiLevelType w:val="hybridMultilevel"/>
    <w:tmpl w:val="8CBC9970"/>
    <w:lvl w:ilvl="0" w:tplc="00D66BC2">
      <w:start w:val="1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9">
    <w:nsid w:val="60490B46"/>
    <w:multiLevelType w:val="hybridMultilevel"/>
    <w:tmpl w:val="07B88B50"/>
    <w:lvl w:ilvl="0" w:tplc="1CCE8A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66E53065"/>
    <w:multiLevelType w:val="hybridMultilevel"/>
    <w:tmpl w:val="323EDE98"/>
    <w:lvl w:ilvl="0" w:tplc="E564E49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67DF2CB8"/>
    <w:multiLevelType w:val="hybridMultilevel"/>
    <w:tmpl w:val="A998C71C"/>
    <w:lvl w:ilvl="0" w:tplc="041F000F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C26518"/>
    <w:multiLevelType w:val="hybridMultilevel"/>
    <w:tmpl w:val="7FFC6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720748"/>
    <w:multiLevelType w:val="hybridMultilevel"/>
    <w:tmpl w:val="1AD6D25C"/>
    <w:lvl w:ilvl="0" w:tplc="61EE407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2"/>
  </w:num>
  <w:num w:numId="5">
    <w:abstractNumId w:val="12"/>
  </w:num>
  <w:num w:numId="6">
    <w:abstractNumId w:val="13"/>
  </w:num>
  <w:num w:numId="7">
    <w:abstractNumId w:val="1"/>
  </w:num>
  <w:num w:numId="8">
    <w:abstractNumId w:val="18"/>
  </w:num>
  <w:num w:numId="9">
    <w:abstractNumId w:val="5"/>
  </w:num>
  <w:num w:numId="10">
    <w:abstractNumId w:val="14"/>
  </w:num>
  <w:num w:numId="11">
    <w:abstractNumId w:val="4"/>
  </w:num>
  <w:num w:numId="12">
    <w:abstractNumId w:val="9"/>
  </w:num>
  <w:num w:numId="13">
    <w:abstractNumId w:val="19"/>
  </w:num>
  <w:num w:numId="14">
    <w:abstractNumId w:val="17"/>
  </w:num>
  <w:num w:numId="15">
    <w:abstractNumId w:val="3"/>
  </w:num>
  <w:num w:numId="16">
    <w:abstractNumId w:val="11"/>
  </w:num>
  <w:num w:numId="17">
    <w:abstractNumId w:val="8"/>
  </w:num>
  <w:num w:numId="18">
    <w:abstractNumId w:val="23"/>
  </w:num>
  <w:num w:numId="19">
    <w:abstractNumId w:val="15"/>
  </w:num>
  <w:num w:numId="20">
    <w:abstractNumId w:val="6"/>
  </w:num>
  <w:num w:numId="21">
    <w:abstractNumId w:val="7"/>
  </w:num>
  <w:num w:numId="22">
    <w:abstractNumId w:val="20"/>
  </w:num>
  <w:num w:numId="23">
    <w:abstractNumId w:val="22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8D"/>
    <w:rsid w:val="0003759D"/>
    <w:rsid w:val="00055BD1"/>
    <w:rsid w:val="000A1E66"/>
    <w:rsid w:val="000C1ABA"/>
    <w:rsid w:val="001214AF"/>
    <w:rsid w:val="001607DD"/>
    <w:rsid w:val="00192E4F"/>
    <w:rsid w:val="001966C9"/>
    <w:rsid w:val="00215289"/>
    <w:rsid w:val="0023245A"/>
    <w:rsid w:val="002327A0"/>
    <w:rsid w:val="00233D32"/>
    <w:rsid w:val="00250766"/>
    <w:rsid w:val="002901C7"/>
    <w:rsid w:val="002D74F2"/>
    <w:rsid w:val="002F0A1B"/>
    <w:rsid w:val="00302B13"/>
    <w:rsid w:val="00307AD0"/>
    <w:rsid w:val="003C2A43"/>
    <w:rsid w:val="003E4830"/>
    <w:rsid w:val="0042670A"/>
    <w:rsid w:val="00453047"/>
    <w:rsid w:val="00465428"/>
    <w:rsid w:val="005129F5"/>
    <w:rsid w:val="005346C4"/>
    <w:rsid w:val="00535158"/>
    <w:rsid w:val="005402FB"/>
    <w:rsid w:val="005621E0"/>
    <w:rsid w:val="00576C63"/>
    <w:rsid w:val="005A4359"/>
    <w:rsid w:val="005F588C"/>
    <w:rsid w:val="00607580"/>
    <w:rsid w:val="006517DA"/>
    <w:rsid w:val="00687787"/>
    <w:rsid w:val="006E5935"/>
    <w:rsid w:val="00716B9E"/>
    <w:rsid w:val="007309A1"/>
    <w:rsid w:val="00762816"/>
    <w:rsid w:val="007C50C8"/>
    <w:rsid w:val="007D5D7D"/>
    <w:rsid w:val="00807D6D"/>
    <w:rsid w:val="00814D7B"/>
    <w:rsid w:val="00847CD5"/>
    <w:rsid w:val="00862135"/>
    <w:rsid w:val="008673C9"/>
    <w:rsid w:val="008A237A"/>
    <w:rsid w:val="008B1B94"/>
    <w:rsid w:val="009003A2"/>
    <w:rsid w:val="0091570B"/>
    <w:rsid w:val="009A2244"/>
    <w:rsid w:val="009C4200"/>
    <w:rsid w:val="009C4C69"/>
    <w:rsid w:val="00A10DF3"/>
    <w:rsid w:val="00A375AE"/>
    <w:rsid w:val="00A93EB3"/>
    <w:rsid w:val="00A97C3A"/>
    <w:rsid w:val="00AE4D0B"/>
    <w:rsid w:val="00AF57AC"/>
    <w:rsid w:val="00B1107C"/>
    <w:rsid w:val="00B2137D"/>
    <w:rsid w:val="00B27FC3"/>
    <w:rsid w:val="00BC3C94"/>
    <w:rsid w:val="00BE46BA"/>
    <w:rsid w:val="00C01C5F"/>
    <w:rsid w:val="00C227CB"/>
    <w:rsid w:val="00C77C55"/>
    <w:rsid w:val="00C93207"/>
    <w:rsid w:val="00CA21F3"/>
    <w:rsid w:val="00CA342D"/>
    <w:rsid w:val="00CA5943"/>
    <w:rsid w:val="00CB3761"/>
    <w:rsid w:val="00CC0BCF"/>
    <w:rsid w:val="00D260DC"/>
    <w:rsid w:val="00D33FC5"/>
    <w:rsid w:val="00D35CBE"/>
    <w:rsid w:val="00D5463D"/>
    <w:rsid w:val="00D70E64"/>
    <w:rsid w:val="00D73BB6"/>
    <w:rsid w:val="00D74A41"/>
    <w:rsid w:val="00D91243"/>
    <w:rsid w:val="00DC5512"/>
    <w:rsid w:val="00DD3A65"/>
    <w:rsid w:val="00DF77FA"/>
    <w:rsid w:val="00E039D1"/>
    <w:rsid w:val="00E17F32"/>
    <w:rsid w:val="00E51BC7"/>
    <w:rsid w:val="00EE1D44"/>
    <w:rsid w:val="00F01FF0"/>
    <w:rsid w:val="00F139F7"/>
    <w:rsid w:val="00F42C44"/>
    <w:rsid w:val="00F6548D"/>
    <w:rsid w:val="00F73E23"/>
    <w:rsid w:val="00F87D49"/>
    <w:rsid w:val="00FE12A3"/>
    <w:rsid w:val="00FF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4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4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E4D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1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21F3"/>
    <w:rPr>
      <w:rFonts w:cs="Times New Roman"/>
    </w:rPr>
  </w:style>
  <w:style w:type="paragraph" w:styleId="NoSpacing">
    <w:name w:val="No Spacing"/>
    <w:uiPriority w:val="99"/>
    <w:qFormat/>
    <w:rsid w:val="00D91243"/>
    <w:rPr>
      <w:lang w:eastAsia="en-US"/>
    </w:rPr>
  </w:style>
  <w:style w:type="character" w:styleId="Strong">
    <w:name w:val="Strong"/>
    <w:basedOn w:val="DefaultParagraphFont"/>
    <w:uiPriority w:val="99"/>
    <w:qFormat/>
    <w:rsid w:val="003E4830"/>
    <w:rPr>
      <w:rFonts w:cs="Times New Roman"/>
      <w:b/>
      <w:bCs/>
    </w:rPr>
  </w:style>
  <w:style w:type="paragraph" w:customStyle="1" w:styleId="AralkYok1">
    <w:name w:val="Aralık Yok1"/>
    <w:uiPriority w:val="99"/>
    <w:rsid w:val="00807D6D"/>
    <w:rPr>
      <w:rFonts w:ascii="Times New Roman" w:hAnsi="Times New Roman"/>
      <w:sz w:val="24"/>
      <w:szCs w:val="24"/>
    </w:rPr>
  </w:style>
  <w:style w:type="paragraph" w:customStyle="1" w:styleId="AralkYok11">
    <w:name w:val="Aralık Yok11"/>
    <w:uiPriority w:val="99"/>
    <w:rsid w:val="00C01C5F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213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5</Pages>
  <Words>950</Words>
  <Characters>5419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</dc:creator>
  <cp:keywords>www.sorubak.com</cp:keywords>
  <dc:description>www.sorubak.com</dc:description>
  <cp:lastModifiedBy>edanur</cp:lastModifiedBy>
  <cp:revision>5</cp:revision>
  <cp:lastPrinted>2013-03-27T22:24:00Z</cp:lastPrinted>
  <dcterms:created xsi:type="dcterms:W3CDTF">2013-03-19T20:18:00Z</dcterms:created>
  <dcterms:modified xsi:type="dcterms:W3CDTF">2014-02-27T20:27:00Z</dcterms:modified>
  <cp:category>www.sorubak.com</cp:category>
</cp:coreProperties>
</file>