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0C6" w:rsidRDefault="005F30C6" w:rsidP="005B78F6">
      <w:pPr>
        <w:rPr>
          <w:b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9pt;margin-top:-54pt;width:666pt;height:1in;z-index:251658240" strokeweight="6pt">
            <v:stroke linestyle="thickBetweenThin"/>
            <v:textbox style="mso-next-textbox:#_x0000_s1026">
              <w:txbxContent>
                <w:p w:rsidR="005F30C6" w:rsidRDefault="005F30C6" w:rsidP="005B78F6">
                  <w:pPr>
                    <w:rPr>
                      <w:b/>
                      <w:sz w:val="8"/>
                      <w:szCs w:val="8"/>
                    </w:rPr>
                  </w:pPr>
                </w:p>
                <w:p w:rsidR="005F30C6" w:rsidRDefault="005F30C6" w:rsidP="005B78F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ATATÜRK İLKOKULU 2013-2014  EĞİTİM ÖĞRETİM YILI</w:t>
                  </w:r>
                </w:p>
                <w:p w:rsidR="005F30C6" w:rsidRDefault="005F30C6" w:rsidP="005B78F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4-C SINIFI SOSYAL BİLGİLER DERSİ 2. DÖNEM 1. YAZILI SORULARI</w:t>
                  </w:r>
                </w:p>
                <w:p w:rsidR="005F30C6" w:rsidRDefault="005F30C6" w:rsidP="005B78F6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  <w:p w:rsidR="005F30C6" w:rsidRDefault="005F30C6" w:rsidP="005B78F6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           ADI - SOYADI :                                                    NO                     : </w:t>
                  </w:r>
                  <w:hyperlink r:id="rId7" w:history="1">
                    <w:r w:rsidRPr="00FA2B68">
                      <w:rPr>
                        <w:rStyle w:val="Hyperlink"/>
                        <w:b/>
                      </w:rPr>
                      <w:t>www.sorubak.com</w:t>
                    </w:r>
                  </w:hyperlink>
                  <w:r>
                    <w:rPr>
                      <w:b/>
                    </w:rPr>
                    <w:t xml:space="preserve">  </w:t>
                  </w:r>
                  <w:r>
                    <w:rPr>
                      <w:b/>
                      <w:sz w:val="22"/>
                      <w:szCs w:val="22"/>
                    </w:rPr>
                    <w:t xml:space="preserve">                                  NOT  :</w:t>
                  </w:r>
                </w:p>
              </w:txbxContent>
            </v:textbox>
          </v:shape>
        </w:pict>
      </w:r>
    </w:p>
    <w:p w:rsidR="005F30C6" w:rsidRDefault="005F30C6" w:rsidP="005B78F6">
      <w:pPr>
        <w:rPr>
          <w:b/>
        </w:rPr>
      </w:pPr>
    </w:p>
    <w:p w:rsidR="005F30C6" w:rsidRPr="004C48F1" w:rsidRDefault="005F30C6" w:rsidP="005B78F6">
      <w:pPr>
        <w:ind w:left="-360"/>
        <w:rPr>
          <w:b/>
        </w:rPr>
      </w:pPr>
      <w:r w:rsidRPr="004C48F1">
        <w:rPr>
          <w:b/>
        </w:rPr>
        <w:t xml:space="preserve">1. İnsanlar meslek seçimini yaparken neye dikkat etmelidir?                                                </w:t>
      </w:r>
    </w:p>
    <w:p w:rsidR="005F30C6" w:rsidRDefault="005F30C6" w:rsidP="005B78F6">
      <w:pPr>
        <w:ind w:left="-360"/>
      </w:pPr>
      <w:r>
        <w:t>a.</w:t>
      </w:r>
      <w:r w:rsidRPr="001E0D14">
        <w:t xml:space="preserve"> ilgi ve becerilerine uygunluğuna                    </w:t>
      </w:r>
      <w:r>
        <w:t xml:space="preserve"> </w:t>
      </w:r>
    </w:p>
    <w:p w:rsidR="005F30C6" w:rsidRPr="001E0D14" w:rsidRDefault="005F30C6" w:rsidP="005B78F6">
      <w:pPr>
        <w:ind w:left="-360"/>
      </w:pPr>
      <w:r w:rsidRPr="001E0D14">
        <w:t>b</w:t>
      </w:r>
      <w:r>
        <w:t>.</w:t>
      </w:r>
      <w:r w:rsidRPr="001E0D14">
        <w:t xml:space="preserve"> kazanacağı paraya                        </w:t>
      </w:r>
    </w:p>
    <w:p w:rsidR="005F30C6" w:rsidRDefault="005F30C6" w:rsidP="005B78F6">
      <w:pPr>
        <w:ind w:left="-360"/>
      </w:pPr>
      <w:r>
        <w:t>c.</w:t>
      </w:r>
      <w:r w:rsidRPr="001E0D14">
        <w:t xml:space="preserve"> yaşına uygun olmasına                                   </w:t>
      </w:r>
    </w:p>
    <w:p w:rsidR="005F30C6" w:rsidRDefault="005F30C6" w:rsidP="005B78F6">
      <w:pPr>
        <w:ind w:left="-360"/>
      </w:pPr>
      <w:r w:rsidRPr="001E0D14">
        <w:t>d</w:t>
      </w:r>
      <w:r>
        <w:t>.</w:t>
      </w:r>
      <w:r w:rsidRPr="001E0D14">
        <w:t xml:space="preserve"> gözde meslek olmasına</w:t>
      </w:r>
    </w:p>
    <w:p w:rsidR="005F30C6" w:rsidRPr="004C48F1" w:rsidRDefault="005F30C6" w:rsidP="005B78F6">
      <w:pPr>
        <w:ind w:left="-360"/>
        <w:rPr>
          <w:sz w:val="10"/>
          <w:szCs w:val="10"/>
        </w:rPr>
      </w:pPr>
    </w:p>
    <w:p w:rsidR="005F30C6" w:rsidRPr="004C48F1" w:rsidRDefault="005F30C6" w:rsidP="005B78F6">
      <w:pPr>
        <w:ind w:left="-360"/>
        <w:rPr>
          <w:b/>
        </w:rPr>
      </w:pPr>
      <w:r w:rsidRPr="004C48F1">
        <w:rPr>
          <w:b/>
        </w:rPr>
        <w:t xml:space="preserve">2. Aşağıdakilerden hangisi alışveriş yaparken göz önünde bulundurmamız gereken unsurlardan </w:t>
      </w:r>
      <w:r w:rsidRPr="004C48F1">
        <w:rPr>
          <w:b/>
          <w:u w:val="single"/>
        </w:rPr>
        <w:t>değildir?</w:t>
      </w:r>
      <w:r w:rsidRPr="004C48F1">
        <w:rPr>
          <w:b/>
        </w:rPr>
        <w:t xml:space="preserve">                                                                                                                                               </w:t>
      </w:r>
    </w:p>
    <w:p w:rsidR="005F30C6" w:rsidRDefault="005F30C6" w:rsidP="005B78F6">
      <w:pPr>
        <w:ind w:left="-360"/>
      </w:pPr>
      <w:r>
        <w:t>a.</w:t>
      </w:r>
      <w:r w:rsidRPr="001E0D14">
        <w:t xml:space="preserve"> malın fiyatı</w:t>
      </w:r>
      <w:r>
        <w:t xml:space="preserve"> </w:t>
      </w:r>
      <w:r w:rsidRPr="001E0D14">
        <w:t xml:space="preserve">      </w:t>
      </w:r>
      <w:r>
        <w:t xml:space="preserve">                 b.</w:t>
      </w:r>
      <w:r w:rsidRPr="001E0D14">
        <w:t xml:space="preserve"> modaya uygunluğu</w:t>
      </w:r>
      <w:r>
        <w:t xml:space="preserve">  </w:t>
      </w:r>
      <w:r w:rsidRPr="001E0D14">
        <w:t xml:space="preserve"> </w:t>
      </w:r>
    </w:p>
    <w:p w:rsidR="005F30C6" w:rsidRDefault="005F30C6" w:rsidP="005B78F6">
      <w:pPr>
        <w:ind w:left="-360"/>
      </w:pPr>
      <w:r>
        <w:t>c.</w:t>
      </w:r>
      <w:r w:rsidRPr="001E0D14">
        <w:t xml:space="preserve"> malın kalitesi  </w:t>
      </w:r>
      <w:r>
        <w:t xml:space="preserve"> </w:t>
      </w:r>
      <w:r w:rsidRPr="001E0D14">
        <w:t xml:space="preserve">     </w:t>
      </w:r>
      <w:r>
        <w:t xml:space="preserve">            d.</w:t>
      </w:r>
      <w:r w:rsidRPr="001E0D14">
        <w:t xml:space="preserve"> ihtiyacımızı karşılaması</w:t>
      </w:r>
    </w:p>
    <w:p w:rsidR="005F30C6" w:rsidRPr="004C48F1" w:rsidRDefault="005F30C6" w:rsidP="005B78F6">
      <w:pPr>
        <w:ind w:left="-360"/>
        <w:rPr>
          <w:sz w:val="10"/>
          <w:szCs w:val="10"/>
        </w:rPr>
      </w:pPr>
    </w:p>
    <w:p w:rsidR="005F30C6" w:rsidRPr="004C48F1" w:rsidRDefault="005F30C6" w:rsidP="005B78F6">
      <w:pPr>
        <w:ind w:left="-360"/>
        <w:rPr>
          <w:b/>
        </w:rPr>
      </w:pPr>
      <w:r w:rsidRPr="004C48F1">
        <w:rPr>
          <w:b/>
        </w:rPr>
        <w:t xml:space="preserve">3. Bilinçli bir tüketici aşağıdakilerden hangisini </w:t>
      </w:r>
      <w:r w:rsidRPr="004C48F1">
        <w:rPr>
          <w:b/>
          <w:u w:val="single"/>
        </w:rPr>
        <w:t>yapmamalıdır?</w:t>
      </w:r>
      <w:r w:rsidRPr="004C48F1">
        <w:rPr>
          <w:b/>
        </w:rPr>
        <w:t xml:space="preserve">                                </w:t>
      </w:r>
    </w:p>
    <w:p w:rsidR="005F30C6" w:rsidRDefault="005F30C6" w:rsidP="005B78F6">
      <w:pPr>
        <w:ind w:left="-360"/>
      </w:pPr>
      <w:r>
        <w:t>a.</w:t>
      </w:r>
      <w:r w:rsidRPr="001E0D14">
        <w:t xml:space="preserve"> İsraf etmez                                                 </w:t>
      </w:r>
      <w:r>
        <w:t xml:space="preserve">  </w:t>
      </w:r>
      <w:r w:rsidRPr="001E0D14">
        <w:t xml:space="preserve">   </w:t>
      </w:r>
    </w:p>
    <w:p w:rsidR="005F30C6" w:rsidRPr="001E0D14" w:rsidRDefault="005F30C6" w:rsidP="005B78F6">
      <w:pPr>
        <w:ind w:left="-360"/>
      </w:pPr>
      <w:r>
        <w:t>b.</w:t>
      </w:r>
      <w:r w:rsidRPr="001E0D14">
        <w:t xml:space="preserve"> Bütçeye uygun davranır.                 </w:t>
      </w:r>
    </w:p>
    <w:p w:rsidR="005F30C6" w:rsidRDefault="005F30C6" w:rsidP="005B78F6">
      <w:pPr>
        <w:ind w:left="-360"/>
      </w:pPr>
      <w:r>
        <w:t>c.</w:t>
      </w:r>
      <w:r w:rsidRPr="001E0D14">
        <w:t xml:space="preserve"> Alışverişlerde fiş ve fatura almaz.                   </w:t>
      </w:r>
    </w:p>
    <w:p w:rsidR="005F30C6" w:rsidRDefault="005F30C6" w:rsidP="005B78F6">
      <w:pPr>
        <w:ind w:left="-360"/>
      </w:pPr>
      <w:r w:rsidRPr="001E0D14">
        <w:t>d</w:t>
      </w:r>
      <w:r>
        <w:t>.</w:t>
      </w:r>
      <w:r w:rsidRPr="001E0D14">
        <w:t xml:space="preserve"> Standartlara uygun ürünler alır</w:t>
      </w:r>
    </w:p>
    <w:p w:rsidR="005F30C6" w:rsidRPr="004C48F1" w:rsidRDefault="005F30C6" w:rsidP="005B78F6">
      <w:pPr>
        <w:ind w:left="-360"/>
        <w:rPr>
          <w:sz w:val="10"/>
          <w:szCs w:val="10"/>
        </w:rPr>
      </w:pPr>
    </w:p>
    <w:p w:rsidR="005F30C6" w:rsidRDefault="005F30C6" w:rsidP="005B78F6">
      <w:pPr>
        <w:ind w:left="-360"/>
        <w:rPr>
          <w:b/>
        </w:rPr>
      </w:pPr>
      <w:r>
        <w:rPr>
          <w:b/>
          <w:color w:val="000000"/>
        </w:rPr>
        <w:t>4</w:t>
      </w:r>
      <w:r w:rsidRPr="0026179A">
        <w:rPr>
          <w:b/>
          <w:color w:val="000000"/>
        </w:rPr>
        <w:t>. Aşağıdakilerden h</w:t>
      </w:r>
      <w:r w:rsidRPr="0026179A">
        <w:rPr>
          <w:b/>
        </w:rPr>
        <w:t>angisi bir ürünün kaliteli olduğunu gösterir?</w:t>
      </w:r>
    </w:p>
    <w:p w:rsidR="005F30C6" w:rsidRDefault="005F30C6" w:rsidP="005B78F6">
      <w:pPr>
        <w:ind w:left="-360"/>
        <w:rPr>
          <w:b/>
        </w:rPr>
      </w:pPr>
      <w:r>
        <w:t>a. TSE damgası</w:t>
      </w:r>
      <w:r>
        <w:tab/>
        <w:t xml:space="preserve">               </w:t>
      </w:r>
      <w:r w:rsidRPr="001E0D14">
        <w:t>b. Satış fişi</w:t>
      </w:r>
      <w:r>
        <w:rPr>
          <w:b/>
        </w:rPr>
        <w:t xml:space="preserve">               </w:t>
      </w:r>
    </w:p>
    <w:p w:rsidR="005F30C6" w:rsidRPr="005B78F6" w:rsidRDefault="005F30C6" w:rsidP="005B78F6">
      <w:pPr>
        <w:ind w:left="-360"/>
      </w:pPr>
      <w:r>
        <w:t>c. Garanti belgesi</w:t>
      </w:r>
      <w:r w:rsidRPr="001E0D14">
        <w:t xml:space="preserve">           </w:t>
      </w:r>
      <w:r>
        <w:t xml:space="preserve">          </w:t>
      </w:r>
      <w:r w:rsidRPr="001E0D14">
        <w:t xml:space="preserve"> d. Kullanma kılavuzu </w:t>
      </w:r>
    </w:p>
    <w:p w:rsidR="005F30C6" w:rsidRPr="005B78F6" w:rsidRDefault="005F30C6" w:rsidP="005B78F6">
      <w:pPr>
        <w:ind w:left="-360"/>
        <w:rPr>
          <w:b/>
          <w:sz w:val="10"/>
          <w:szCs w:val="10"/>
        </w:rPr>
      </w:pPr>
    </w:p>
    <w:p w:rsidR="005F30C6" w:rsidRPr="0026179A" w:rsidRDefault="005F30C6" w:rsidP="005B78F6">
      <w:pPr>
        <w:ind w:left="-360"/>
        <w:rPr>
          <w:b/>
        </w:rPr>
      </w:pPr>
      <w:r>
        <w:rPr>
          <w:b/>
        </w:rPr>
        <w:t>5</w:t>
      </w:r>
      <w:r w:rsidRPr="0026179A">
        <w:rPr>
          <w:b/>
        </w:rPr>
        <w:t>.</w:t>
      </w:r>
      <w:r>
        <w:rPr>
          <w:b/>
        </w:rPr>
        <w:t xml:space="preserve"> </w:t>
      </w:r>
      <w:r w:rsidRPr="0026179A">
        <w:rPr>
          <w:b/>
          <w:color w:val="000000"/>
        </w:rPr>
        <w:t>Aşağıdakilerden h</w:t>
      </w:r>
      <w:r w:rsidRPr="0026179A">
        <w:rPr>
          <w:b/>
        </w:rPr>
        <w:t>angisi tüketici haklarından biri değildir?</w:t>
      </w:r>
    </w:p>
    <w:p w:rsidR="005F30C6" w:rsidRPr="001E0D14" w:rsidRDefault="005F30C6" w:rsidP="005B78F6">
      <w:pPr>
        <w:ind w:left="-360"/>
      </w:pPr>
      <w:r>
        <w:t xml:space="preserve">a. </w:t>
      </w:r>
      <w:r w:rsidRPr="001E0D14">
        <w:t>Alacağımız ürün hakkında bilgi toplamak.</w:t>
      </w:r>
    </w:p>
    <w:p w:rsidR="005F30C6" w:rsidRPr="001E0D14" w:rsidRDefault="005F30C6" w:rsidP="005B78F6">
      <w:pPr>
        <w:ind w:left="-360"/>
      </w:pPr>
      <w:r>
        <w:t xml:space="preserve">b. </w:t>
      </w:r>
      <w:r w:rsidRPr="001E0D14">
        <w:t>Bir malı bir ay kullandıktan sonra geri vermek</w:t>
      </w:r>
    </w:p>
    <w:p w:rsidR="005F30C6" w:rsidRPr="001E0D14" w:rsidRDefault="005F30C6" w:rsidP="005B78F6">
      <w:pPr>
        <w:ind w:left="-360"/>
      </w:pPr>
      <w:r>
        <w:t xml:space="preserve">c. </w:t>
      </w:r>
      <w:r w:rsidRPr="001E0D14">
        <w:t>Aldığımız ürünün kulanım kılavuzunu istemek</w:t>
      </w:r>
    </w:p>
    <w:p w:rsidR="005F30C6" w:rsidRDefault="005F30C6" w:rsidP="005B78F6">
      <w:pPr>
        <w:ind w:left="-360"/>
      </w:pPr>
      <w:r>
        <w:t xml:space="preserve">d. </w:t>
      </w:r>
      <w:r w:rsidRPr="001E0D14">
        <w:t>Bozuk çıkan ürünleri iade etmek</w:t>
      </w:r>
    </w:p>
    <w:p w:rsidR="005F30C6" w:rsidRPr="004C48F1" w:rsidRDefault="005F30C6" w:rsidP="005B78F6">
      <w:pPr>
        <w:ind w:left="-360"/>
        <w:rPr>
          <w:sz w:val="10"/>
          <w:szCs w:val="10"/>
        </w:rPr>
      </w:pPr>
    </w:p>
    <w:p w:rsidR="005F30C6" w:rsidRPr="005F1D24" w:rsidRDefault="005F30C6" w:rsidP="005B78F6">
      <w:pPr>
        <w:ind w:left="-360"/>
        <w:rPr>
          <w:b/>
        </w:rPr>
      </w:pPr>
      <w:r>
        <w:rPr>
          <w:b/>
        </w:rPr>
        <w:t>6</w:t>
      </w:r>
      <w:r w:rsidRPr="005F1D24">
        <w:rPr>
          <w:b/>
        </w:rPr>
        <w:t>. Aşağıdakilerden hangisi doğrudur?</w:t>
      </w:r>
    </w:p>
    <w:p w:rsidR="005F30C6" w:rsidRDefault="005F30C6" w:rsidP="005B78F6">
      <w:pPr>
        <w:ind w:left="-360"/>
      </w:pPr>
      <w:r w:rsidRPr="001E0D14">
        <w:t xml:space="preserve">a. En önemli meslek doktorluktur.            </w:t>
      </w:r>
    </w:p>
    <w:p w:rsidR="005F30C6" w:rsidRDefault="005F30C6" w:rsidP="005B78F6">
      <w:pPr>
        <w:ind w:left="-360"/>
      </w:pPr>
      <w:r w:rsidRPr="001E0D14">
        <w:t>c. Toplumun düzeni için her mesleğin önemi vardır</w:t>
      </w:r>
    </w:p>
    <w:p w:rsidR="005F30C6" w:rsidRDefault="005F30C6" w:rsidP="005B78F6">
      <w:pPr>
        <w:ind w:left="-360"/>
      </w:pPr>
      <w:r w:rsidRPr="001E0D14">
        <w:t>b. Bazı meslekler pek önemli değildir.</w:t>
      </w:r>
      <w:r>
        <w:t xml:space="preserve">    </w:t>
      </w:r>
      <w:r w:rsidRPr="001E0D14">
        <w:t xml:space="preserve"> </w:t>
      </w:r>
    </w:p>
    <w:p w:rsidR="005F30C6" w:rsidRDefault="005F30C6" w:rsidP="005B78F6">
      <w:pPr>
        <w:ind w:left="-360"/>
      </w:pPr>
      <w:r w:rsidRPr="001E0D14">
        <w:t>d. Bir insan tüm meslekleri öğrenmelidir</w:t>
      </w:r>
    </w:p>
    <w:p w:rsidR="005F30C6" w:rsidRPr="004C48F1" w:rsidRDefault="005F30C6" w:rsidP="005B78F6">
      <w:pPr>
        <w:ind w:left="-360"/>
        <w:rPr>
          <w:sz w:val="10"/>
          <w:szCs w:val="10"/>
        </w:rPr>
      </w:pPr>
    </w:p>
    <w:p w:rsidR="005F30C6" w:rsidRDefault="005F30C6" w:rsidP="005B78F6">
      <w:pPr>
        <w:ind w:left="-360"/>
        <w:rPr>
          <w:rFonts w:cs="Arial"/>
          <w:b/>
        </w:rPr>
      </w:pPr>
    </w:p>
    <w:p w:rsidR="005F30C6" w:rsidRDefault="005F30C6" w:rsidP="007A07A6">
      <w:pPr>
        <w:ind w:left="-360"/>
        <w:rPr>
          <w:rFonts w:cs="Arial"/>
          <w:b/>
        </w:rPr>
      </w:pPr>
      <w:r>
        <w:rPr>
          <w:rFonts w:cs="Arial"/>
          <w:b/>
        </w:rPr>
        <w:t xml:space="preserve">    </w:t>
      </w:r>
    </w:p>
    <w:p w:rsidR="005F30C6" w:rsidRDefault="005F30C6" w:rsidP="007A07A6">
      <w:pPr>
        <w:ind w:left="-360"/>
        <w:rPr>
          <w:rFonts w:cs="Arial"/>
          <w:b/>
        </w:rPr>
      </w:pPr>
    </w:p>
    <w:p w:rsidR="005F30C6" w:rsidRDefault="005F30C6" w:rsidP="007A07A6">
      <w:pPr>
        <w:ind w:left="-360"/>
        <w:rPr>
          <w:rFonts w:cs="Arial"/>
          <w:b/>
        </w:rPr>
      </w:pPr>
      <w:r>
        <w:rPr>
          <w:rFonts w:cs="Arial"/>
          <w:b/>
        </w:rPr>
        <w:t xml:space="preserve"> 7. C</w:t>
      </w:r>
      <w:r w:rsidRPr="003D3971">
        <w:rPr>
          <w:rFonts w:cs="Arial"/>
          <w:b/>
        </w:rPr>
        <w:t>üm</w:t>
      </w:r>
      <w:r>
        <w:rPr>
          <w:rFonts w:cs="Arial"/>
          <w:b/>
        </w:rPr>
        <w:t xml:space="preserve">lelerden doğru olanlara (D), yanlış olanlara </w:t>
      </w:r>
      <w:r w:rsidRPr="003D3971">
        <w:rPr>
          <w:rFonts w:cs="Arial"/>
          <w:b/>
        </w:rPr>
        <w:t>(Y) yazınız.</w:t>
      </w:r>
      <w:r>
        <w:rPr>
          <w:rFonts w:cs="Arial"/>
          <w:b/>
        </w:rPr>
        <w:t xml:space="preserve">     (15 Puan)</w:t>
      </w:r>
    </w:p>
    <w:p w:rsidR="005F30C6" w:rsidRPr="00E82C1A" w:rsidRDefault="005F30C6" w:rsidP="005B78F6">
      <w:pPr>
        <w:ind w:left="-180"/>
        <w:rPr>
          <w:rFonts w:cs="Arial"/>
          <w:b/>
          <w:sz w:val="10"/>
          <w:szCs w:val="10"/>
        </w:rPr>
      </w:pPr>
    </w:p>
    <w:p w:rsidR="005F30C6" w:rsidRDefault="005F30C6" w:rsidP="005B78F6">
      <w:pPr>
        <w:ind w:left="-180"/>
        <w:rPr>
          <w:rFonts w:cs="Arial"/>
        </w:rPr>
      </w:pPr>
      <w:r w:rsidRPr="003D3971">
        <w:rPr>
          <w:rFonts w:cs="Arial"/>
        </w:rPr>
        <w:t xml:space="preserve">(  </w:t>
      </w:r>
      <w:r>
        <w:rPr>
          <w:rFonts w:cs="Arial"/>
        </w:rPr>
        <w:t xml:space="preserve">   </w:t>
      </w:r>
      <w:r w:rsidRPr="003D3971">
        <w:rPr>
          <w:rFonts w:cs="Arial"/>
        </w:rPr>
        <w:t>) Toplum için her meslek gereklidir.</w:t>
      </w:r>
    </w:p>
    <w:p w:rsidR="005F30C6" w:rsidRPr="00E82C1A" w:rsidRDefault="005F30C6" w:rsidP="005B78F6">
      <w:pPr>
        <w:ind w:left="-180"/>
        <w:rPr>
          <w:rFonts w:cs="Arial"/>
          <w:b/>
          <w:sz w:val="8"/>
          <w:szCs w:val="8"/>
        </w:rPr>
      </w:pPr>
    </w:p>
    <w:p w:rsidR="005F30C6" w:rsidRDefault="005F30C6" w:rsidP="005B78F6">
      <w:pPr>
        <w:ind w:left="-180"/>
        <w:rPr>
          <w:rFonts w:cs="Arial"/>
        </w:rPr>
      </w:pPr>
      <w:r w:rsidRPr="003D3971">
        <w:rPr>
          <w:rFonts w:cs="Arial"/>
        </w:rPr>
        <w:t xml:space="preserve">(  </w:t>
      </w:r>
      <w:r>
        <w:rPr>
          <w:rFonts w:cs="Arial"/>
        </w:rPr>
        <w:t xml:space="preserve"> </w:t>
      </w:r>
      <w:r w:rsidRPr="003D3971">
        <w:rPr>
          <w:rFonts w:cs="Arial"/>
        </w:rPr>
        <w:t xml:space="preserve">  ) Zaman ölçme araçlarından biri pusuladır.</w:t>
      </w:r>
    </w:p>
    <w:p w:rsidR="005F30C6" w:rsidRPr="00E82C1A" w:rsidRDefault="005F30C6" w:rsidP="005B78F6">
      <w:pPr>
        <w:ind w:left="-180"/>
        <w:rPr>
          <w:rFonts w:cs="Arial"/>
          <w:sz w:val="8"/>
          <w:szCs w:val="8"/>
        </w:rPr>
      </w:pPr>
    </w:p>
    <w:p w:rsidR="005F30C6" w:rsidRDefault="005F30C6" w:rsidP="005B78F6">
      <w:pPr>
        <w:ind w:left="-180"/>
        <w:rPr>
          <w:rFonts w:cs="Arial"/>
        </w:rPr>
      </w:pPr>
      <w:r w:rsidRPr="003D3971">
        <w:rPr>
          <w:rFonts w:cs="Arial"/>
        </w:rPr>
        <w:t xml:space="preserve">( </w:t>
      </w:r>
      <w:r>
        <w:rPr>
          <w:rFonts w:cs="Arial"/>
        </w:rPr>
        <w:t xml:space="preserve">  </w:t>
      </w:r>
      <w:r w:rsidRPr="003D3971">
        <w:rPr>
          <w:rFonts w:cs="Arial"/>
        </w:rPr>
        <w:t xml:space="preserve">  ) İhtiyaçlar isteklerden daha önemlidir.</w:t>
      </w:r>
    </w:p>
    <w:p w:rsidR="005F30C6" w:rsidRPr="00E82C1A" w:rsidRDefault="005F30C6" w:rsidP="005B78F6">
      <w:pPr>
        <w:ind w:left="-180"/>
        <w:rPr>
          <w:rFonts w:cs="Arial"/>
          <w:sz w:val="8"/>
          <w:szCs w:val="8"/>
        </w:rPr>
      </w:pPr>
    </w:p>
    <w:p w:rsidR="005F30C6" w:rsidRDefault="005F30C6" w:rsidP="005B78F6">
      <w:pPr>
        <w:ind w:left="-180"/>
        <w:rPr>
          <w:rFonts w:cs="Arial"/>
        </w:rPr>
      </w:pPr>
      <w:r w:rsidRPr="003D3971">
        <w:rPr>
          <w:rFonts w:cs="Arial"/>
        </w:rPr>
        <w:t xml:space="preserve">( </w:t>
      </w:r>
      <w:r>
        <w:rPr>
          <w:rFonts w:cs="Arial"/>
        </w:rPr>
        <w:t xml:space="preserve"> </w:t>
      </w:r>
      <w:r w:rsidRPr="003D3971">
        <w:rPr>
          <w:rFonts w:cs="Arial"/>
        </w:rPr>
        <w:t xml:space="preserve">   ) Pusulanın renkli ucu her zaman doğuyu gösterir.</w:t>
      </w:r>
    </w:p>
    <w:p w:rsidR="005F30C6" w:rsidRPr="00E82C1A" w:rsidRDefault="005F30C6" w:rsidP="005B78F6">
      <w:pPr>
        <w:ind w:left="-180"/>
        <w:rPr>
          <w:rFonts w:cs="Arial"/>
          <w:sz w:val="8"/>
          <w:szCs w:val="8"/>
        </w:rPr>
      </w:pPr>
    </w:p>
    <w:p w:rsidR="005F30C6" w:rsidRDefault="005F30C6" w:rsidP="005B78F6">
      <w:pPr>
        <w:ind w:left="-180"/>
        <w:rPr>
          <w:rFonts w:cs="Arial"/>
        </w:rPr>
      </w:pPr>
      <w:r w:rsidRPr="003D3971">
        <w:rPr>
          <w:rFonts w:cs="Arial"/>
        </w:rPr>
        <w:t>(     ) Deprem sırasında balkona çıkarak yardım istemeliyiz</w:t>
      </w:r>
      <w:r>
        <w:rPr>
          <w:rFonts w:cs="Arial"/>
        </w:rPr>
        <w:t>.</w:t>
      </w:r>
    </w:p>
    <w:p w:rsidR="005F30C6" w:rsidRPr="00E82C1A" w:rsidRDefault="005F30C6" w:rsidP="005B78F6">
      <w:pPr>
        <w:ind w:left="-180"/>
        <w:rPr>
          <w:rFonts w:cs="Arial"/>
          <w:sz w:val="8"/>
          <w:szCs w:val="8"/>
        </w:rPr>
      </w:pPr>
    </w:p>
    <w:p w:rsidR="005F30C6" w:rsidRDefault="005F30C6" w:rsidP="005B78F6">
      <w:pPr>
        <w:ind w:left="-180"/>
        <w:rPr>
          <w:rFonts w:cs="Arial"/>
        </w:rPr>
      </w:pPr>
      <w:r>
        <w:rPr>
          <w:rFonts w:cs="Arial"/>
        </w:rPr>
        <w:t>(</w:t>
      </w:r>
      <w:r w:rsidRPr="003D3971">
        <w:rPr>
          <w:rFonts w:cs="Arial"/>
        </w:rPr>
        <w:t xml:space="preserve"> </w:t>
      </w:r>
      <w:r>
        <w:rPr>
          <w:rFonts w:cs="Arial"/>
        </w:rPr>
        <w:t xml:space="preserve"> </w:t>
      </w:r>
      <w:r w:rsidRPr="003D3971">
        <w:rPr>
          <w:rFonts w:cs="Arial"/>
        </w:rPr>
        <w:t xml:space="preserve">   ) Kroki bir yerin </w:t>
      </w:r>
      <w:r>
        <w:rPr>
          <w:rFonts w:cs="Arial"/>
        </w:rPr>
        <w:t>kuşbakışı görünüşünün</w:t>
      </w:r>
      <w:r w:rsidRPr="003D3971">
        <w:rPr>
          <w:rFonts w:cs="Arial"/>
        </w:rPr>
        <w:t xml:space="preserve"> çizilmesidir</w:t>
      </w:r>
      <w:r>
        <w:rPr>
          <w:rFonts w:cs="Arial"/>
        </w:rPr>
        <w:t>.</w:t>
      </w:r>
    </w:p>
    <w:p w:rsidR="005F30C6" w:rsidRPr="00E82C1A" w:rsidRDefault="005F30C6" w:rsidP="005B78F6">
      <w:pPr>
        <w:ind w:left="-180"/>
        <w:rPr>
          <w:rFonts w:cs="Arial"/>
          <w:sz w:val="8"/>
          <w:szCs w:val="8"/>
        </w:rPr>
      </w:pPr>
    </w:p>
    <w:p w:rsidR="005F30C6" w:rsidRDefault="005F30C6" w:rsidP="005B78F6">
      <w:pPr>
        <w:ind w:left="-180"/>
        <w:rPr>
          <w:rFonts w:cs="Arial"/>
        </w:rPr>
      </w:pPr>
      <w:r>
        <w:rPr>
          <w:rFonts w:cs="Arial"/>
        </w:rPr>
        <w:t>(</w:t>
      </w:r>
      <w:r w:rsidRPr="003D3971">
        <w:rPr>
          <w:rFonts w:cs="Arial"/>
        </w:rPr>
        <w:t xml:space="preserve">  </w:t>
      </w:r>
      <w:r>
        <w:rPr>
          <w:rFonts w:cs="Arial"/>
        </w:rPr>
        <w:t xml:space="preserve"> </w:t>
      </w:r>
      <w:r w:rsidRPr="003D3971">
        <w:rPr>
          <w:rFonts w:cs="Arial"/>
        </w:rPr>
        <w:t xml:space="preserve">  )</w:t>
      </w:r>
      <w:r>
        <w:rPr>
          <w:rFonts w:cs="Arial"/>
        </w:rPr>
        <w:t xml:space="preserve"> </w:t>
      </w:r>
      <w:r w:rsidRPr="003D3971">
        <w:rPr>
          <w:rFonts w:cs="Arial"/>
        </w:rPr>
        <w:t xml:space="preserve">Kabiliyet ve isteklerimize göre meslek seçmeliyiz.   </w:t>
      </w:r>
    </w:p>
    <w:p w:rsidR="005F30C6" w:rsidRPr="00E82C1A" w:rsidRDefault="005F30C6" w:rsidP="005B78F6">
      <w:pPr>
        <w:ind w:left="-180"/>
        <w:rPr>
          <w:rFonts w:ascii="Monotype Corsiva" w:hAnsi="Monotype Corsiva" w:cs="Arial"/>
          <w:b/>
          <w:sz w:val="8"/>
          <w:szCs w:val="8"/>
        </w:rPr>
      </w:pPr>
      <w:r w:rsidRPr="00E82C1A">
        <w:rPr>
          <w:rFonts w:cs="Arial"/>
          <w:sz w:val="8"/>
          <w:szCs w:val="8"/>
        </w:rPr>
        <w:t xml:space="preserve">                                                     </w:t>
      </w:r>
    </w:p>
    <w:p w:rsidR="005F30C6" w:rsidRDefault="005F30C6" w:rsidP="005B78F6">
      <w:pPr>
        <w:ind w:left="-180"/>
        <w:rPr>
          <w:rFonts w:cs="Arial"/>
        </w:rPr>
      </w:pPr>
      <w:r>
        <w:rPr>
          <w:rFonts w:cs="Arial"/>
        </w:rPr>
        <w:t xml:space="preserve">(    </w:t>
      </w:r>
      <w:r w:rsidRPr="003D3971">
        <w:rPr>
          <w:rFonts w:cs="Arial"/>
        </w:rPr>
        <w:t xml:space="preserve"> ) Kuzey ve güney </w:t>
      </w:r>
      <w:r w:rsidRPr="00BA0494">
        <w:rPr>
          <w:rFonts w:cs="Arial"/>
        </w:rPr>
        <w:t>ara</w:t>
      </w:r>
      <w:r w:rsidRPr="003D3971">
        <w:rPr>
          <w:rFonts w:cs="Arial"/>
        </w:rPr>
        <w:t xml:space="preserve"> yöndür.          </w:t>
      </w:r>
    </w:p>
    <w:p w:rsidR="005F30C6" w:rsidRPr="00E82C1A" w:rsidRDefault="005F30C6" w:rsidP="005B78F6">
      <w:pPr>
        <w:ind w:left="-180"/>
        <w:rPr>
          <w:rFonts w:cs="Arial"/>
          <w:sz w:val="8"/>
          <w:szCs w:val="8"/>
        </w:rPr>
      </w:pPr>
      <w:r w:rsidRPr="00E82C1A">
        <w:rPr>
          <w:rFonts w:cs="Arial"/>
          <w:sz w:val="8"/>
          <w:szCs w:val="8"/>
        </w:rPr>
        <w:t xml:space="preserve">                                                                             </w:t>
      </w:r>
    </w:p>
    <w:p w:rsidR="005F30C6" w:rsidRDefault="005F30C6" w:rsidP="005B78F6">
      <w:pPr>
        <w:shd w:val="clear" w:color="auto" w:fill="FFFFFF"/>
        <w:autoSpaceDE w:val="0"/>
        <w:autoSpaceDN w:val="0"/>
        <w:adjustRightInd w:val="0"/>
        <w:ind w:left="-180"/>
        <w:rPr>
          <w:color w:val="000000"/>
        </w:rPr>
      </w:pPr>
      <w:r w:rsidRPr="00BA0494">
        <w:rPr>
          <w:color w:val="000000"/>
        </w:rPr>
        <w:t xml:space="preserve">( </w:t>
      </w:r>
      <w:r>
        <w:rPr>
          <w:color w:val="000000"/>
        </w:rPr>
        <w:t xml:space="preserve">    ) Ürün</w:t>
      </w:r>
      <w:r w:rsidRPr="00BA0494">
        <w:rPr>
          <w:color w:val="000000"/>
        </w:rPr>
        <w:t xml:space="preserve"> alırken kaliteli olmasına </w:t>
      </w:r>
      <w:r>
        <w:rPr>
          <w:color w:val="000000"/>
        </w:rPr>
        <w:t>değil ucuz olmasına bakmalıyız.</w:t>
      </w:r>
    </w:p>
    <w:p w:rsidR="005F30C6" w:rsidRPr="00E82C1A" w:rsidRDefault="005F30C6" w:rsidP="005B78F6">
      <w:pPr>
        <w:shd w:val="clear" w:color="auto" w:fill="FFFFFF"/>
        <w:autoSpaceDE w:val="0"/>
        <w:autoSpaceDN w:val="0"/>
        <w:adjustRightInd w:val="0"/>
        <w:ind w:left="-180"/>
        <w:rPr>
          <w:color w:val="000000"/>
          <w:sz w:val="8"/>
          <w:szCs w:val="8"/>
        </w:rPr>
      </w:pPr>
    </w:p>
    <w:p w:rsidR="005F30C6" w:rsidRDefault="005F30C6" w:rsidP="005B78F6">
      <w:pPr>
        <w:shd w:val="clear" w:color="auto" w:fill="FFFFFF"/>
        <w:autoSpaceDE w:val="0"/>
        <w:autoSpaceDN w:val="0"/>
        <w:adjustRightInd w:val="0"/>
        <w:ind w:left="-180"/>
        <w:rPr>
          <w:color w:val="000000"/>
        </w:rPr>
      </w:pPr>
      <w:r>
        <w:rPr>
          <w:color w:val="000000"/>
        </w:rPr>
        <w:t>(</w:t>
      </w:r>
      <w:r w:rsidRPr="00BA0494">
        <w:rPr>
          <w:color w:val="000000"/>
        </w:rPr>
        <w:t xml:space="preserve"> </w:t>
      </w:r>
      <w:r>
        <w:rPr>
          <w:color w:val="000000"/>
        </w:rPr>
        <w:t xml:space="preserve">   </w:t>
      </w:r>
      <w:r w:rsidRPr="00BA0494">
        <w:rPr>
          <w:color w:val="000000"/>
        </w:rPr>
        <w:t xml:space="preserve"> ) Meslek seçerken tek amacımız çok para kazanmak olmalıdır.</w:t>
      </w:r>
    </w:p>
    <w:p w:rsidR="005F30C6" w:rsidRPr="00E82C1A" w:rsidRDefault="005F30C6" w:rsidP="005B78F6">
      <w:pPr>
        <w:shd w:val="clear" w:color="auto" w:fill="FFFFFF"/>
        <w:autoSpaceDE w:val="0"/>
        <w:autoSpaceDN w:val="0"/>
        <w:adjustRightInd w:val="0"/>
        <w:ind w:left="-180"/>
        <w:rPr>
          <w:color w:val="000000"/>
          <w:sz w:val="8"/>
          <w:szCs w:val="8"/>
        </w:rPr>
      </w:pPr>
    </w:p>
    <w:p w:rsidR="005F30C6" w:rsidRDefault="005F30C6" w:rsidP="005B78F6">
      <w:pPr>
        <w:shd w:val="clear" w:color="auto" w:fill="FFFFFF"/>
        <w:autoSpaceDE w:val="0"/>
        <w:autoSpaceDN w:val="0"/>
        <w:adjustRightInd w:val="0"/>
        <w:ind w:left="-180"/>
        <w:rPr>
          <w:color w:val="000000"/>
        </w:rPr>
      </w:pPr>
      <w:r w:rsidRPr="00BA0494">
        <w:rPr>
          <w:color w:val="000000"/>
        </w:rPr>
        <w:t xml:space="preserve">( </w:t>
      </w:r>
      <w:r>
        <w:rPr>
          <w:color w:val="000000"/>
        </w:rPr>
        <w:t xml:space="preserve">  </w:t>
      </w:r>
      <w:r w:rsidRPr="00BA0494">
        <w:rPr>
          <w:color w:val="000000"/>
        </w:rPr>
        <w:t xml:space="preserve">  ) Bir ürünü alırken reklâmlarının yapılıyor olması çok önemlidir.</w:t>
      </w:r>
    </w:p>
    <w:p w:rsidR="005F30C6" w:rsidRPr="00E82C1A" w:rsidRDefault="005F30C6" w:rsidP="005B78F6">
      <w:pPr>
        <w:shd w:val="clear" w:color="auto" w:fill="FFFFFF"/>
        <w:autoSpaceDE w:val="0"/>
        <w:autoSpaceDN w:val="0"/>
        <w:adjustRightInd w:val="0"/>
        <w:ind w:left="-180"/>
        <w:rPr>
          <w:color w:val="000000"/>
          <w:sz w:val="8"/>
          <w:szCs w:val="8"/>
        </w:rPr>
      </w:pPr>
    </w:p>
    <w:p w:rsidR="005F30C6" w:rsidRDefault="005F30C6" w:rsidP="005B78F6">
      <w:pPr>
        <w:shd w:val="clear" w:color="auto" w:fill="FFFFFF"/>
        <w:autoSpaceDE w:val="0"/>
        <w:autoSpaceDN w:val="0"/>
        <w:adjustRightInd w:val="0"/>
        <w:ind w:left="-180"/>
        <w:rPr>
          <w:color w:val="000000"/>
        </w:rPr>
      </w:pPr>
      <w:r>
        <w:rPr>
          <w:color w:val="000000"/>
        </w:rPr>
        <w:t>(     ) Deprem başlar başlamaz koşarak dışarı çıkmalıyız.</w:t>
      </w:r>
    </w:p>
    <w:p w:rsidR="005F30C6" w:rsidRPr="00E82C1A" w:rsidRDefault="005F30C6" w:rsidP="005B78F6">
      <w:pPr>
        <w:shd w:val="clear" w:color="auto" w:fill="FFFFFF"/>
        <w:autoSpaceDE w:val="0"/>
        <w:autoSpaceDN w:val="0"/>
        <w:adjustRightInd w:val="0"/>
        <w:ind w:left="-180"/>
        <w:rPr>
          <w:color w:val="000000"/>
          <w:sz w:val="8"/>
          <w:szCs w:val="8"/>
        </w:rPr>
      </w:pPr>
    </w:p>
    <w:p w:rsidR="005F30C6" w:rsidRDefault="005F30C6" w:rsidP="005B78F6">
      <w:pPr>
        <w:shd w:val="clear" w:color="auto" w:fill="FFFFFF"/>
        <w:autoSpaceDE w:val="0"/>
        <w:autoSpaceDN w:val="0"/>
        <w:adjustRightInd w:val="0"/>
        <w:ind w:left="-180"/>
        <w:rPr>
          <w:color w:val="000000"/>
        </w:rPr>
      </w:pPr>
      <w:r w:rsidRPr="00BA0494">
        <w:rPr>
          <w:color w:val="000000"/>
        </w:rPr>
        <w:t xml:space="preserve">( </w:t>
      </w:r>
      <w:r>
        <w:rPr>
          <w:color w:val="000000"/>
        </w:rPr>
        <w:t xml:space="preserve">  </w:t>
      </w:r>
      <w:r w:rsidRPr="00BA0494">
        <w:rPr>
          <w:color w:val="000000"/>
        </w:rPr>
        <w:t xml:space="preserve">  ) Kapıya gelen satıcılardan alışveriş yapmamalıyız.</w:t>
      </w:r>
    </w:p>
    <w:p w:rsidR="005F30C6" w:rsidRPr="00E82C1A" w:rsidRDefault="005F30C6" w:rsidP="005B78F6">
      <w:pPr>
        <w:shd w:val="clear" w:color="auto" w:fill="FFFFFF"/>
        <w:autoSpaceDE w:val="0"/>
        <w:autoSpaceDN w:val="0"/>
        <w:adjustRightInd w:val="0"/>
        <w:ind w:left="-180"/>
        <w:rPr>
          <w:color w:val="000000"/>
          <w:sz w:val="8"/>
          <w:szCs w:val="8"/>
        </w:rPr>
      </w:pPr>
    </w:p>
    <w:p w:rsidR="005F30C6" w:rsidRDefault="005F30C6" w:rsidP="005B78F6">
      <w:pPr>
        <w:ind w:left="-180"/>
      </w:pPr>
      <w:r w:rsidRPr="00BA0494">
        <w:t xml:space="preserve">(  </w:t>
      </w:r>
      <w:r>
        <w:t xml:space="preserve"> </w:t>
      </w:r>
      <w:r w:rsidRPr="00BA0494">
        <w:t xml:space="preserve">  ) Bilinçli tüketici, ihtiyaç duymadığı bir ürünü satın almaz</w:t>
      </w:r>
      <w:r>
        <w:t>.</w:t>
      </w:r>
    </w:p>
    <w:p w:rsidR="005F30C6" w:rsidRPr="00E82C1A" w:rsidRDefault="005F30C6" w:rsidP="005B78F6">
      <w:pPr>
        <w:ind w:left="-180"/>
        <w:rPr>
          <w:sz w:val="8"/>
          <w:szCs w:val="8"/>
        </w:rPr>
      </w:pPr>
    </w:p>
    <w:p w:rsidR="005F30C6" w:rsidRPr="00BA0494" w:rsidRDefault="005F30C6" w:rsidP="005B78F6">
      <w:pPr>
        <w:shd w:val="clear" w:color="auto" w:fill="FFFFFF"/>
        <w:autoSpaceDE w:val="0"/>
        <w:autoSpaceDN w:val="0"/>
        <w:adjustRightInd w:val="0"/>
        <w:ind w:left="-180"/>
        <w:rPr>
          <w:color w:val="000000"/>
        </w:rPr>
      </w:pPr>
      <w:r w:rsidRPr="00BA0494">
        <w:rPr>
          <w:color w:val="000000"/>
        </w:rPr>
        <w:t xml:space="preserve">( </w:t>
      </w:r>
      <w:r>
        <w:rPr>
          <w:color w:val="000000"/>
        </w:rPr>
        <w:t xml:space="preserve">  </w:t>
      </w:r>
      <w:r w:rsidRPr="00BA0494">
        <w:rPr>
          <w:color w:val="000000"/>
        </w:rPr>
        <w:t xml:space="preserve">  ) En pahalı mal, en kaliteli maldır. Bu yüzden her zaman pahalı mallar almalıyız.</w:t>
      </w:r>
    </w:p>
    <w:p w:rsidR="005F30C6" w:rsidRPr="00E82C1A" w:rsidRDefault="005F30C6" w:rsidP="005B78F6">
      <w:pPr>
        <w:ind w:left="-180"/>
        <w:rPr>
          <w:sz w:val="10"/>
          <w:szCs w:val="10"/>
        </w:rPr>
      </w:pPr>
    </w:p>
    <w:p w:rsidR="005F30C6" w:rsidRPr="00563249" w:rsidRDefault="005F30C6" w:rsidP="005B78F6">
      <w:pPr>
        <w:ind w:left="-180"/>
        <w:rPr>
          <w:b/>
        </w:rPr>
      </w:pPr>
      <w:r>
        <w:rPr>
          <w:b/>
        </w:rPr>
        <w:t xml:space="preserve">8. </w:t>
      </w:r>
      <w:r w:rsidRPr="00563249">
        <w:rPr>
          <w:b/>
        </w:rPr>
        <w:t>Bir şeyi ilk kez bulan ya da icat eden kişiye ne ad verilir?</w:t>
      </w:r>
    </w:p>
    <w:p w:rsidR="005F30C6" w:rsidRPr="00563249" w:rsidRDefault="005F30C6" w:rsidP="005B78F6">
      <w:pPr>
        <w:ind w:left="-180"/>
      </w:pPr>
      <w:r>
        <w:rPr>
          <w:b/>
        </w:rPr>
        <w:t xml:space="preserve"> </w:t>
      </w:r>
      <w:r>
        <w:t>a ) tasarımcı       b) mimar      c</w:t>
      </w:r>
      <w:r w:rsidRPr="00563249">
        <w:t>) plan</w:t>
      </w:r>
      <w:r>
        <w:t xml:space="preserve">lamacı </w:t>
      </w:r>
      <w:r>
        <w:tab/>
        <w:t>d</w:t>
      </w:r>
      <w:r w:rsidRPr="00563249">
        <w:t xml:space="preserve"> ) mucit</w:t>
      </w:r>
    </w:p>
    <w:p w:rsidR="005F30C6" w:rsidRPr="000E5A19" w:rsidRDefault="005F30C6" w:rsidP="005B78F6">
      <w:pPr>
        <w:ind w:left="-180"/>
        <w:rPr>
          <w:color w:val="000000"/>
          <w:sz w:val="12"/>
          <w:szCs w:val="12"/>
        </w:rPr>
      </w:pPr>
    </w:p>
    <w:p w:rsidR="005F30C6" w:rsidRPr="00563249" w:rsidRDefault="005F30C6" w:rsidP="005B78F6">
      <w:pPr>
        <w:ind w:left="-180"/>
        <w:rPr>
          <w:rStyle w:val="Strong"/>
          <w:color w:val="000000"/>
        </w:rPr>
      </w:pPr>
      <w:r>
        <w:rPr>
          <w:b/>
          <w:color w:val="000000"/>
        </w:rPr>
        <w:t xml:space="preserve">9. </w:t>
      </w:r>
      <w:r w:rsidRPr="00563249">
        <w:rPr>
          <w:rStyle w:val="Strong"/>
          <w:color w:val="000000"/>
        </w:rPr>
        <w:t>İnsanların zamanı be</w:t>
      </w:r>
      <w:r>
        <w:rPr>
          <w:rStyle w:val="Strong"/>
          <w:color w:val="000000"/>
        </w:rPr>
        <w:t>lirleme ihtiyacı</w:t>
      </w:r>
      <w:r w:rsidRPr="00563249">
        <w:rPr>
          <w:rStyle w:val="Strong"/>
          <w:color w:val="000000"/>
        </w:rPr>
        <w:t xml:space="preserve"> hangisinin icat edilmesine neden olmuştur?</w:t>
      </w:r>
    </w:p>
    <w:p w:rsidR="005F30C6" w:rsidRPr="005B78F6" w:rsidRDefault="005F30C6" w:rsidP="005B78F6">
      <w:pPr>
        <w:ind w:left="-180"/>
        <w:rPr>
          <w:color w:val="000000"/>
        </w:rPr>
      </w:pPr>
      <w:r>
        <w:rPr>
          <w:color w:val="000000"/>
        </w:rPr>
        <w:t xml:space="preserve">  </w:t>
      </w:r>
      <w:r w:rsidRPr="00563249">
        <w:rPr>
          <w:color w:val="000000"/>
        </w:rPr>
        <w:t>A) r</w:t>
      </w:r>
      <w:r>
        <w:rPr>
          <w:color w:val="000000"/>
        </w:rPr>
        <w:t xml:space="preserve">adyo              B) telgraf          C) televizyon     </w:t>
      </w:r>
      <w:r w:rsidRPr="00563249">
        <w:rPr>
          <w:color w:val="000000"/>
        </w:rPr>
        <w:t xml:space="preserve">      D) saat</w:t>
      </w:r>
    </w:p>
    <w:p w:rsidR="005F30C6" w:rsidRPr="00563249" w:rsidRDefault="005F30C6" w:rsidP="005B78F6">
      <w:pPr>
        <w:ind w:left="-360"/>
        <w:rPr>
          <w:b/>
          <w:color w:val="000000"/>
        </w:rPr>
      </w:pPr>
      <w:r>
        <w:rPr>
          <w:b/>
          <w:color w:val="000000"/>
        </w:rPr>
        <w:t xml:space="preserve">10. </w:t>
      </w:r>
      <w:r w:rsidRPr="00563249">
        <w:rPr>
          <w:b/>
          <w:color w:val="000000"/>
        </w:rPr>
        <w:t xml:space="preserve">Aşağıdakilerden hangisi teknolojik bir üründe aranılan bir özelliktir? </w:t>
      </w:r>
    </w:p>
    <w:p w:rsidR="005F30C6" w:rsidRDefault="005F30C6" w:rsidP="005B78F6">
      <w:pPr>
        <w:ind w:left="-360"/>
        <w:rPr>
          <w:color w:val="000000"/>
        </w:rPr>
      </w:pPr>
      <w:r w:rsidRPr="00563249">
        <w:rPr>
          <w:b/>
          <w:color w:val="000000"/>
        </w:rPr>
        <w:t xml:space="preserve"> </w:t>
      </w:r>
      <w:r>
        <w:rPr>
          <w:color w:val="000000"/>
        </w:rPr>
        <w:t>a</w:t>
      </w:r>
      <w:r w:rsidRPr="00563249">
        <w:rPr>
          <w:color w:val="000000"/>
        </w:rPr>
        <w:t xml:space="preserve">) Karmaşık bir ürün olması.                    </w:t>
      </w:r>
    </w:p>
    <w:p w:rsidR="005F30C6" w:rsidRDefault="005F30C6" w:rsidP="005B78F6">
      <w:pPr>
        <w:ind w:left="-360"/>
        <w:rPr>
          <w:color w:val="000000"/>
        </w:rPr>
      </w:pPr>
      <w:r>
        <w:rPr>
          <w:color w:val="000000"/>
        </w:rPr>
        <w:t xml:space="preserve"> b</w:t>
      </w:r>
      <w:r w:rsidRPr="00563249">
        <w:rPr>
          <w:color w:val="000000"/>
        </w:rPr>
        <w:t xml:space="preserve">) İnsanların hayatını kolaylaştırması. </w:t>
      </w:r>
    </w:p>
    <w:p w:rsidR="005F30C6" w:rsidRDefault="005F30C6" w:rsidP="005B78F6">
      <w:pPr>
        <w:ind w:left="-360"/>
        <w:rPr>
          <w:color w:val="000000"/>
        </w:rPr>
      </w:pPr>
      <w:r>
        <w:rPr>
          <w:color w:val="000000"/>
        </w:rPr>
        <w:t xml:space="preserve"> c</w:t>
      </w:r>
      <w:r w:rsidRPr="00563249">
        <w:rPr>
          <w:color w:val="000000"/>
        </w:rPr>
        <w:t xml:space="preserve">) Çalışırken çok enerji harcaması.          </w:t>
      </w:r>
    </w:p>
    <w:p w:rsidR="005F30C6" w:rsidRPr="00563249" w:rsidRDefault="005F30C6" w:rsidP="005B78F6">
      <w:pPr>
        <w:ind w:left="-360"/>
        <w:rPr>
          <w:color w:val="000000"/>
        </w:rPr>
      </w:pPr>
      <w:r>
        <w:rPr>
          <w:color w:val="000000"/>
        </w:rPr>
        <w:t xml:space="preserve"> d)</w:t>
      </w:r>
      <w:r w:rsidRPr="00563249">
        <w:rPr>
          <w:color w:val="000000"/>
        </w:rPr>
        <w:t xml:space="preserve"> Pahalı olması.</w:t>
      </w:r>
    </w:p>
    <w:p w:rsidR="005F30C6" w:rsidRPr="005B78F6" w:rsidRDefault="005F30C6" w:rsidP="005B78F6">
      <w:pPr>
        <w:spacing w:line="300" w:lineRule="auto"/>
        <w:ind w:left="-360"/>
        <w:rPr>
          <w:sz w:val="10"/>
          <w:szCs w:val="10"/>
        </w:rPr>
      </w:pPr>
    </w:p>
    <w:p w:rsidR="005F30C6" w:rsidRPr="00563249" w:rsidRDefault="005F30C6" w:rsidP="005B78F6">
      <w:pPr>
        <w:ind w:left="-360"/>
        <w:rPr>
          <w:b/>
        </w:rPr>
      </w:pPr>
      <w:r>
        <w:rPr>
          <w:b/>
        </w:rPr>
        <w:t xml:space="preserve">11. </w:t>
      </w:r>
      <w:r w:rsidRPr="00563249">
        <w:rPr>
          <w:b/>
        </w:rPr>
        <w:t xml:space="preserve">Plastik eşyaların, ayrı kaplarda toplanıp, fabrikalarda işlenerek yeniden kullanıma sunulmasına ne denir?     </w:t>
      </w:r>
    </w:p>
    <w:p w:rsidR="005F30C6" w:rsidRDefault="005F30C6" w:rsidP="005B78F6">
      <w:pPr>
        <w:ind w:left="-360"/>
      </w:pPr>
      <w:r w:rsidRPr="00563249">
        <w:rPr>
          <w:b/>
        </w:rPr>
        <w:t xml:space="preserve"> </w:t>
      </w:r>
      <w:r>
        <w:t>a) Yardımlaşma                  b</w:t>
      </w:r>
      <w:r w:rsidRPr="00563249">
        <w:t>)  Geri dönüşüm</w:t>
      </w:r>
      <w:r w:rsidRPr="00563249">
        <w:rPr>
          <w:color w:val="000000"/>
        </w:rPr>
        <w:t xml:space="preserve">   </w:t>
      </w:r>
    </w:p>
    <w:p w:rsidR="005F30C6" w:rsidRPr="00563249" w:rsidRDefault="005F30C6" w:rsidP="005B78F6">
      <w:pPr>
        <w:ind w:left="-360"/>
        <w:rPr>
          <w:b/>
        </w:rPr>
      </w:pPr>
      <w:r>
        <w:t xml:space="preserve"> c</w:t>
      </w:r>
      <w:r w:rsidRPr="00563249">
        <w:t xml:space="preserve">) Teknoloji    </w:t>
      </w:r>
      <w:r>
        <w:t xml:space="preserve">                    d</w:t>
      </w:r>
      <w:r w:rsidRPr="00563249">
        <w:t>)  İletişim</w:t>
      </w:r>
      <w:r w:rsidRPr="00563249">
        <w:rPr>
          <w:b/>
        </w:rPr>
        <w:t xml:space="preserve"> </w:t>
      </w:r>
    </w:p>
    <w:p w:rsidR="005F30C6" w:rsidRPr="005B78F6" w:rsidRDefault="005F30C6" w:rsidP="005B78F6">
      <w:pPr>
        <w:ind w:left="-360"/>
        <w:rPr>
          <w:b/>
          <w:sz w:val="10"/>
          <w:szCs w:val="10"/>
        </w:rPr>
      </w:pPr>
    </w:p>
    <w:p w:rsidR="005F30C6" w:rsidRPr="00563249" w:rsidRDefault="005F30C6" w:rsidP="005B78F6">
      <w:pPr>
        <w:ind w:left="-360"/>
        <w:rPr>
          <w:b/>
        </w:rPr>
      </w:pPr>
      <w:r>
        <w:rPr>
          <w:b/>
        </w:rPr>
        <w:t xml:space="preserve">12. </w:t>
      </w:r>
      <w:r w:rsidRPr="00563249">
        <w:rPr>
          <w:b/>
        </w:rPr>
        <w:t>Zamanın gün, ay, yıl gibi parçalara bölünüp düzenli bir sırayla gösterildiği çizelge nedir?</w:t>
      </w:r>
    </w:p>
    <w:p w:rsidR="005F30C6" w:rsidRDefault="005F30C6" w:rsidP="005B78F6">
      <w:pPr>
        <w:ind w:left="-360"/>
      </w:pPr>
      <w:r>
        <w:rPr>
          <w:b/>
        </w:rPr>
        <w:t xml:space="preserve"> </w:t>
      </w:r>
      <w:r w:rsidRPr="00563249">
        <w:rPr>
          <w:b/>
        </w:rPr>
        <w:t xml:space="preserve"> </w:t>
      </w:r>
      <w:r w:rsidRPr="00563249">
        <w:t>a) ta</w:t>
      </w:r>
      <w:r>
        <w:t>rih</w:t>
      </w:r>
      <w:r>
        <w:tab/>
      </w:r>
      <w:r w:rsidRPr="00563249">
        <w:t>b) saat</w:t>
      </w:r>
      <w:r w:rsidRPr="00563249">
        <w:tab/>
      </w:r>
      <w:r w:rsidRPr="00563249">
        <w:tab/>
      </w:r>
      <w:r>
        <w:t xml:space="preserve">  </w:t>
      </w:r>
      <w:r w:rsidRPr="00563249">
        <w:t>c) takvim</w:t>
      </w:r>
      <w:r w:rsidRPr="00563249">
        <w:tab/>
      </w:r>
      <w:r>
        <w:t xml:space="preserve"> </w:t>
      </w:r>
      <w:r w:rsidRPr="00563249">
        <w:tab/>
        <w:t>d) sene</w:t>
      </w:r>
    </w:p>
    <w:p w:rsidR="005F30C6" w:rsidRPr="005B78F6" w:rsidRDefault="005F30C6" w:rsidP="005B78F6">
      <w:pPr>
        <w:ind w:left="-360"/>
        <w:rPr>
          <w:sz w:val="10"/>
          <w:szCs w:val="10"/>
        </w:rPr>
      </w:pPr>
    </w:p>
    <w:p w:rsidR="005F30C6" w:rsidRPr="00563249" w:rsidRDefault="005F30C6" w:rsidP="005B78F6">
      <w:pPr>
        <w:ind w:left="-360"/>
        <w:rPr>
          <w:b/>
          <w:u w:val="single"/>
        </w:rPr>
      </w:pPr>
      <w:r>
        <w:rPr>
          <w:b/>
        </w:rPr>
        <w:t xml:space="preserve">13. </w:t>
      </w:r>
      <w:r w:rsidRPr="00563249">
        <w:rPr>
          <w:b/>
        </w:rPr>
        <w:t xml:space="preserve">Aşağıdaki teknolojik araçlardan hangisi iletişim alanında </w:t>
      </w:r>
      <w:r w:rsidRPr="00563249">
        <w:rPr>
          <w:b/>
          <w:u w:val="single"/>
        </w:rPr>
        <w:t>kullanılamaz?</w:t>
      </w:r>
    </w:p>
    <w:p w:rsidR="005F30C6" w:rsidRPr="00563249" w:rsidRDefault="005F30C6" w:rsidP="005B78F6">
      <w:pPr>
        <w:ind w:left="-360"/>
      </w:pPr>
      <w:r w:rsidRPr="00563249">
        <w:rPr>
          <w:b/>
        </w:rPr>
        <w:t xml:space="preserve"> </w:t>
      </w:r>
      <w:r>
        <w:t xml:space="preserve">a) bilgisayar  </w:t>
      </w:r>
      <w:r>
        <w:tab/>
        <w:t>b)telefon          c)televizyon</w:t>
      </w:r>
      <w:r>
        <w:tab/>
        <w:t xml:space="preserve">   </w:t>
      </w:r>
      <w:r w:rsidRPr="00563249">
        <w:t>d)otomobil</w:t>
      </w:r>
    </w:p>
    <w:p w:rsidR="005F30C6" w:rsidRPr="005B78F6" w:rsidRDefault="005F30C6" w:rsidP="005B78F6">
      <w:pPr>
        <w:ind w:left="-360"/>
        <w:rPr>
          <w:b/>
          <w:sz w:val="10"/>
          <w:szCs w:val="10"/>
        </w:rPr>
      </w:pPr>
      <w:r w:rsidRPr="00563249">
        <w:rPr>
          <w:b/>
        </w:rPr>
        <w:t xml:space="preserve">  </w:t>
      </w:r>
    </w:p>
    <w:p w:rsidR="005F30C6" w:rsidRPr="00563249" w:rsidRDefault="005F30C6" w:rsidP="005B78F6">
      <w:pPr>
        <w:ind w:left="-360"/>
        <w:rPr>
          <w:b/>
        </w:rPr>
      </w:pPr>
      <w:r>
        <w:rPr>
          <w:b/>
        </w:rPr>
        <w:t xml:space="preserve"> 14. </w:t>
      </w:r>
      <w:r w:rsidRPr="00563249">
        <w:rPr>
          <w:b/>
        </w:rPr>
        <w:t xml:space="preserve">Aşağıda verilen teknolojik ürünlerden hangisinin kullanım alanı farklıdır? </w:t>
      </w:r>
    </w:p>
    <w:p w:rsidR="005F30C6" w:rsidRPr="00563249" w:rsidRDefault="005F30C6" w:rsidP="005B78F6">
      <w:pPr>
        <w:ind w:left="-360"/>
      </w:pPr>
      <w:r>
        <w:t xml:space="preserve"> a)fırın</w:t>
      </w:r>
      <w:r w:rsidRPr="00563249">
        <w:tab/>
      </w:r>
      <w:r>
        <w:t xml:space="preserve">      </w:t>
      </w:r>
      <w:r w:rsidRPr="00563249">
        <w:t xml:space="preserve"> b)telef</w:t>
      </w:r>
      <w:r>
        <w:t>on</w:t>
      </w:r>
      <w:r>
        <w:tab/>
        <w:t xml:space="preserve">       c)buzdolabı    </w:t>
      </w:r>
      <w:r w:rsidRPr="00563249">
        <w:t xml:space="preserve">   d)bulaşık makinesi </w:t>
      </w:r>
    </w:p>
    <w:p w:rsidR="005F30C6" w:rsidRPr="005B78F6" w:rsidRDefault="005F30C6" w:rsidP="005B78F6">
      <w:pPr>
        <w:ind w:left="-360"/>
        <w:rPr>
          <w:b/>
          <w:color w:val="000000"/>
          <w:sz w:val="10"/>
          <w:szCs w:val="10"/>
        </w:rPr>
      </w:pPr>
    </w:p>
    <w:p w:rsidR="005F30C6" w:rsidRPr="001D3677" w:rsidRDefault="005F30C6" w:rsidP="005B78F6">
      <w:pPr>
        <w:tabs>
          <w:tab w:val="num" w:pos="0"/>
        </w:tabs>
        <w:ind w:left="-360"/>
        <w:rPr>
          <w:color w:val="000000"/>
        </w:rPr>
      </w:pPr>
    </w:p>
    <w:p w:rsidR="005F30C6" w:rsidRDefault="005F30C6" w:rsidP="005B78F6">
      <w:pPr>
        <w:tabs>
          <w:tab w:val="left" w:pos="602"/>
          <w:tab w:val="left" w:pos="2814"/>
        </w:tabs>
        <w:ind w:left="-360"/>
        <w:rPr>
          <w:b/>
          <w:bCs/>
          <w:color w:val="000000"/>
        </w:rPr>
      </w:pPr>
      <w:r>
        <w:rPr>
          <w:b/>
          <w:color w:val="000000"/>
        </w:rPr>
        <w:t>15. “</w:t>
      </w:r>
      <w:r w:rsidRPr="000E2238">
        <w:rPr>
          <w:color w:val="000000"/>
        </w:rPr>
        <w:t>K</w:t>
      </w:r>
      <w:r>
        <w:rPr>
          <w:color w:val="000000"/>
        </w:rPr>
        <w:t>ader’in annesi</w:t>
      </w:r>
      <w:r w:rsidRPr="000E2238">
        <w:rPr>
          <w:color w:val="000000"/>
        </w:rPr>
        <w:t xml:space="preserve"> Kader’e kışın soğuklardan korunması için kalın bir palto aldı.</w:t>
      </w:r>
      <w:r>
        <w:rPr>
          <w:color w:val="000000"/>
        </w:rPr>
        <w:t>”</w:t>
      </w:r>
      <w:r>
        <w:rPr>
          <w:b/>
          <w:color w:val="000000"/>
        </w:rPr>
        <w:t>Cümlesine göre</w:t>
      </w:r>
      <w:r w:rsidRPr="008B7082">
        <w:rPr>
          <w:b/>
          <w:bCs/>
          <w:color w:val="000000"/>
        </w:rPr>
        <w:t xml:space="preserve"> </w:t>
      </w:r>
      <w:r w:rsidRPr="000E2238">
        <w:rPr>
          <w:b/>
          <w:bCs/>
          <w:color w:val="000000"/>
        </w:rPr>
        <w:t>Kader’in hangi temel iht</w:t>
      </w:r>
      <w:r>
        <w:rPr>
          <w:b/>
          <w:bCs/>
          <w:color w:val="000000"/>
        </w:rPr>
        <w:t>iyacı karşılanmıştır</w:t>
      </w:r>
      <w:r w:rsidRPr="000E2238">
        <w:rPr>
          <w:b/>
          <w:bCs/>
          <w:color w:val="000000"/>
        </w:rPr>
        <w:t>?</w:t>
      </w:r>
    </w:p>
    <w:p w:rsidR="005F30C6" w:rsidRDefault="005F30C6" w:rsidP="00440525">
      <w:pPr>
        <w:tabs>
          <w:tab w:val="left" w:pos="602"/>
          <w:tab w:val="left" w:pos="2814"/>
        </w:tabs>
        <w:ind w:left="-360"/>
        <w:jc w:val="both"/>
        <w:rPr>
          <w:color w:val="000000"/>
        </w:rPr>
      </w:pPr>
      <w:r w:rsidRPr="00391F22">
        <w:rPr>
          <w:bCs/>
          <w:color w:val="000000"/>
        </w:rPr>
        <w:t>a)</w:t>
      </w:r>
      <w:r>
        <w:rPr>
          <w:b/>
          <w:bCs/>
          <w:color w:val="000000"/>
        </w:rPr>
        <w:t xml:space="preserve"> </w:t>
      </w:r>
      <w:r w:rsidRPr="000E2238">
        <w:rPr>
          <w:color w:val="000000"/>
        </w:rPr>
        <w:t>Giyinme</w:t>
      </w:r>
      <w:r>
        <w:rPr>
          <w:color w:val="000000"/>
        </w:rPr>
        <w:t xml:space="preserve">      </w:t>
      </w:r>
      <w:r w:rsidRPr="00391F22">
        <w:rPr>
          <w:color w:val="000000"/>
        </w:rPr>
        <w:t>b)</w:t>
      </w:r>
      <w:r w:rsidRPr="000E2238">
        <w:rPr>
          <w:color w:val="000000"/>
        </w:rPr>
        <w:t xml:space="preserve"> Beslenme</w:t>
      </w:r>
      <w:r>
        <w:rPr>
          <w:color w:val="000000"/>
        </w:rPr>
        <w:t xml:space="preserve">       c) </w:t>
      </w:r>
      <w:r w:rsidRPr="000E2238">
        <w:rPr>
          <w:color w:val="000000"/>
        </w:rPr>
        <w:t>Eğlenme</w:t>
      </w:r>
      <w:r w:rsidRPr="000E2238">
        <w:rPr>
          <w:color w:val="000000"/>
        </w:rPr>
        <w:tab/>
      </w:r>
      <w:r>
        <w:rPr>
          <w:color w:val="000000"/>
        </w:rPr>
        <w:t xml:space="preserve">      </w:t>
      </w:r>
      <w:r w:rsidRPr="00391F22">
        <w:rPr>
          <w:color w:val="000000"/>
        </w:rPr>
        <w:t>d)</w:t>
      </w:r>
      <w:r>
        <w:rPr>
          <w:b/>
          <w:color w:val="000000"/>
        </w:rPr>
        <w:t xml:space="preserve"> </w:t>
      </w:r>
      <w:r w:rsidRPr="000E2238">
        <w:rPr>
          <w:color w:val="000000"/>
        </w:rPr>
        <w:t>Barınma</w:t>
      </w:r>
    </w:p>
    <w:p w:rsidR="005F30C6" w:rsidRDefault="005F30C6" w:rsidP="00440525">
      <w:pPr>
        <w:tabs>
          <w:tab w:val="left" w:pos="602"/>
          <w:tab w:val="left" w:pos="2814"/>
        </w:tabs>
        <w:ind w:left="-360"/>
        <w:jc w:val="both"/>
        <w:rPr>
          <w:color w:val="000000"/>
        </w:rPr>
      </w:pPr>
    </w:p>
    <w:p w:rsidR="005F30C6" w:rsidRDefault="005F30C6" w:rsidP="00440525">
      <w:pPr>
        <w:tabs>
          <w:tab w:val="left" w:pos="602"/>
          <w:tab w:val="left" w:pos="2814"/>
        </w:tabs>
        <w:ind w:left="-360"/>
        <w:jc w:val="both"/>
        <w:rPr>
          <w:b/>
          <w:bCs/>
          <w:color w:val="000000"/>
        </w:rPr>
      </w:pPr>
      <w:r>
        <w:rPr>
          <w:b/>
          <w:color w:val="000000"/>
        </w:rPr>
        <w:t>16.</w:t>
      </w:r>
      <w:r w:rsidRPr="00563249">
        <w:rPr>
          <w:b/>
          <w:bCs/>
          <w:color w:val="000000"/>
        </w:rPr>
        <w:t>Aşağıdakilerden hangisi eğitim alanında kullanılan teknolojik ürünlerden değildir?</w:t>
      </w:r>
    </w:p>
    <w:p w:rsidR="005F30C6" w:rsidRDefault="005F30C6" w:rsidP="00440525">
      <w:pPr>
        <w:tabs>
          <w:tab w:val="left" w:pos="602"/>
          <w:tab w:val="left" w:pos="2814"/>
        </w:tabs>
        <w:ind w:left="-360"/>
        <w:jc w:val="both"/>
        <w:rPr>
          <w:color w:val="000000"/>
        </w:rPr>
      </w:pPr>
      <w:r w:rsidRPr="001D3677">
        <w:rPr>
          <w:color w:val="000000"/>
        </w:rPr>
        <w:t>a) tepegöz          b) projeksiyon      c) steteskop    d) bilgisaya</w:t>
      </w:r>
      <w:r>
        <w:rPr>
          <w:color w:val="000000"/>
        </w:rPr>
        <w:t>r</w:t>
      </w:r>
    </w:p>
    <w:p w:rsidR="005F30C6" w:rsidRDefault="005F30C6" w:rsidP="00440525">
      <w:pPr>
        <w:tabs>
          <w:tab w:val="left" w:pos="602"/>
          <w:tab w:val="left" w:pos="2814"/>
        </w:tabs>
        <w:ind w:left="-360"/>
        <w:jc w:val="both"/>
        <w:rPr>
          <w:color w:val="000000"/>
        </w:rPr>
      </w:pPr>
    </w:p>
    <w:p w:rsidR="005F30C6" w:rsidRDefault="005F30C6" w:rsidP="006D5F3B">
      <w:pPr>
        <w:tabs>
          <w:tab w:val="num" w:pos="180"/>
        </w:tabs>
        <w:ind w:left="-360"/>
        <w:rPr>
          <w:rFonts w:cs="Arial"/>
          <w:b/>
          <w:sz w:val="18"/>
          <w:szCs w:val="18"/>
        </w:rPr>
      </w:pPr>
      <w:r>
        <w:rPr>
          <w:b/>
        </w:rPr>
        <w:t xml:space="preserve"> 17</w:t>
      </w:r>
      <w:r w:rsidRPr="00FD122A">
        <w:rPr>
          <w:b/>
        </w:rPr>
        <w:t xml:space="preserve">. </w:t>
      </w:r>
      <w:r>
        <w:rPr>
          <w:b/>
        </w:rPr>
        <w:t xml:space="preserve">Aşağıda alanlara üçer tane teknolojik araç yazın. </w:t>
      </w:r>
      <w:r w:rsidRPr="007A07A6">
        <w:rPr>
          <w:rFonts w:cs="Arial"/>
          <w:b/>
          <w:sz w:val="18"/>
          <w:szCs w:val="18"/>
        </w:rPr>
        <w:t>(12 Puan)</w:t>
      </w:r>
    </w:p>
    <w:p w:rsidR="005F30C6" w:rsidRPr="007A07A6" w:rsidRDefault="005F30C6" w:rsidP="006D5F3B">
      <w:pPr>
        <w:tabs>
          <w:tab w:val="num" w:pos="180"/>
        </w:tabs>
        <w:ind w:left="-360"/>
        <w:rPr>
          <w:b/>
          <w:sz w:val="18"/>
          <w:szCs w:val="18"/>
        </w:rPr>
      </w:pPr>
    </w:p>
    <w:p w:rsidR="005F30C6" w:rsidRPr="007A07A6" w:rsidRDefault="005F30C6" w:rsidP="006D5F3B">
      <w:pPr>
        <w:tabs>
          <w:tab w:val="num" w:pos="180"/>
        </w:tabs>
        <w:ind w:left="-360"/>
        <w:rPr>
          <w:b/>
          <w:sz w:val="12"/>
          <w:szCs w:val="12"/>
        </w:rPr>
      </w:pPr>
      <w:r w:rsidRPr="007A07A6">
        <w:rPr>
          <w:b/>
          <w:sz w:val="12"/>
          <w:szCs w:val="12"/>
        </w:rPr>
        <w:t xml:space="preserve">                                                                                           </w:t>
      </w:r>
    </w:p>
    <w:p w:rsidR="005F30C6" w:rsidRDefault="005F30C6" w:rsidP="006D5F3B">
      <w:pPr>
        <w:tabs>
          <w:tab w:val="num" w:pos="180"/>
        </w:tabs>
        <w:rPr>
          <w:b/>
          <w:u w:val="single"/>
        </w:rPr>
      </w:pPr>
      <w:r>
        <w:rPr>
          <w:b/>
        </w:rPr>
        <w:t xml:space="preserve">   </w:t>
      </w:r>
      <w:r w:rsidRPr="00FD122A">
        <w:rPr>
          <w:b/>
        </w:rPr>
        <w:t xml:space="preserve">  </w:t>
      </w:r>
      <w:r>
        <w:rPr>
          <w:b/>
          <w:u w:val="single"/>
        </w:rPr>
        <w:t xml:space="preserve"> </w:t>
      </w:r>
      <w:r w:rsidRPr="00FD122A">
        <w:rPr>
          <w:b/>
          <w:u w:val="single"/>
        </w:rPr>
        <w:t>Eğitim</w:t>
      </w:r>
      <w:r>
        <w:rPr>
          <w:b/>
          <w:u w:val="single"/>
        </w:rPr>
        <w:t xml:space="preserve"> </w:t>
      </w:r>
      <w:r w:rsidRPr="00FD122A">
        <w:rPr>
          <w:b/>
        </w:rPr>
        <w:t xml:space="preserve">    </w:t>
      </w:r>
      <w:r>
        <w:rPr>
          <w:b/>
        </w:rPr>
        <w:t xml:space="preserve">    </w:t>
      </w:r>
      <w:r w:rsidRPr="00FD122A">
        <w:rPr>
          <w:b/>
        </w:rPr>
        <w:t xml:space="preserve">       </w:t>
      </w:r>
      <w:r>
        <w:rPr>
          <w:b/>
          <w:u w:val="single"/>
        </w:rPr>
        <w:t xml:space="preserve">Ulaşım </w:t>
      </w:r>
      <w:r w:rsidRPr="00FD122A">
        <w:rPr>
          <w:b/>
        </w:rPr>
        <w:t xml:space="preserve">        </w:t>
      </w:r>
      <w:r>
        <w:rPr>
          <w:b/>
        </w:rPr>
        <w:t xml:space="preserve">  </w:t>
      </w:r>
      <w:r w:rsidRPr="00FD122A">
        <w:rPr>
          <w:b/>
        </w:rPr>
        <w:t xml:space="preserve"> </w:t>
      </w:r>
      <w:r>
        <w:rPr>
          <w:b/>
          <w:u w:val="single"/>
        </w:rPr>
        <w:t xml:space="preserve"> İletişim </w:t>
      </w:r>
      <w:r w:rsidRPr="00FD122A">
        <w:rPr>
          <w:b/>
        </w:rPr>
        <w:t xml:space="preserve">              </w:t>
      </w:r>
      <w:r>
        <w:rPr>
          <w:b/>
          <w:u w:val="single"/>
        </w:rPr>
        <w:t>Sağlık</w:t>
      </w:r>
    </w:p>
    <w:p w:rsidR="005F30C6" w:rsidRPr="00517AA4" w:rsidRDefault="005F30C6" w:rsidP="006D5F3B">
      <w:pPr>
        <w:tabs>
          <w:tab w:val="num" w:pos="180"/>
        </w:tabs>
        <w:rPr>
          <w:b/>
          <w:sz w:val="12"/>
          <w:szCs w:val="12"/>
          <w:u w:val="single"/>
        </w:rPr>
      </w:pPr>
    </w:p>
    <w:p w:rsidR="005F30C6" w:rsidRDefault="005F30C6" w:rsidP="006D5F3B">
      <w:pPr>
        <w:tabs>
          <w:tab w:val="num" w:pos="180"/>
        </w:tabs>
        <w:ind w:left="-360" w:right="-288"/>
        <w:rPr>
          <w:b/>
        </w:rPr>
      </w:pPr>
      <w:r>
        <w:rPr>
          <w:b/>
        </w:rPr>
        <w:t xml:space="preserve">       .……………        ……………      ……………      ……………</w:t>
      </w:r>
    </w:p>
    <w:p w:rsidR="005F30C6" w:rsidRPr="00517AA4" w:rsidRDefault="005F30C6" w:rsidP="006D5F3B">
      <w:pPr>
        <w:tabs>
          <w:tab w:val="num" w:pos="180"/>
        </w:tabs>
        <w:ind w:left="-360" w:right="-288"/>
        <w:rPr>
          <w:b/>
          <w:sz w:val="12"/>
          <w:szCs w:val="12"/>
        </w:rPr>
      </w:pPr>
    </w:p>
    <w:p w:rsidR="005F30C6" w:rsidRDefault="005F30C6" w:rsidP="006D5F3B">
      <w:pPr>
        <w:tabs>
          <w:tab w:val="num" w:pos="180"/>
        </w:tabs>
        <w:rPr>
          <w:b/>
        </w:rPr>
      </w:pPr>
      <w:r>
        <w:rPr>
          <w:b/>
        </w:rPr>
        <w:t xml:space="preserve"> …………….        ……………      ……………      ……………</w:t>
      </w:r>
    </w:p>
    <w:p w:rsidR="005F30C6" w:rsidRPr="00517AA4" w:rsidRDefault="005F30C6" w:rsidP="006D5F3B">
      <w:pPr>
        <w:tabs>
          <w:tab w:val="num" w:pos="180"/>
        </w:tabs>
        <w:rPr>
          <w:b/>
          <w:sz w:val="12"/>
          <w:szCs w:val="12"/>
        </w:rPr>
      </w:pPr>
    </w:p>
    <w:p w:rsidR="005F30C6" w:rsidRDefault="005F30C6" w:rsidP="006D5F3B">
      <w:pPr>
        <w:tabs>
          <w:tab w:val="num" w:pos="180"/>
        </w:tabs>
        <w:rPr>
          <w:b/>
        </w:rPr>
      </w:pPr>
      <w:r>
        <w:rPr>
          <w:b/>
        </w:rPr>
        <w:t xml:space="preserve"> …………….        ……………      ……………      ……………</w:t>
      </w:r>
    </w:p>
    <w:p w:rsidR="005F30C6" w:rsidRPr="006333C5" w:rsidRDefault="005F30C6" w:rsidP="006D5F3B">
      <w:pPr>
        <w:tabs>
          <w:tab w:val="num" w:pos="180"/>
        </w:tabs>
        <w:rPr>
          <w:color w:val="000000"/>
          <w:sz w:val="12"/>
          <w:szCs w:val="12"/>
        </w:rPr>
      </w:pPr>
    </w:p>
    <w:p w:rsidR="005F30C6" w:rsidRPr="00517AA4" w:rsidRDefault="005F30C6" w:rsidP="006D5F3B">
      <w:pPr>
        <w:tabs>
          <w:tab w:val="num" w:pos="180"/>
        </w:tabs>
        <w:rPr>
          <w:color w:val="000000"/>
          <w:sz w:val="12"/>
          <w:szCs w:val="12"/>
        </w:rPr>
      </w:pPr>
    </w:p>
    <w:p w:rsidR="005F30C6" w:rsidRDefault="005F30C6" w:rsidP="006D5F3B">
      <w:pPr>
        <w:tabs>
          <w:tab w:val="num" w:pos="180"/>
        </w:tabs>
        <w:rPr>
          <w:color w:val="000000"/>
        </w:rPr>
      </w:pPr>
      <w:r>
        <w:rPr>
          <w:b/>
          <w:color w:val="000000"/>
        </w:rPr>
        <w:t>18</w:t>
      </w:r>
      <w:r w:rsidRPr="009E487F">
        <w:rPr>
          <w:b/>
          <w:color w:val="000000"/>
        </w:rPr>
        <w:t>.</w:t>
      </w:r>
      <w:r>
        <w:rPr>
          <w:b/>
          <w:color w:val="000000"/>
          <w:sz w:val="28"/>
        </w:rPr>
        <w:t xml:space="preserve"> </w:t>
      </w:r>
      <w:r w:rsidRPr="00563249">
        <w:rPr>
          <w:b/>
          <w:bCs/>
          <w:color w:val="000000"/>
        </w:rPr>
        <w:t>Aşağıdakilerden hangisi teknolojik ürünlerin hayatımıza sağladığı olumlu etkilerden biri değildir?</w:t>
      </w:r>
      <w:r w:rsidRPr="00563249">
        <w:rPr>
          <w:color w:val="000000"/>
        </w:rPr>
        <w:t xml:space="preserve"> </w:t>
      </w:r>
    </w:p>
    <w:p w:rsidR="005F30C6" w:rsidRPr="001D3677" w:rsidRDefault="005F30C6" w:rsidP="006D5F3B">
      <w:pPr>
        <w:tabs>
          <w:tab w:val="num" w:pos="180"/>
        </w:tabs>
        <w:rPr>
          <w:color w:val="000000"/>
        </w:rPr>
      </w:pPr>
      <w:r w:rsidRPr="001D3677">
        <w:rPr>
          <w:color w:val="000000"/>
        </w:rPr>
        <w:t xml:space="preserve">     a) Yaşamı kolaylaştırır.           b) Üretimi hızlandırır.</w:t>
      </w:r>
      <w:r w:rsidRPr="001D3677">
        <w:rPr>
          <w:color w:val="000000"/>
        </w:rPr>
        <w:br/>
        <w:t xml:space="preserve">    </w:t>
      </w:r>
      <w:r>
        <w:rPr>
          <w:color w:val="000000"/>
        </w:rPr>
        <w:t xml:space="preserve"> </w:t>
      </w:r>
      <w:r w:rsidRPr="001D3677">
        <w:rPr>
          <w:color w:val="000000"/>
        </w:rPr>
        <w:t>c) Çevreyi kirletir                    d) Zamandan tasarruf sağlar.</w:t>
      </w:r>
    </w:p>
    <w:p w:rsidR="005F30C6" w:rsidRPr="00517AA4" w:rsidRDefault="005F30C6" w:rsidP="006D5F3B">
      <w:pPr>
        <w:tabs>
          <w:tab w:val="num" w:pos="180"/>
        </w:tabs>
        <w:rPr>
          <w:b/>
          <w:sz w:val="12"/>
          <w:szCs w:val="12"/>
        </w:rPr>
      </w:pPr>
    </w:p>
    <w:p w:rsidR="005F30C6" w:rsidRDefault="005F30C6" w:rsidP="006D5F3B">
      <w:pPr>
        <w:tabs>
          <w:tab w:val="num" w:pos="180"/>
        </w:tabs>
        <w:rPr>
          <w:b/>
        </w:rPr>
      </w:pPr>
      <w:r>
        <w:rPr>
          <w:b/>
        </w:rPr>
        <w:t xml:space="preserve">19. Hicri ve miladi takvim arasındaki farkları yazınız. </w:t>
      </w:r>
    </w:p>
    <w:p w:rsidR="005F30C6" w:rsidRDefault="005F30C6" w:rsidP="006D5F3B">
      <w:pPr>
        <w:tabs>
          <w:tab w:val="num" w:pos="180"/>
        </w:tabs>
        <w:rPr>
          <w:b/>
        </w:rPr>
      </w:pPr>
      <w:r>
        <w:rPr>
          <w:rFonts w:cs="Arial"/>
          <w:b/>
        </w:rPr>
        <w:t>(16 Puan)</w:t>
      </w:r>
    </w:p>
    <w:p w:rsidR="005F30C6" w:rsidRDefault="005F30C6" w:rsidP="006D5F3B">
      <w:pPr>
        <w:tabs>
          <w:tab w:val="num" w:pos="180"/>
        </w:tabs>
        <w:rPr>
          <w:b/>
          <w:u w:val="single"/>
        </w:rPr>
      </w:pPr>
      <w:r w:rsidRPr="00FD122A">
        <w:rPr>
          <w:b/>
        </w:rPr>
        <w:t xml:space="preserve">  </w:t>
      </w:r>
      <w:r>
        <w:rPr>
          <w:b/>
        </w:rPr>
        <w:t xml:space="preserve">  </w:t>
      </w:r>
      <w:r w:rsidRPr="00FD122A">
        <w:rPr>
          <w:b/>
        </w:rPr>
        <w:t xml:space="preserve">     </w:t>
      </w:r>
      <w:r w:rsidRPr="00FD122A">
        <w:rPr>
          <w:b/>
          <w:u w:val="single"/>
        </w:rPr>
        <w:t xml:space="preserve"> Hicri takvim</w:t>
      </w:r>
      <w:r w:rsidRPr="00FD122A">
        <w:rPr>
          <w:b/>
        </w:rPr>
        <w:t xml:space="preserve">              </w:t>
      </w:r>
      <w:r>
        <w:rPr>
          <w:b/>
        </w:rPr>
        <w:t xml:space="preserve">            </w:t>
      </w:r>
      <w:r w:rsidRPr="00FD122A">
        <w:rPr>
          <w:b/>
        </w:rPr>
        <w:t xml:space="preserve">       </w:t>
      </w:r>
      <w:r w:rsidRPr="00FD122A">
        <w:rPr>
          <w:b/>
          <w:u w:val="single"/>
        </w:rPr>
        <w:t xml:space="preserve"> Miladi Takvim</w:t>
      </w:r>
    </w:p>
    <w:p w:rsidR="005F30C6" w:rsidRPr="00071BC4" w:rsidRDefault="005F30C6" w:rsidP="006D5F3B">
      <w:pPr>
        <w:tabs>
          <w:tab w:val="num" w:pos="180"/>
        </w:tabs>
        <w:rPr>
          <w:b/>
          <w:sz w:val="12"/>
          <w:szCs w:val="12"/>
          <w:u w:val="single"/>
        </w:rPr>
      </w:pPr>
      <w:r w:rsidRPr="00FD122A">
        <w:rPr>
          <w:b/>
          <w:u w:val="single"/>
        </w:rPr>
        <w:t xml:space="preserve"> </w:t>
      </w:r>
    </w:p>
    <w:p w:rsidR="005F30C6" w:rsidRDefault="005F30C6" w:rsidP="006D5F3B">
      <w:pPr>
        <w:tabs>
          <w:tab w:val="num" w:pos="180"/>
        </w:tabs>
        <w:rPr>
          <w:b/>
        </w:rPr>
      </w:pPr>
      <w:r w:rsidRPr="00FD122A">
        <w:rPr>
          <w:b/>
        </w:rPr>
        <w:t>………………………</w:t>
      </w:r>
      <w:r>
        <w:rPr>
          <w:b/>
        </w:rPr>
        <w:t>….…           ……………………………</w:t>
      </w:r>
    </w:p>
    <w:p w:rsidR="005F30C6" w:rsidRPr="00FD122A" w:rsidRDefault="005F30C6" w:rsidP="006D5F3B">
      <w:pPr>
        <w:tabs>
          <w:tab w:val="num" w:pos="180"/>
        </w:tabs>
        <w:rPr>
          <w:b/>
          <w:sz w:val="12"/>
          <w:szCs w:val="12"/>
        </w:rPr>
      </w:pPr>
    </w:p>
    <w:p w:rsidR="005F30C6" w:rsidRDefault="005F30C6" w:rsidP="006D5F3B">
      <w:pPr>
        <w:tabs>
          <w:tab w:val="num" w:pos="180"/>
        </w:tabs>
        <w:rPr>
          <w:b/>
        </w:rPr>
      </w:pPr>
      <w:r w:rsidRPr="00FD122A">
        <w:rPr>
          <w:b/>
        </w:rPr>
        <w:t>……………………………</w:t>
      </w:r>
      <w:r>
        <w:rPr>
          <w:b/>
        </w:rPr>
        <w:t xml:space="preserve">.           </w:t>
      </w:r>
      <w:r w:rsidRPr="00FD122A">
        <w:rPr>
          <w:b/>
        </w:rPr>
        <w:t>…………………………</w:t>
      </w:r>
      <w:r>
        <w:rPr>
          <w:b/>
        </w:rPr>
        <w:t>…</w:t>
      </w:r>
    </w:p>
    <w:p w:rsidR="005F30C6" w:rsidRPr="00FD122A" w:rsidRDefault="005F30C6" w:rsidP="006D5F3B">
      <w:pPr>
        <w:tabs>
          <w:tab w:val="num" w:pos="180"/>
        </w:tabs>
        <w:rPr>
          <w:b/>
          <w:sz w:val="12"/>
          <w:szCs w:val="12"/>
        </w:rPr>
      </w:pPr>
    </w:p>
    <w:p w:rsidR="005F30C6" w:rsidRDefault="005F30C6" w:rsidP="006D5F3B">
      <w:pPr>
        <w:rPr>
          <w:b/>
        </w:rPr>
      </w:pPr>
      <w:r w:rsidRPr="00FD122A">
        <w:rPr>
          <w:b/>
        </w:rPr>
        <w:t>……………………………</w:t>
      </w:r>
      <w:r>
        <w:rPr>
          <w:b/>
        </w:rPr>
        <w:t>.           …</w:t>
      </w:r>
      <w:r w:rsidRPr="00FD122A">
        <w:rPr>
          <w:b/>
        </w:rPr>
        <w:t>………………………</w:t>
      </w:r>
      <w:r>
        <w:rPr>
          <w:b/>
        </w:rPr>
        <w:t>…</w:t>
      </w:r>
    </w:p>
    <w:p w:rsidR="005F30C6" w:rsidRPr="00FD122A" w:rsidRDefault="005F30C6" w:rsidP="006D5F3B">
      <w:pPr>
        <w:rPr>
          <w:b/>
          <w:sz w:val="12"/>
          <w:szCs w:val="12"/>
        </w:rPr>
      </w:pPr>
    </w:p>
    <w:p w:rsidR="005F30C6" w:rsidRDefault="005F30C6" w:rsidP="006D5F3B">
      <w:pPr>
        <w:rPr>
          <w:b/>
        </w:rPr>
      </w:pPr>
      <w:r w:rsidRPr="00FD122A">
        <w:rPr>
          <w:b/>
        </w:rPr>
        <w:t>……………………………</w:t>
      </w:r>
      <w:r>
        <w:rPr>
          <w:b/>
        </w:rPr>
        <w:t>.           ....</w:t>
      </w:r>
      <w:r w:rsidRPr="00FD122A">
        <w:rPr>
          <w:b/>
        </w:rPr>
        <w:t>…………………………</w:t>
      </w:r>
    </w:p>
    <w:p w:rsidR="005F30C6" w:rsidRPr="00FD122A" w:rsidRDefault="005F30C6" w:rsidP="006D5F3B">
      <w:pPr>
        <w:rPr>
          <w:b/>
          <w:sz w:val="12"/>
          <w:szCs w:val="12"/>
        </w:rPr>
      </w:pPr>
    </w:p>
    <w:p w:rsidR="005F30C6" w:rsidRDefault="005F30C6" w:rsidP="006D5F3B">
      <w:pPr>
        <w:rPr>
          <w:b/>
        </w:rPr>
      </w:pPr>
      <w:r w:rsidRPr="00FD122A">
        <w:rPr>
          <w:b/>
        </w:rPr>
        <w:t>……………………………</w:t>
      </w:r>
      <w:r>
        <w:rPr>
          <w:b/>
        </w:rPr>
        <w:t>.           ……</w:t>
      </w:r>
      <w:r w:rsidRPr="00FD122A">
        <w:rPr>
          <w:b/>
        </w:rPr>
        <w:t>…………………</w:t>
      </w:r>
      <w:r>
        <w:rPr>
          <w:b/>
        </w:rPr>
        <w:t>……</w:t>
      </w:r>
      <w:r w:rsidRPr="00FD122A">
        <w:rPr>
          <w:b/>
        </w:rPr>
        <w:t xml:space="preserve"> </w:t>
      </w:r>
    </w:p>
    <w:p w:rsidR="005F30C6" w:rsidRPr="00FD122A" w:rsidRDefault="005F30C6" w:rsidP="006D5F3B">
      <w:pPr>
        <w:ind w:firstLine="180"/>
        <w:rPr>
          <w:b/>
          <w:sz w:val="12"/>
          <w:szCs w:val="12"/>
        </w:rPr>
      </w:pPr>
      <w:r w:rsidRPr="00FD122A">
        <w:rPr>
          <w:b/>
        </w:rPr>
        <w:t xml:space="preserve"> </w:t>
      </w:r>
      <w:r w:rsidRPr="00FD122A">
        <w:rPr>
          <w:b/>
          <w:sz w:val="12"/>
          <w:szCs w:val="12"/>
        </w:rPr>
        <w:t xml:space="preserve">  </w:t>
      </w:r>
    </w:p>
    <w:p w:rsidR="005F30C6" w:rsidRDefault="005F30C6" w:rsidP="006D5F3B">
      <w:pPr>
        <w:rPr>
          <w:b/>
        </w:rPr>
      </w:pPr>
      <w:r w:rsidRPr="00FD122A">
        <w:rPr>
          <w:b/>
        </w:rPr>
        <w:t>……………………………</w:t>
      </w:r>
      <w:r>
        <w:rPr>
          <w:b/>
        </w:rPr>
        <w:t>.           ....</w:t>
      </w:r>
      <w:r w:rsidRPr="00FD122A">
        <w:rPr>
          <w:b/>
        </w:rPr>
        <w:t>…………………………</w:t>
      </w:r>
    </w:p>
    <w:p w:rsidR="005F30C6" w:rsidRDefault="005F30C6" w:rsidP="005B78F6">
      <w:pPr>
        <w:rPr>
          <w:b/>
          <w:sz w:val="12"/>
          <w:szCs w:val="12"/>
        </w:rPr>
      </w:pPr>
    </w:p>
    <w:p w:rsidR="005F30C6" w:rsidRPr="00FD122A" w:rsidRDefault="005F30C6" w:rsidP="005B78F6">
      <w:pPr>
        <w:rPr>
          <w:b/>
          <w:sz w:val="12"/>
          <w:szCs w:val="12"/>
        </w:rPr>
      </w:pPr>
    </w:p>
    <w:p w:rsidR="005F30C6" w:rsidRPr="00440525" w:rsidRDefault="005F30C6" w:rsidP="00440525">
      <w:pPr>
        <w:rPr>
          <w:sz w:val="8"/>
          <w:szCs w:val="8"/>
        </w:rPr>
      </w:pPr>
      <w:r>
        <w:rPr>
          <w:b/>
          <w:sz w:val="22"/>
          <w:szCs w:val="22"/>
        </w:rPr>
        <w:t>20</w:t>
      </w:r>
      <w:r w:rsidRPr="00440525">
        <w:rPr>
          <w:b/>
          <w:sz w:val="22"/>
          <w:szCs w:val="22"/>
        </w:rPr>
        <w:t>.</w:t>
      </w:r>
      <w:r w:rsidRPr="00440525">
        <w:rPr>
          <w:sz w:val="22"/>
          <w:szCs w:val="22"/>
        </w:rPr>
        <w:t xml:space="preserve"> </w:t>
      </w:r>
      <w:r w:rsidRPr="00440525">
        <w:rPr>
          <w:b/>
          <w:sz w:val="22"/>
          <w:szCs w:val="22"/>
        </w:rPr>
        <w:t>Aşağıdaki ürünlerden hangisini satın alırken garanti belgesi istenmez?</w:t>
      </w:r>
    </w:p>
    <w:p w:rsidR="005F30C6" w:rsidRPr="00440525" w:rsidRDefault="005F30C6" w:rsidP="00440525">
      <w:pPr>
        <w:rPr>
          <w:sz w:val="8"/>
          <w:szCs w:val="8"/>
        </w:rPr>
      </w:pPr>
    </w:p>
    <w:p w:rsidR="005F30C6" w:rsidRPr="00440525" w:rsidRDefault="005F30C6" w:rsidP="00440525">
      <w:pPr>
        <w:rPr>
          <w:sz w:val="22"/>
          <w:szCs w:val="22"/>
        </w:rPr>
      </w:pPr>
      <w:r w:rsidRPr="00440525">
        <w:rPr>
          <w:sz w:val="22"/>
          <w:szCs w:val="22"/>
        </w:rPr>
        <w:t>A.  Bilgisayar                     B. Cep telefonu</w:t>
      </w:r>
    </w:p>
    <w:p w:rsidR="005F30C6" w:rsidRPr="00440525" w:rsidRDefault="005F30C6" w:rsidP="00440525">
      <w:pPr>
        <w:rPr>
          <w:sz w:val="10"/>
          <w:szCs w:val="10"/>
        </w:rPr>
      </w:pPr>
      <w:r w:rsidRPr="00440525">
        <w:rPr>
          <w:sz w:val="22"/>
          <w:szCs w:val="22"/>
        </w:rPr>
        <w:t xml:space="preserve">C. Ayran                           D. Saç kurutma makinesi </w:t>
      </w:r>
    </w:p>
    <w:p w:rsidR="005F30C6" w:rsidRDefault="005F30C6" w:rsidP="005B78F6">
      <w:pPr>
        <w:rPr>
          <w:b/>
        </w:rPr>
        <w:sectPr w:rsidR="005F30C6" w:rsidSect="006D5F3B">
          <w:pgSz w:w="15840" w:h="12240" w:orient="landscape"/>
          <w:pgMar w:top="1418" w:right="1418" w:bottom="1418" w:left="1418" w:header="709" w:footer="709" w:gutter="0"/>
          <w:cols w:num="2" w:sep="1" w:space="709"/>
        </w:sectPr>
      </w:pPr>
    </w:p>
    <w:p w:rsidR="005F30C6" w:rsidRDefault="005F30C6"/>
    <w:sectPr w:rsidR="005F30C6" w:rsidSect="005B78F6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30C6" w:rsidRDefault="005F30C6">
      <w:r>
        <w:separator/>
      </w:r>
    </w:p>
  </w:endnote>
  <w:endnote w:type="continuationSeparator" w:id="0">
    <w:p w:rsidR="005F30C6" w:rsidRDefault="005F30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30C6" w:rsidRDefault="005F30C6">
      <w:r>
        <w:separator/>
      </w:r>
    </w:p>
  </w:footnote>
  <w:footnote w:type="continuationSeparator" w:id="0">
    <w:p w:rsidR="005F30C6" w:rsidRDefault="005F30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1058F"/>
    <w:multiLevelType w:val="hybridMultilevel"/>
    <w:tmpl w:val="C5387AD6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AB92FEE"/>
    <w:multiLevelType w:val="hybridMultilevel"/>
    <w:tmpl w:val="17CE9E64"/>
    <w:lvl w:ilvl="0" w:tplc="CF4C2E82">
      <w:start w:val="1"/>
      <w:numFmt w:val="bullet"/>
      <w:lvlText w:val="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78F6"/>
    <w:rsid w:val="00031275"/>
    <w:rsid w:val="00071BC4"/>
    <w:rsid w:val="0008057B"/>
    <w:rsid w:val="000B44F8"/>
    <w:rsid w:val="000E2238"/>
    <w:rsid w:val="000E5A19"/>
    <w:rsid w:val="001023AA"/>
    <w:rsid w:val="001A444A"/>
    <w:rsid w:val="001D3677"/>
    <w:rsid w:val="001E0D14"/>
    <w:rsid w:val="00215E66"/>
    <w:rsid w:val="0026075A"/>
    <w:rsid w:val="0026179A"/>
    <w:rsid w:val="00264776"/>
    <w:rsid w:val="00391F22"/>
    <w:rsid w:val="003D3971"/>
    <w:rsid w:val="003F00BB"/>
    <w:rsid w:val="004135C1"/>
    <w:rsid w:val="004177A3"/>
    <w:rsid w:val="004352DE"/>
    <w:rsid w:val="00440525"/>
    <w:rsid w:val="004C48F1"/>
    <w:rsid w:val="004C6B6E"/>
    <w:rsid w:val="004D6CEE"/>
    <w:rsid w:val="00517AA4"/>
    <w:rsid w:val="00525637"/>
    <w:rsid w:val="005609E7"/>
    <w:rsid w:val="00563249"/>
    <w:rsid w:val="00565FB8"/>
    <w:rsid w:val="005B78F6"/>
    <w:rsid w:val="005D2D8E"/>
    <w:rsid w:val="005D5974"/>
    <w:rsid w:val="005E41A4"/>
    <w:rsid w:val="005E581E"/>
    <w:rsid w:val="005F1D24"/>
    <w:rsid w:val="005F30C6"/>
    <w:rsid w:val="00610EE6"/>
    <w:rsid w:val="006333C5"/>
    <w:rsid w:val="00657E22"/>
    <w:rsid w:val="0067598C"/>
    <w:rsid w:val="006D5F3B"/>
    <w:rsid w:val="006F2095"/>
    <w:rsid w:val="00711BC1"/>
    <w:rsid w:val="00712890"/>
    <w:rsid w:val="007638A2"/>
    <w:rsid w:val="007A07A6"/>
    <w:rsid w:val="00845AEB"/>
    <w:rsid w:val="008534A7"/>
    <w:rsid w:val="008551B8"/>
    <w:rsid w:val="008770CA"/>
    <w:rsid w:val="008B7082"/>
    <w:rsid w:val="008C4062"/>
    <w:rsid w:val="008C58E4"/>
    <w:rsid w:val="008D3C63"/>
    <w:rsid w:val="008E45B9"/>
    <w:rsid w:val="009529A4"/>
    <w:rsid w:val="009646FE"/>
    <w:rsid w:val="009E487F"/>
    <w:rsid w:val="00A31F5B"/>
    <w:rsid w:val="00A85EDD"/>
    <w:rsid w:val="00B77397"/>
    <w:rsid w:val="00B91DA5"/>
    <w:rsid w:val="00BA0494"/>
    <w:rsid w:val="00BE7EB0"/>
    <w:rsid w:val="00BF05E2"/>
    <w:rsid w:val="00C2435F"/>
    <w:rsid w:val="00C4650E"/>
    <w:rsid w:val="00C6296B"/>
    <w:rsid w:val="00D37B8B"/>
    <w:rsid w:val="00DC0EE4"/>
    <w:rsid w:val="00DF3F83"/>
    <w:rsid w:val="00E62715"/>
    <w:rsid w:val="00E76960"/>
    <w:rsid w:val="00E82C1A"/>
    <w:rsid w:val="00E836E4"/>
    <w:rsid w:val="00E85AAB"/>
    <w:rsid w:val="00E92B43"/>
    <w:rsid w:val="00ED3CB0"/>
    <w:rsid w:val="00EE686E"/>
    <w:rsid w:val="00F56DFF"/>
    <w:rsid w:val="00FA2B68"/>
    <w:rsid w:val="00FC5B71"/>
    <w:rsid w:val="00FD12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78F6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5B78F6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7638A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3</Pages>
  <Words>816</Words>
  <Characters>4653</Characters>
  <Application>Microsoft Office Outlook</Application>
  <DocSecurity>0</DocSecurity>
  <Lines>0</Lines>
  <Paragraphs>0</Paragraphs>
  <ScaleCrop>false</ScaleCrop>
  <Company>Professional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Microsoft Windows XP</dc:creator>
  <cp:keywords>www.sorubak.com</cp:keywords>
  <dc:description>www.sorubak.com</dc:description>
  <cp:lastModifiedBy>edanur</cp:lastModifiedBy>
  <cp:revision>4</cp:revision>
  <dcterms:created xsi:type="dcterms:W3CDTF">2013-03-10T12:45:00Z</dcterms:created>
  <dcterms:modified xsi:type="dcterms:W3CDTF">2014-02-10T20:37:00Z</dcterms:modified>
  <cp:category>www.sorubak.com</cp:category>
</cp:coreProperties>
</file>