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5D" w:rsidRPr="005E4A52" w:rsidRDefault="000E0F5D" w:rsidP="0035474C">
      <w:pPr>
        <w:pStyle w:val="AralkYok1"/>
        <w:jc w:val="center"/>
        <w:rPr>
          <w:rFonts w:ascii="Arial Narrow" w:hAnsi="Arial Narrow"/>
          <w:b/>
          <w:sz w:val="20"/>
          <w:szCs w:val="20"/>
        </w:rPr>
      </w:pPr>
      <w:r>
        <w:rPr>
          <w:noProof/>
        </w:rPr>
        <w:pict>
          <v:roundrect id="_x0000_s1026" style="position:absolute;left:0;text-align:left;margin-left:-27.25pt;margin-top:-29.5pt;width:581.25pt;height:85.5pt;z-index:251655168" arcsize="10923f" fillcolor="#f2dbdb">
            <v:textbox>
              <w:txbxContent>
                <w:p w:rsidR="000E0F5D" w:rsidRDefault="000E0F5D" w:rsidP="005010B9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</w:rPr>
                    <w:t xml:space="preserve">Adı:                                    </w:t>
                  </w:r>
                  <w:r w:rsidRPr="005010B9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DÜZYAYLA İLKOKULU 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2013-2014 </w:t>
                  </w:r>
                  <w:r w:rsidRPr="005010B9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EĞİTİM-ÖĞRETİM YILI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28/03/2014</w:t>
                  </w:r>
                </w:p>
                <w:p w:rsidR="000E0F5D" w:rsidRPr="005010B9" w:rsidRDefault="000E0F5D">
                  <w:pPr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4"/>
                      <w:szCs w:val="24"/>
                    </w:rPr>
                    <w:t xml:space="preserve">Soyadı:                                               </w:t>
                  </w:r>
                  <w:r w:rsidRPr="005010B9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SOSYAL BİLGİLER DERSİ 2.DÖNEM 1.SINAVI</w:t>
                  </w:r>
                </w:p>
                <w:p w:rsidR="000E0F5D" w:rsidRDefault="000E0F5D">
                  <w:pPr>
                    <w:rPr>
                      <w:rFonts w:ascii="Monotype Corsiva" w:hAnsi="Monotype Corsiva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sz w:val="24"/>
                      <w:szCs w:val="24"/>
                    </w:rPr>
                    <w:t>No:</w:t>
                  </w:r>
                  <w:r w:rsidRPr="00246D45">
                    <w:t xml:space="preserve"> </w:t>
                  </w:r>
                  <w:hyperlink r:id="rId5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</w:p>
                <w:p w:rsidR="000E0F5D" w:rsidRPr="005010B9" w:rsidRDefault="000E0F5D">
                  <w:pPr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rial Narrow" w:hAnsi="Arial Narrow"/>
          <w:b/>
          <w:sz w:val="20"/>
          <w:szCs w:val="20"/>
        </w:rPr>
        <w:t>a</w:t>
      </w:r>
    </w:p>
    <w:p w:rsidR="000E0F5D" w:rsidRPr="005E4A52" w:rsidRDefault="000E0F5D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0E0F5D" w:rsidRPr="005E4A52" w:rsidRDefault="000E0F5D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0E0F5D" w:rsidRPr="005E4A52" w:rsidRDefault="000E0F5D" w:rsidP="005010B9">
      <w:pPr>
        <w:pStyle w:val="AralkYok1"/>
        <w:rPr>
          <w:rFonts w:ascii="Arial Narrow" w:hAnsi="Arial Narrow"/>
          <w:b/>
          <w:sz w:val="22"/>
          <w:szCs w:val="22"/>
        </w:rPr>
      </w:pPr>
    </w:p>
    <w:p w:rsidR="000E0F5D" w:rsidRPr="005E4A52" w:rsidRDefault="000E0F5D" w:rsidP="005010B9">
      <w:pPr>
        <w:pStyle w:val="AralkYok1"/>
        <w:rPr>
          <w:b/>
        </w:rPr>
      </w:pPr>
    </w:p>
    <w:p w:rsidR="000E0F5D" w:rsidRPr="005E4A52" w:rsidRDefault="000E0F5D" w:rsidP="005010B9">
      <w:pPr>
        <w:pStyle w:val="AralkYok1"/>
        <w:rPr>
          <w:b/>
        </w:rPr>
      </w:pPr>
      <w:r w:rsidRPr="005E4A52">
        <w:rPr>
          <w:b/>
        </w:rPr>
        <w:t>A.Aşağıdaki sözcüklerden doğru olanlara “D”, yanlış olanlara “Y” yazınız. Yaznlış olanların doğrusunu yazınız.(10P)</w:t>
      </w:r>
    </w:p>
    <w:p w:rsidR="000E0F5D" w:rsidRPr="005E4A52" w:rsidRDefault="000E0F5D" w:rsidP="0035474C">
      <w:pPr>
        <w:pStyle w:val="AralkYok1"/>
      </w:pPr>
      <w:r w:rsidRPr="005E4A52">
        <w:t xml:space="preserve"> 1 .(       ) Elektriğin bulunmasıyla gaz lambalarının kullanım alanları yaygınlaşmıştır.</w:t>
      </w:r>
    </w:p>
    <w:p w:rsidR="000E0F5D" w:rsidRPr="005E4A52" w:rsidRDefault="000E0F5D" w:rsidP="0035474C">
      <w:pPr>
        <w:pStyle w:val="AralkYok1"/>
      </w:pPr>
      <w:r w:rsidRPr="005E4A52">
        <w:t xml:space="preserve"> 2 .(       ) Kişiler ihtiyaçlara göre teknolojik ürün kullanmaktadırlar.</w:t>
      </w:r>
    </w:p>
    <w:p w:rsidR="000E0F5D" w:rsidRPr="005E4A52" w:rsidRDefault="000E0F5D" w:rsidP="0035474C">
      <w:pPr>
        <w:pStyle w:val="AralkYok1"/>
      </w:pPr>
      <w:r w:rsidRPr="005E4A52">
        <w:t xml:space="preserve"> 3 .(       ) Hesap makineleri bilgisayarların atası olarak kabul edilir.</w:t>
      </w:r>
    </w:p>
    <w:p w:rsidR="000E0F5D" w:rsidRPr="005E4A52" w:rsidRDefault="000E0F5D" w:rsidP="001C5CE0">
      <w:pPr>
        <w:pStyle w:val="AralkYok1"/>
        <w:rPr>
          <w:rFonts w:ascii="Arial Narrow" w:hAnsi="Arial Narrow" w:cs="Arial"/>
        </w:rPr>
      </w:pPr>
      <w:r w:rsidRPr="005E4A52">
        <w:t xml:space="preserve"> 4. (       ) Zamanı gün,ay,yıl gibi birimlere bölerek takvim oluşturuldu.</w:t>
      </w:r>
      <w:r w:rsidRPr="005E4A52">
        <w:rPr>
          <w:rFonts w:ascii="Arial Narrow" w:hAnsi="Arial Narrow" w:cs="Arial"/>
        </w:rPr>
        <w:t xml:space="preserve"> </w:t>
      </w:r>
    </w:p>
    <w:p w:rsidR="000E0F5D" w:rsidRPr="005E4A52" w:rsidRDefault="000E0F5D" w:rsidP="001C5CE0">
      <w:pPr>
        <w:pStyle w:val="AralkYok1"/>
      </w:pPr>
      <w:r w:rsidRPr="005E4A52">
        <w:t xml:space="preserve"> 5 .(       ) Ailemizin gelir ve giderlerini gösterdiğimiz çizelgeye aile bütçesi denir.</w:t>
      </w: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Arial Narrow" w:hAnsi="Arial Narrow"/>
          <w:bCs/>
        </w:rPr>
        <w:t xml:space="preserve"> 6 </w:t>
      </w:r>
      <w:r w:rsidRPr="005E4A52">
        <w:rPr>
          <w:rFonts w:ascii="Times New Roman" w:hAnsi="Times New Roman"/>
          <w:bCs/>
          <w:sz w:val="24"/>
          <w:szCs w:val="24"/>
        </w:rPr>
        <w:t xml:space="preserve">.(       ) </w:t>
      </w:r>
      <w:r w:rsidRPr="005E4A52">
        <w:rPr>
          <w:rFonts w:ascii="Times New Roman" w:hAnsi="Times New Roman"/>
          <w:sz w:val="24"/>
          <w:szCs w:val="24"/>
        </w:rPr>
        <w:t xml:space="preserve">Thomas Edison telefonu bularak yaşantımızda iletişim alanında büyük kolaylıklar sağlamıştır. </w:t>
      </w: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 7 .(      ) Reklamı yapılan tüm ürünler kalitelidir.</w:t>
      </w: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 8 .(      ) Temel ihtiyaçlarımızı erteleyebiliriz.</w:t>
      </w: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 9 .(      ) Tasarruf hiçbir şeyin gereksiz yere harcanmaması demektir.</w:t>
      </w: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10.(      ) Aldığımız bir ürün bozuk çıkarsa atmalıyız.</w:t>
      </w:r>
    </w:p>
    <w:p w:rsidR="000E0F5D" w:rsidRPr="005E4A52" w:rsidRDefault="000E0F5D" w:rsidP="0046319E">
      <w:pPr>
        <w:spacing w:after="0" w:line="240" w:lineRule="auto"/>
        <w:rPr>
          <w:rFonts w:ascii="Arial Narrow" w:hAnsi="Arial Narrow"/>
        </w:rPr>
      </w:pPr>
    </w:p>
    <w:p w:rsidR="000E0F5D" w:rsidRPr="005E4A52" w:rsidRDefault="000E0F5D" w:rsidP="004631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4A52">
        <w:rPr>
          <w:rFonts w:ascii="Times New Roman" w:hAnsi="Times New Roman"/>
          <w:b/>
          <w:sz w:val="24"/>
          <w:szCs w:val="24"/>
        </w:rPr>
        <w:t>B. Aşağıdaki cümleleri uygun sözcüklerle tamamlayınız.(20P)</w:t>
      </w:r>
    </w:p>
    <w:p w:rsidR="000E0F5D" w:rsidRPr="005E4A52" w:rsidRDefault="000E0F5D" w:rsidP="0046319E">
      <w:pPr>
        <w:spacing w:after="0" w:line="240" w:lineRule="auto"/>
        <w:rPr>
          <w:rFonts w:ascii="Arial Narrow" w:hAnsi="Arial Narrow"/>
          <w:b/>
        </w:rPr>
      </w:pPr>
      <w:r>
        <w:rPr>
          <w:noProof/>
          <w:lang w:eastAsia="tr-TR"/>
        </w:rPr>
        <w:pict>
          <v:rect id="_x0000_s1027" style="position:absolute;margin-left:-14.8pt;margin-top:3.1pt;width:468pt;height:45pt;z-index:251654144" filled="f" fillcolor="#fff6d9" strokeweight="1.5pt">
            <v:textbox>
              <w:txbxContent>
                <w:p w:rsidR="000E0F5D" w:rsidRPr="008E6626" w:rsidRDefault="000E0F5D" w:rsidP="00EF1EAC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bilinçli tüketici-</w:t>
                  </w:r>
                  <w:r w:rsidRPr="008E662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meşale- harita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-son kullanma tarihi-Mektup</w:t>
                  </w:r>
                  <w:r w:rsidRPr="008E662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-ihtiyaç-miladi-güneş-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Cep telefonu-</w:t>
                  </w:r>
                  <w:r w:rsidRPr="008E662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florasan lamba-takvim-hicri</w:t>
                  </w:r>
                  <w:r w:rsidRPr="008E662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-batı -ay-saat-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TSE-eğitim-sağlık</w:t>
                  </w:r>
                </w:p>
              </w:txbxContent>
            </v:textbox>
          </v:rect>
        </w:pict>
      </w:r>
    </w:p>
    <w:p w:rsidR="000E0F5D" w:rsidRPr="005E4A52" w:rsidRDefault="000E0F5D" w:rsidP="0046319E">
      <w:pPr>
        <w:spacing w:after="0" w:line="240" w:lineRule="auto"/>
        <w:rPr>
          <w:rFonts w:ascii="Arial Narrow" w:hAnsi="Arial Narrow"/>
          <w:b/>
        </w:rPr>
      </w:pPr>
    </w:p>
    <w:p w:rsidR="000E0F5D" w:rsidRPr="005E4A52" w:rsidRDefault="000E0F5D" w:rsidP="0046319E">
      <w:pPr>
        <w:spacing w:after="0" w:line="240" w:lineRule="auto"/>
        <w:rPr>
          <w:rFonts w:ascii="Arial Narrow" w:hAnsi="Arial Narrow"/>
          <w:b/>
        </w:rPr>
      </w:pPr>
    </w:p>
    <w:p w:rsidR="000E0F5D" w:rsidRPr="005E4A52" w:rsidRDefault="000E0F5D" w:rsidP="00EF1EAC">
      <w:pPr>
        <w:spacing w:after="0" w:line="240" w:lineRule="auto"/>
        <w:rPr>
          <w:rFonts w:ascii="Arial Narrow" w:hAnsi="Arial Narrow"/>
        </w:rPr>
      </w:pPr>
    </w:p>
    <w:p w:rsidR="000E0F5D" w:rsidRPr="005E4A52" w:rsidRDefault="000E0F5D" w:rsidP="00EF1E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1.1926 yılından itibaren ülkemizde ………………</w:t>
      </w:r>
      <w:r>
        <w:rPr>
          <w:rFonts w:ascii="Times New Roman" w:hAnsi="Times New Roman"/>
          <w:sz w:val="24"/>
          <w:szCs w:val="24"/>
        </w:rPr>
        <w:t>….</w:t>
      </w:r>
      <w:r w:rsidRPr="005E4A52">
        <w:rPr>
          <w:rFonts w:ascii="Times New Roman" w:hAnsi="Times New Roman"/>
          <w:sz w:val="24"/>
          <w:szCs w:val="24"/>
        </w:rPr>
        <w:t>..….takvim kullanılmaya başlanmıştır.</w:t>
      </w:r>
    </w:p>
    <w:p w:rsidR="000E0F5D" w:rsidRPr="005E4A52" w:rsidRDefault="000E0F5D" w:rsidP="00BB0242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5E4A52">
        <w:rPr>
          <w:rFonts w:ascii="Times New Roman" w:hAnsi="Times New Roman"/>
          <w:sz w:val="24"/>
          <w:szCs w:val="24"/>
          <w:lang w:eastAsia="tr-TR"/>
        </w:rPr>
        <w:t>2.Elektriğin bulunmasından önce aydınlatma için gaz lambası, mum ve …………………….   kullanılıyordu.</w:t>
      </w:r>
    </w:p>
    <w:p w:rsidR="000E0F5D" w:rsidRPr="005E4A52" w:rsidRDefault="000E0F5D" w:rsidP="00BB024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  <w:lang w:eastAsia="tr-TR"/>
        </w:rPr>
        <w:t>3.</w:t>
      </w:r>
      <w:r w:rsidRPr="005E4A52">
        <w:rPr>
          <w:rFonts w:ascii="Times New Roman" w:hAnsi="Times New Roman"/>
          <w:sz w:val="24"/>
          <w:szCs w:val="24"/>
        </w:rPr>
        <w:t>Yeme,içme,giyinme ve barınma temel………….………………………. .</w:t>
      </w:r>
    </w:p>
    <w:p w:rsidR="000E0F5D" w:rsidRPr="005E4A52" w:rsidRDefault="000E0F5D" w:rsidP="00BB024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4.Tepegöz …………………….……alanında kullanılan teknolojik bir üründür.</w:t>
      </w:r>
    </w:p>
    <w:p w:rsidR="000E0F5D" w:rsidRPr="005E4A52" w:rsidRDefault="000E0F5D" w:rsidP="00BB024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5.Hicri takvim, ……………………………………. Yılı esas alınarak yapılmıştır. 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6. Zamanın gün,ay, ve haftalara bölündüğü çizelgeye…………………………denir.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7.Standartlara uygun kaliteli ürünlere ………………….damgası vurulur.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8…………………eskiden sıklıkla kullanılan iletişim araçlarındandır.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9.Hakkını bilen,savurganlık yapmayan,kaliteli ve ucuz mal alan tüketiciye……………………………..denir.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10.Satın aldığımız yiyecek maddelerinin……………..………………………….dikkat etmeliyiz.</w:t>
      </w:r>
    </w:p>
    <w:p w:rsidR="000E0F5D" w:rsidRPr="005E4A52" w:rsidRDefault="000E0F5D" w:rsidP="00BB0242">
      <w:pPr>
        <w:spacing w:after="120" w:line="240" w:lineRule="auto"/>
        <w:rPr>
          <w:rFonts w:ascii="Times New Roman" w:hAnsi="Times New Roman"/>
          <w:b/>
          <w:sz w:val="24"/>
          <w:szCs w:val="24"/>
        </w:rPr>
        <w:sectPr w:rsidR="000E0F5D" w:rsidRPr="005E4A52" w:rsidSect="00445F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E4A52">
        <w:rPr>
          <w:rFonts w:ascii="Times New Roman" w:hAnsi="Times New Roman"/>
          <w:b/>
          <w:sz w:val="24"/>
          <w:szCs w:val="24"/>
        </w:rPr>
        <w:t>C.Aşağıda verilen</w:t>
      </w:r>
      <w:r>
        <w:rPr>
          <w:rFonts w:ascii="Times New Roman" w:hAnsi="Times New Roman"/>
          <w:b/>
          <w:sz w:val="24"/>
          <w:szCs w:val="24"/>
        </w:rPr>
        <w:t xml:space="preserve"> 14 adet </w:t>
      </w:r>
      <w:r w:rsidRPr="005E4A52">
        <w:rPr>
          <w:rFonts w:ascii="Times New Roman" w:hAnsi="Times New Roman"/>
          <w:b/>
          <w:sz w:val="24"/>
          <w:szCs w:val="24"/>
        </w:rPr>
        <w:t xml:space="preserve"> çoktan seçmeli soruları</w:t>
      </w:r>
      <w:r>
        <w:rPr>
          <w:rFonts w:ascii="Times New Roman" w:hAnsi="Times New Roman"/>
          <w:b/>
          <w:sz w:val="24"/>
          <w:szCs w:val="24"/>
        </w:rPr>
        <w:t>nı</w:t>
      </w:r>
      <w:r w:rsidRPr="005E4A52">
        <w:rPr>
          <w:rFonts w:ascii="Times New Roman" w:hAnsi="Times New Roman"/>
          <w:b/>
          <w:sz w:val="24"/>
          <w:szCs w:val="24"/>
        </w:rPr>
        <w:t xml:space="preserve"> cevaplayınız(</w:t>
      </w:r>
      <w:r>
        <w:rPr>
          <w:rFonts w:ascii="Times New Roman" w:hAnsi="Times New Roman"/>
          <w:b/>
          <w:sz w:val="24"/>
          <w:szCs w:val="24"/>
        </w:rPr>
        <w:t>Her soru 5 puandır)</w:t>
      </w:r>
    </w:p>
    <w:p w:rsidR="000E0F5D" w:rsidRPr="005E4A52" w:rsidRDefault="000E0F5D" w:rsidP="008F1EAE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s1028" type="#_x0000_t75" alt="bbb" style="position:absolute;margin-left:-10pt;margin-top:10.5pt;width:69.4pt;height:69.25pt;z-index:251656192;visibility:visible">
            <v:imagedata r:id="rId6" o:title=""/>
            <w10:wrap type="square"/>
          </v:shape>
        </w:pict>
      </w:r>
      <w:r w:rsidRPr="005E4A52">
        <w:rPr>
          <w:rFonts w:ascii="Times New Roman" w:hAnsi="Times New Roman"/>
          <w:sz w:val="24"/>
          <w:szCs w:val="24"/>
        </w:rPr>
        <w:t xml:space="preserve">1) </w:t>
      </w:r>
      <w:r w:rsidRPr="005E4A52">
        <w:rPr>
          <w:rFonts w:ascii="Times New Roman" w:hAnsi="Times New Roman"/>
          <w:b/>
          <w:sz w:val="24"/>
          <w:szCs w:val="24"/>
        </w:rPr>
        <w:t>Eskiden çocukların oynadığı bez bebekler yerine,şimdi çeşitli malzemelerden yapılan,konuşan ve hareket eden bebekler kullanılmaktadır.Yukarıdaki metinle ilgili en uygun sonuç aşağıdakilerden hangisidir?</w:t>
      </w:r>
    </w:p>
    <w:p w:rsidR="000E0F5D" w:rsidRPr="005E4A52" w:rsidRDefault="000E0F5D" w:rsidP="00A735D9">
      <w:pPr>
        <w:spacing w:after="0"/>
        <w:rPr>
          <w:rFonts w:ascii="Times New Roman" w:hAnsi="Times New Roman"/>
          <w:b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A)  Çocuklar bebeklerle oynamayı çok sever.</w:t>
      </w:r>
    </w:p>
    <w:p w:rsidR="000E0F5D" w:rsidRPr="005E4A52" w:rsidRDefault="000E0F5D" w:rsidP="008F1E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>Eskiden oyuncak olarak sadece bez bebekler vardı.</w:t>
      </w:r>
    </w:p>
    <w:p w:rsidR="000E0F5D" w:rsidRPr="005E4A52" w:rsidRDefault="000E0F5D" w:rsidP="008F1EAE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C) Teknolojik gelişmeler oyuncakları da geliştirmiştir.</w:t>
      </w:r>
    </w:p>
    <w:p w:rsidR="000E0F5D" w:rsidRPr="005E4A52" w:rsidRDefault="000E0F5D" w:rsidP="008F1EAE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D) Oyuncaklar zaman içerisinde fazla değişmemiştir.</w:t>
      </w:r>
    </w:p>
    <w:p w:rsidR="000E0F5D" w:rsidRPr="005E4A52" w:rsidRDefault="000E0F5D" w:rsidP="008F1EA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20" o:spid="_x0000_s1029" type="#_x0000_t75" style="position:absolute;margin-left:0;margin-top:8.75pt;width:81pt;height:51.95pt;z-index:251657216;visibility:visible">
            <v:imagedata r:id="rId7" o:title=""/>
            <w10:wrap type="square"/>
          </v:shape>
        </w:pict>
      </w:r>
      <w:r w:rsidRPr="005E4A52">
        <w:rPr>
          <w:rFonts w:ascii="Times New Roman" w:hAnsi="Times New Roman"/>
          <w:b/>
          <w:sz w:val="24"/>
          <w:szCs w:val="24"/>
        </w:rPr>
        <w:t xml:space="preserve">2) Bir yerde kurulan çimento fabrikasının çevresinde zamanla ağaçlar kurumaya,sular kirlenmeye başlamıştır.Yukarıdaki metinden  aşağıdakilerden hangisi </w:t>
      </w:r>
      <w:r w:rsidRPr="005E4A52">
        <w:rPr>
          <w:rFonts w:ascii="Times New Roman" w:hAnsi="Times New Roman"/>
          <w:b/>
          <w:sz w:val="24"/>
          <w:szCs w:val="24"/>
          <w:u w:val="single"/>
        </w:rPr>
        <w:t>çıkarılamaz</w:t>
      </w:r>
      <w:r w:rsidRPr="005E4A52">
        <w:rPr>
          <w:rFonts w:ascii="Times New Roman" w:hAnsi="Times New Roman"/>
          <w:b/>
          <w:sz w:val="24"/>
          <w:szCs w:val="24"/>
        </w:rPr>
        <w:t>?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A) Fabrika çevre kirliliği için tedbir almamıştır.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B) Çevre kirliliği ağaçların yetişmesini engellemiştir.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C) Fabrikalardan çıkan atıklar çevreyi kirletmektedir.</w:t>
      </w:r>
    </w:p>
    <w:p w:rsidR="000E0F5D" w:rsidRPr="005E4A52" w:rsidRDefault="000E0F5D" w:rsidP="008F1EAE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D) Teknolojik gelişmeler her zaman zararlı olmuştur.</w:t>
      </w:r>
    </w:p>
    <w:p w:rsidR="000E0F5D" w:rsidRPr="005E4A52" w:rsidRDefault="000E0F5D" w:rsidP="008F1EAE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22" o:spid="_x0000_s1030" type="#_x0000_t75" style="position:absolute;margin-left:183.65pt;margin-top:56.15pt;width:72.1pt;height:43.6pt;z-index:25165926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21" o:spid="_x0000_s1031" type="#_x0000_t75" style="position:absolute;margin-left:129.15pt;margin-top:48.55pt;width:39.4pt;height:45.25pt;z-index:-251658240;visibility:visible">
            <v:imagedata r:id="rId9" o:title=""/>
          </v:shape>
        </w:pict>
      </w:r>
      <w:r w:rsidRPr="005E4A52">
        <w:rPr>
          <w:rFonts w:ascii="Times New Roman" w:hAnsi="Times New Roman"/>
          <w:b/>
          <w:sz w:val="24"/>
          <w:szCs w:val="24"/>
        </w:rPr>
        <w:t>3)</w:t>
      </w:r>
      <w:r w:rsidRPr="005E4A52">
        <w:rPr>
          <w:rFonts w:ascii="Times New Roman" w:hAnsi="Times New Roman"/>
          <w:sz w:val="24"/>
          <w:szCs w:val="24"/>
        </w:rPr>
        <w:t xml:space="preserve"> </w:t>
      </w:r>
      <w:r w:rsidRPr="005E4A52">
        <w:rPr>
          <w:rFonts w:ascii="Times New Roman" w:hAnsi="Times New Roman"/>
          <w:b/>
          <w:sz w:val="24"/>
          <w:szCs w:val="24"/>
        </w:rPr>
        <w:t xml:space="preserve">Aşağıdakilerden hangisi telefon icat edilmeden Önce insanların bir biriyle  haberleşmek için kullandıkları yöntemlerden </w:t>
      </w:r>
      <w:r w:rsidRPr="005E4A52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5E4A52">
        <w:rPr>
          <w:rFonts w:ascii="Times New Roman" w:hAnsi="Times New Roman"/>
          <w:b/>
          <w:sz w:val="24"/>
          <w:szCs w:val="24"/>
        </w:rPr>
        <w:t>?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A) Dumanla haberleşme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B) Posta güvercini ile haberleşme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C) İnternetle haberleşme</w:t>
      </w:r>
    </w:p>
    <w:p w:rsidR="000E0F5D" w:rsidRPr="005E4A52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D) Boru sesiyle haberleşme</w:t>
      </w:r>
    </w:p>
    <w:p w:rsidR="000E0F5D" w:rsidRPr="005E4A52" w:rsidRDefault="000E0F5D" w:rsidP="008F1EA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oundrect id="_x0000_s1032" style="position:absolute;margin-left:-3.5pt;margin-top:3.6pt;width:180pt;height:45pt;z-index:251660288" arcsize="10923f" fillcolor="#ff9" strokecolor="red">
            <v:textbox style="mso-next-textbox:#_x0000_s1032">
              <w:txbxContent>
                <w:p w:rsidR="000E0F5D" w:rsidRPr="005E4A52" w:rsidRDefault="000E0F5D" w:rsidP="008F1EAE">
                  <w:pPr>
                    <w:rPr>
                      <w:rFonts w:ascii="Times New Roman" w:hAnsi="Times New Roman"/>
                      <w:color w:val="0000FF"/>
                    </w:rPr>
                  </w:pPr>
                  <w:r w:rsidRPr="005E4A52">
                    <w:rPr>
                      <w:rFonts w:ascii="Times New Roman" w:hAnsi="Times New Roman"/>
                      <w:color w:val="0000FF"/>
                    </w:rPr>
                    <w:t>Bilinçli bir tüketici ihtiyaç için alışverişe çıktığında ........</w:t>
                  </w:r>
                </w:p>
                <w:p w:rsidR="000E0F5D" w:rsidRDefault="000E0F5D" w:rsidP="008F1EAE"/>
              </w:txbxContent>
            </v:textbox>
          </v:roundrect>
        </w:pict>
      </w:r>
    </w:p>
    <w:p w:rsidR="000E0F5D" w:rsidRPr="005E4A52" w:rsidRDefault="000E0F5D" w:rsidP="008F1EAE">
      <w:pPr>
        <w:rPr>
          <w:rFonts w:ascii="Times New Roman" w:hAnsi="Times New Roman"/>
          <w:b/>
          <w:sz w:val="24"/>
          <w:szCs w:val="24"/>
        </w:rPr>
      </w:pP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sz w:val="24"/>
          <w:szCs w:val="24"/>
        </w:rPr>
        <w:t>4)</w:t>
      </w:r>
      <w:r w:rsidRPr="005E4A52">
        <w:rPr>
          <w:rFonts w:ascii="Times New Roman" w:hAnsi="Times New Roman"/>
          <w:sz w:val="24"/>
          <w:szCs w:val="24"/>
        </w:rPr>
        <w:t xml:space="preserve"> </w:t>
      </w:r>
      <w:r w:rsidRPr="005E4A52">
        <w:rPr>
          <w:rFonts w:ascii="Times New Roman" w:hAnsi="Times New Roman"/>
          <w:b/>
          <w:sz w:val="24"/>
          <w:szCs w:val="24"/>
        </w:rPr>
        <w:t>Yukarıdaki cümleyi en iyi şekilde tamamlayan ifade aşağıdakilerden hangisidir?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A) yanına ihtiyaç listesi almaz.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B) önce sevdiği şeyleri alır.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C) ürünlerde TSE damgası arar.</w:t>
      </w:r>
    </w:p>
    <w:p w:rsidR="000E0F5D" w:rsidRPr="005E4A52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D) en beğendiği reklama göre alır.</w:t>
      </w:r>
    </w:p>
    <w:p w:rsidR="000E0F5D" w:rsidRPr="005E4A52" w:rsidRDefault="000E0F5D" w:rsidP="005E4A52">
      <w:pPr>
        <w:pStyle w:val="NoSpacing"/>
        <w:tabs>
          <w:tab w:val="left" w:pos="426"/>
        </w:tabs>
        <w:rPr>
          <w:rFonts w:ascii="Times New Roman" w:hAnsi="Times New Roman"/>
          <w:b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 </w:t>
      </w:r>
      <w:r w:rsidRPr="00CA137A">
        <w:rPr>
          <w:rFonts w:ascii="Times New Roman" w:hAnsi="Times New Roman"/>
          <w:b/>
          <w:sz w:val="24"/>
          <w:szCs w:val="24"/>
        </w:rPr>
        <w:t>5</w:t>
      </w:r>
      <w:r w:rsidRPr="005E4A52">
        <w:rPr>
          <w:rFonts w:ascii="Times New Roman" w:hAnsi="Times New Roman"/>
          <w:b/>
          <w:sz w:val="24"/>
          <w:szCs w:val="24"/>
        </w:rPr>
        <w:t>)“</w:t>
      </w:r>
      <w:r w:rsidRPr="005E4A52">
        <w:rPr>
          <w:rFonts w:ascii="Times New Roman" w:hAnsi="Times New Roman"/>
          <w:b/>
          <w:bCs/>
          <w:iCs/>
          <w:sz w:val="24"/>
          <w:szCs w:val="24"/>
        </w:rPr>
        <w:t>Miladi takvimin başlangıcı ………………………………… doğumudur. Hicri takvimin başlangıcı ise …………………… ……………………… Mekke’den Medine’ye göç etmesidir.</w:t>
      </w:r>
      <w:r w:rsidRPr="005E4A52">
        <w:rPr>
          <w:rFonts w:ascii="Times New Roman" w:hAnsi="Times New Roman"/>
          <w:b/>
          <w:sz w:val="24"/>
          <w:szCs w:val="24"/>
        </w:rPr>
        <w:t>”</w:t>
      </w:r>
    </w:p>
    <w:p w:rsidR="000E0F5D" w:rsidRPr="005E4A52" w:rsidRDefault="000E0F5D" w:rsidP="005E4A52">
      <w:pPr>
        <w:pStyle w:val="NoSpacing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Boşluklar sırasıyla en uygun nasıl doldurulmalıdır?</w:t>
      </w:r>
    </w:p>
    <w:p w:rsidR="000E0F5D" w:rsidRPr="005E4A52" w:rsidRDefault="000E0F5D" w:rsidP="005E4A52">
      <w:pPr>
        <w:pStyle w:val="NoSpacing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Hz. İbrahim’in – Hz. Muhammed’in </w:t>
      </w:r>
    </w:p>
    <w:p w:rsidR="000E0F5D" w:rsidRPr="005E4A52" w:rsidRDefault="000E0F5D" w:rsidP="005E4A52">
      <w:pPr>
        <w:pStyle w:val="NoSpacing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Hz. İsa’nın – Hz. Muhammed’in </w:t>
      </w:r>
    </w:p>
    <w:p w:rsidR="000E0F5D" w:rsidRPr="005E4A52" w:rsidRDefault="000E0F5D" w:rsidP="005E4A52">
      <w:pPr>
        <w:pStyle w:val="NoSpacing"/>
        <w:tabs>
          <w:tab w:val="left" w:pos="284"/>
          <w:tab w:val="left" w:pos="2694"/>
        </w:tabs>
        <w:rPr>
          <w:rFonts w:ascii="Times New Roman" w:hAnsi="Times New Roman"/>
          <w:bCs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Hz. İsa’nın – Hz. İbrahim’in</w:t>
      </w:r>
    </w:p>
    <w:p w:rsidR="000E0F5D" w:rsidRPr="005E4A52" w:rsidRDefault="000E0F5D" w:rsidP="00A735D9">
      <w:pPr>
        <w:pStyle w:val="NoSpacing"/>
        <w:tabs>
          <w:tab w:val="left" w:pos="284"/>
          <w:tab w:val="left" w:pos="2694"/>
        </w:tabs>
        <w:spacing w:after="12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D)  </w:t>
      </w:r>
      <w:r w:rsidRPr="005E4A52">
        <w:rPr>
          <w:rFonts w:ascii="Times New Roman" w:hAnsi="Times New Roman"/>
          <w:sz w:val="24"/>
          <w:szCs w:val="24"/>
        </w:rPr>
        <w:t>Hz. Muhammed’in – Hz. İsa’nın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sz w:val="24"/>
          <w:szCs w:val="24"/>
        </w:rPr>
        <w:t>6) Kerem aldığı ürün arızalı çıkan arkadaşına ne yapmasını söylemelidir?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5" o:spid="_x0000_s1033" type="#_x0000_t75" style="position:absolute;margin-left:-25.8pt;margin-top:1.65pt;width:92.15pt;height:66pt;z-index:251661312;visibility:visible">
            <v:imagedata r:id="rId10" o:title=""/>
            <w10:wrap type="square"/>
          </v:shape>
        </w:pict>
      </w:r>
      <w:r w:rsidRPr="005E4A52">
        <w:rPr>
          <w:rFonts w:ascii="Times New Roman" w:hAnsi="Times New Roman"/>
          <w:sz w:val="24"/>
          <w:szCs w:val="24"/>
        </w:rPr>
        <w:t>A) Ürünü kendin tamir etmeye çalış.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B) Ürünü satan kişiyle                 tartışarak ürünü geri ver.</w:t>
      </w:r>
    </w:p>
    <w:p w:rsidR="000E0F5D" w:rsidRPr="005E4A52" w:rsidRDefault="000E0F5D" w:rsidP="005E4A52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C) Hiç uğraşma çöpe gitsin.</w:t>
      </w:r>
    </w:p>
    <w:p w:rsidR="000E0F5D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 xml:space="preserve">        D) Gerekli yerler dilekçe vererek hakkını ara.</w:t>
      </w:r>
    </w:p>
    <w:p w:rsidR="000E0F5D" w:rsidRPr="005E4A52" w:rsidRDefault="000E0F5D" w:rsidP="005E4A52">
      <w:pPr>
        <w:spacing w:after="0"/>
        <w:rPr>
          <w:rFonts w:ascii="Times New Roman" w:hAnsi="Times New Roman"/>
        </w:rPr>
      </w:pPr>
      <w:r w:rsidRPr="005E4A52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A52">
        <w:rPr>
          <w:rFonts w:ascii="Times New Roman" w:hAnsi="Times New Roman"/>
          <w:sz w:val="24"/>
          <w:szCs w:val="24"/>
        </w:rPr>
        <w:t>“</w:t>
      </w:r>
      <w:r w:rsidRPr="005E4A52">
        <w:rPr>
          <w:rFonts w:ascii="Times New Roman" w:hAnsi="Times New Roman"/>
          <w:b/>
          <w:bCs/>
        </w:rPr>
        <w:t>projeksiyon – televizyon – otomobil</w:t>
      </w:r>
      <w:r>
        <w:rPr>
          <w:rFonts w:ascii="Times New Roman" w:hAnsi="Times New Roman"/>
          <w:b/>
          <w:bCs/>
        </w:rPr>
        <w:t>-</w:t>
      </w:r>
      <w:r w:rsidRPr="005E4A52">
        <w:rPr>
          <w:rFonts w:ascii="Times New Roman" w:hAnsi="Times New Roman"/>
          <w:b/>
          <w:bCs/>
        </w:rPr>
        <w:t>steteskop”</w:t>
      </w:r>
    </w:p>
    <w:p w:rsidR="000E0F5D" w:rsidRPr="005E4A52" w:rsidRDefault="000E0F5D" w:rsidP="005E4A52">
      <w:pPr>
        <w:pStyle w:val="NoSpacing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Yukarıdakiler sırası ile hangi teknolojik kullanım alanlarına aittir?</w:t>
      </w:r>
    </w:p>
    <w:p w:rsidR="000E0F5D" w:rsidRPr="005E4A52" w:rsidRDefault="000E0F5D" w:rsidP="005E4A52">
      <w:pPr>
        <w:pStyle w:val="NoSpacing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sağlık – iletişim – ulaşım – eğitim </w:t>
      </w:r>
    </w:p>
    <w:p w:rsidR="000E0F5D" w:rsidRPr="005E4A52" w:rsidRDefault="000E0F5D" w:rsidP="005E4A52">
      <w:pPr>
        <w:pStyle w:val="NoSpacing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eğitim – iletişim – sağlık – ulaşım </w:t>
      </w:r>
    </w:p>
    <w:p w:rsidR="000E0F5D" w:rsidRPr="005E4A52" w:rsidRDefault="000E0F5D" w:rsidP="005E4A52">
      <w:pPr>
        <w:pStyle w:val="NoSpacing"/>
        <w:tabs>
          <w:tab w:val="left" w:pos="284"/>
          <w:tab w:val="left" w:pos="2694"/>
        </w:tabs>
        <w:rPr>
          <w:rFonts w:ascii="Times New Roman" w:hAnsi="Times New Roman"/>
          <w:b/>
          <w:bCs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sağlık – ulaşım – iletişim – eğitim</w:t>
      </w:r>
    </w:p>
    <w:p w:rsidR="000E0F5D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D)  </w:t>
      </w:r>
      <w:r w:rsidRPr="005E4A52">
        <w:rPr>
          <w:rFonts w:ascii="Times New Roman" w:hAnsi="Times New Roman"/>
          <w:sz w:val="24"/>
          <w:szCs w:val="24"/>
        </w:rPr>
        <w:t>eğitim – iletişim – ulaşım – sağlık</w:t>
      </w:r>
    </w:p>
    <w:p w:rsidR="000E0F5D" w:rsidRDefault="000E0F5D" w:rsidP="00A735D9">
      <w:pPr>
        <w:spacing w:after="0"/>
        <w:rPr>
          <w:rFonts w:ascii="Times New Roman" w:hAnsi="Times New Roman"/>
          <w:b/>
          <w:sz w:val="24"/>
          <w:szCs w:val="24"/>
        </w:rPr>
      </w:pPr>
      <w:r w:rsidRPr="00C47FBD">
        <w:rPr>
          <w:rFonts w:ascii="Times New Roman" w:hAnsi="Times New Roman"/>
          <w:b/>
          <w:sz w:val="24"/>
          <w:szCs w:val="24"/>
        </w:rPr>
        <w:t xml:space="preserve">8)Aşağıdakilerden hangisi alınan bir ürünün belirlenen </w:t>
      </w:r>
      <w:r>
        <w:rPr>
          <w:rFonts w:ascii="Times New Roman" w:hAnsi="Times New Roman"/>
          <w:b/>
          <w:sz w:val="24"/>
          <w:szCs w:val="24"/>
        </w:rPr>
        <w:t xml:space="preserve">süre içinde oluşan arızalarının </w:t>
      </w:r>
      <w:r w:rsidRPr="00C47FBD">
        <w:rPr>
          <w:rFonts w:ascii="Times New Roman" w:hAnsi="Times New Roman"/>
          <w:b/>
          <w:sz w:val="24"/>
          <w:szCs w:val="24"/>
        </w:rPr>
        <w:t>üretici firma tarafından onarılacağını belirtir?</w:t>
      </w:r>
    </w:p>
    <w:p w:rsidR="000E0F5D" w:rsidRPr="00A735D9" w:rsidRDefault="000E0F5D" w:rsidP="00A735D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A)Garanti belgesi     C)</w:t>
      </w:r>
      <w:r w:rsidRPr="00C47F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Satış fişi</w:t>
      </w:r>
    </w:p>
    <w:p w:rsidR="000E0F5D" w:rsidRDefault="000E0F5D" w:rsidP="00C47F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B)Fatura                   D)</w:t>
      </w:r>
      <w:r w:rsidRPr="00C47F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Kullanım klavuzu</w:t>
      </w:r>
    </w:p>
    <w:p w:rsidR="000E0F5D" w:rsidRPr="00C47FBD" w:rsidRDefault="000E0F5D" w:rsidP="00C47FBD">
      <w:pPr>
        <w:spacing w:after="0"/>
        <w:rPr>
          <w:rFonts w:ascii="Times New Roman" w:hAnsi="Times New Roman"/>
          <w:b/>
          <w:sz w:val="24"/>
          <w:szCs w:val="24"/>
        </w:rPr>
      </w:pPr>
      <w:r w:rsidRPr="00C47FBD">
        <w:rPr>
          <w:rFonts w:ascii="Times New Roman" w:hAnsi="Times New Roman"/>
          <w:b/>
          <w:sz w:val="24"/>
          <w:szCs w:val="24"/>
        </w:rPr>
        <w:t>9)Aşağıda verilen hammadde-ürün eşleştirmelerinden hangisi yanlıştır?</w:t>
      </w:r>
    </w:p>
    <w:p w:rsidR="000E0F5D" w:rsidRDefault="000E0F5D" w:rsidP="00C47FBD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I- Buğday→ Ekmek           II-Ağaç  →   Kağıt</w:t>
      </w:r>
    </w:p>
    <w:p w:rsidR="000E0F5D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III-Pamuk→Cam                VI-Süt→Peynir</w:t>
      </w:r>
    </w:p>
    <w:p w:rsidR="000E0F5D" w:rsidRDefault="000E0F5D" w:rsidP="00A735D9">
      <w:pPr>
        <w:pStyle w:val="ListParagraph"/>
        <w:numPr>
          <w:ilvl w:val="0"/>
          <w:numId w:val="5"/>
        </w:num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         </w:t>
      </w:r>
      <w:r w:rsidRPr="00C47FBD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II          </w:t>
      </w:r>
      <w:r w:rsidRPr="00C47FB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III         </w:t>
      </w:r>
      <w:r w:rsidRPr="00C47FB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VI</w:t>
      </w:r>
    </w:p>
    <w:p w:rsidR="000E0F5D" w:rsidRPr="00632A16" w:rsidRDefault="000E0F5D" w:rsidP="00632A16">
      <w:pPr>
        <w:spacing w:after="0"/>
        <w:rPr>
          <w:rFonts w:ascii="Times New Roman" w:hAnsi="Times New Roman"/>
          <w:b/>
          <w:sz w:val="24"/>
          <w:szCs w:val="24"/>
        </w:rPr>
      </w:pPr>
      <w:r w:rsidRPr="00632A16">
        <w:rPr>
          <w:rFonts w:ascii="Times New Roman" w:hAnsi="Times New Roman"/>
          <w:b/>
          <w:sz w:val="24"/>
          <w:szCs w:val="24"/>
        </w:rPr>
        <w:t>10)Toplumlarda farklı meslek dallarının oluşmasının sebebi aşağıdakilerden hangisidir?</w:t>
      </w:r>
    </w:p>
    <w:p w:rsidR="000E0F5D" w:rsidRDefault="000E0F5D" w:rsidP="00632A1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Toplumda iş bölümünün gerekliliği</w:t>
      </w:r>
    </w:p>
    <w:p w:rsidR="000E0F5D" w:rsidRDefault="000E0F5D" w:rsidP="00632A1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B)İnsanların çalışma isteği</w:t>
      </w:r>
    </w:p>
    <w:p w:rsidR="000E0F5D" w:rsidRDefault="000E0F5D" w:rsidP="00632A1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C)İnsanların para kazanma isteği</w:t>
      </w:r>
    </w:p>
    <w:p w:rsidR="000E0F5D" w:rsidRDefault="000E0F5D" w:rsidP="00622121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D)İnsanların boz vakitlerini geçirme isteği </w:t>
      </w:r>
    </w:p>
    <w:p w:rsidR="000E0F5D" w:rsidRPr="00632A16" w:rsidRDefault="000E0F5D" w:rsidP="00A735D9">
      <w:pPr>
        <w:spacing w:after="0"/>
        <w:rPr>
          <w:rFonts w:ascii="Times New Roman" w:hAnsi="Times New Roman"/>
          <w:b/>
          <w:sz w:val="24"/>
          <w:szCs w:val="24"/>
        </w:rPr>
      </w:pPr>
      <w:r w:rsidRPr="00632A16">
        <w:rPr>
          <w:rFonts w:ascii="Times New Roman" w:hAnsi="Times New Roman"/>
          <w:b/>
          <w:sz w:val="24"/>
          <w:szCs w:val="24"/>
        </w:rPr>
        <w:t>11)Aşağıdakilerden hang</w:t>
      </w:r>
      <w:r>
        <w:rPr>
          <w:rFonts w:ascii="Times New Roman" w:hAnsi="Times New Roman"/>
          <w:b/>
          <w:sz w:val="24"/>
          <w:szCs w:val="24"/>
        </w:rPr>
        <w:t xml:space="preserve">isi temel </w:t>
      </w:r>
      <w:r w:rsidRPr="00632A16">
        <w:rPr>
          <w:rFonts w:ascii="Times New Roman" w:hAnsi="Times New Roman"/>
          <w:b/>
          <w:sz w:val="24"/>
          <w:szCs w:val="24"/>
        </w:rPr>
        <w:t>ihtiyaç</w:t>
      </w:r>
      <w:r>
        <w:rPr>
          <w:rFonts w:ascii="Times New Roman" w:hAnsi="Times New Roman"/>
          <w:b/>
          <w:sz w:val="24"/>
          <w:szCs w:val="24"/>
        </w:rPr>
        <w:t>-</w:t>
      </w:r>
      <w:r w:rsidRPr="00632A16">
        <w:rPr>
          <w:rFonts w:ascii="Times New Roman" w:hAnsi="Times New Roman"/>
          <w:b/>
          <w:sz w:val="24"/>
          <w:szCs w:val="24"/>
        </w:rPr>
        <w:t>larımızdan biridir?</w:t>
      </w:r>
    </w:p>
    <w:p w:rsidR="000E0F5D" w:rsidRDefault="000E0F5D" w:rsidP="00A735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A)Seyahat etmek    C)Bilgisayar almak</w:t>
      </w:r>
    </w:p>
    <w:p w:rsidR="000E0F5D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B)Barınmak            D)</w:t>
      </w:r>
      <w:r w:rsidRPr="00632A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Pahalı giyinmek</w:t>
      </w:r>
    </w:p>
    <w:p w:rsidR="000E0F5D" w:rsidRPr="00A735D9" w:rsidRDefault="000E0F5D" w:rsidP="00622121">
      <w:pPr>
        <w:spacing w:after="240"/>
        <w:rPr>
          <w:rFonts w:ascii="Times New Roman" w:hAnsi="Times New Roman"/>
          <w:b/>
          <w:sz w:val="24"/>
          <w:szCs w:val="24"/>
        </w:rPr>
      </w:pPr>
      <w:r w:rsidRPr="00A735D9">
        <w:rPr>
          <w:rFonts w:ascii="Times New Roman" w:hAnsi="Times New Roman"/>
          <w:b/>
          <w:sz w:val="24"/>
          <w:szCs w:val="24"/>
        </w:rPr>
        <w:t>12)Hangi seçenekte ihtiyaç meslek eşleştirme-lerinde yanlışlık yapılmıştır?</w:t>
      </w:r>
    </w:p>
    <w:p w:rsidR="000E0F5D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Sağlık-Doktor            C)Güvenlik-Polis</w:t>
      </w:r>
    </w:p>
    <w:p w:rsidR="000E0F5D" w:rsidRDefault="000E0F5D" w:rsidP="00622121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B)Giyim-Öğretmenlik     D)Temizlik- Hizmetli</w:t>
      </w:r>
    </w:p>
    <w:p w:rsidR="000E0F5D" w:rsidRPr="00622121" w:rsidRDefault="000E0F5D" w:rsidP="00622121">
      <w:pPr>
        <w:spacing w:after="0"/>
        <w:rPr>
          <w:rFonts w:ascii="Times New Roman" w:hAnsi="Times New Roman"/>
          <w:b/>
          <w:sz w:val="24"/>
          <w:szCs w:val="24"/>
        </w:rPr>
      </w:pPr>
      <w:r w:rsidRPr="00622121">
        <w:rPr>
          <w:rFonts w:ascii="Times New Roman" w:hAnsi="Times New Roman"/>
          <w:b/>
          <w:sz w:val="24"/>
          <w:szCs w:val="24"/>
        </w:rPr>
        <w:t>13)Aşağıdakilerden hangisi bir ürünü satın alırken dikkat etmemiz gereken unsurlardan biri değildir?</w:t>
      </w:r>
    </w:p>
    <w:p w:rsidR="000E0F5D" w:rsidRDefault="000E0F5D" w:rsidP="00A735D9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Garanti belgesi       C) Son kullanma tarihi</w:t>
      </w:r>
    </w:p>
    <w:p w:rsidR="000E0F5D" w:rsidRDefault="000E0F5D" w:rsidP="00622121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TSE damgası          D) Ambalaj rengi</w:t>
      </w:r>
    </w:p>
    <w:p w:rsidR="000E0F5D" w:rsidRDefault="000E0F5D" w:rsidP="00622121">
      <w:pPr>
        <w:spacing w:after="120"/>
        <w:rPr>
          <w:rFonts w:ascii="Times New Roman" w:hAnsi="Times New Roman"/>
          <w:sz w:val="24"/>
          <w:szCs w:val="24"/>
        </w:rPr>
      </w:pPr>
      <w:r w:rsidRPr="00622121">
        <w:rPr>
          <w:rFonts w:ascii="Times New Roman" w:hAnsi="Times New Roman"/>
          <w:b/>
          <w:sz w:val="24"/>
          <w:szCs w:val="24"/>
        </w:rPr>
        <w:t>14)</w:t>
      </w:r>
      <w:r>
        <w:rPr>
          <w:rFonts w:ascii="Times New Roman" w:hAnsi="Times New Roman"/>
          <w:sz w:val="24"/>
          <w:szCs w:val="24"/>
        </w:rPr>
        <w:t xml:space="preserve"> “Önceden tarlalar sabanla sürülürken teknolojinin gelişmesiyle hayatımıza ……………. girmiştir.”</w:t>
      </w:r>
    </w:p>
    <w:p w:rsidR="000E0F5D" w:rsidRDefault="000E0F5D" w:rsidP="00622121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622121">
        <w:rPr>
          <w:rFonts w:ascii="Times New Roman" w:hAnsi="Times New Roman"/>
          <w:b/>
          <w:sz w:val="24"/>
          <w:szCs w:val="24"/>
        </w:rPr>
        <w:t>Yukar</w:t>
      </w:r>
      <w:r>
        <w:rPr>
          <w:rFonts w:ascii="Times New Roman" w:hAnsi="Times New Roman"/>
          <w:b/>
          <w:sz w:val="24"/>
          <w:szCs w:val="24"/>
        </w:rPr>
        <w:t>ı</w:t>
      </w:r>
      <w:r w:rsidRPr="00622121">
        <w:rPr>
          <w:rFonts w:ascii="Times New Roman" w:hAnsi="Times New Roman"/>
          <w:b/>
          <w:sz w:val="24"/>
          <w:szCs w:val="24"/>
        </w:rPr>
        <w:t>daki cümlede boş bırakılan yer aşağıdakilerin hangisiyle tamamlanmalıdır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0E0F5D" w:rsidRPr="00622121" w:rsidRDefault="000E0F5D" w:rsidP="0062212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traktör                   </w:t>
      </w:r>
      <w:r>
        <w:rPr>
          <w:rFonts w:ascii="Times New Roman" w:hAnsi="Times New Roman"/>
          <w:b/>
          <w:sz w:val="24"/>
          <w:szCs w:val="24"/>
        </w:rPr>
        <w:t xml:space="preserve"> C) </w:t>
      </w:r>
      <w:r>
        <w:rPr>
          <w:rFonts w:ascii="Times New Roman" w:hAnsi="Times New Roman"/>
          <w:sz w:val="24"/>
          <w:szCs w:val="24"/>
        </w:rPr>
        <w:t>uçak</w:t>
      </w:r>
    </w:p>
    <w:p w:rsidR="000E0F5D" w:rsidRPr="00622121" w:rsidRDefault="000E0F5D" w:rsidP="0062212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gemi</w:t>
      </w:r>
      <w:r>
        <w:rPr>
          <w:rFonts w:ascii="Times New Roman" w:hAnsi="Times New Roman"/>
          <w:b/>
          <w:sz w:val="24"/>
          <w:szCs w:val="24"/>
        </w:rPr>
        <w:t xml:space="preserve">                        D) </w:t>
      </w:r>
      <w:r>
        <w:rPr>
          <w:rFonts w:ascii="Times New Roman" w:hAnsi="Times New Roman"/>
          <w:sz w:val="24"/>
          <w:szCs w:val="24"/>
        </w:rPr>
        <w:t>tren</w:t>
      </w:r>
    </w:p>
    <w:p w:rsidR="000E0F5D" w:rsidRDefault="000E0F5D" w:rsidP="00632A16">
      <w:pPr>
        <w:rPr>
          <w:rFonts w:ascii="Times New Roman" w:hAnsi="Times New Roman"/>
          <w:sz w:val="24"/>
          <w:szCs w:val="24"/>
        </w:rPr>
      </w:pPr>
    </w:p>
    <w:p w:rsidR="000E0F5D" w:rsidRPr="005E4A52" w:rsidRDefault="000E0F5D" w:rsidP="002B34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121">
        <w:rPr>
          <w:rFonts w:ascii="Times New Roman" w:hAnsi="Times New Roman"/>
          <w:b/>
          <w:sz w:val="24"/>
          <w:szCs w:val="24"/>
        </w:rPr>
        <w:t>Not</w:t>
      </w:r>
      <w:r>
        <w:rPr>
          <w:rFonts w:ascii="Times New Roman" w:hAnsi="Times New Roman"/>
          <w:sz w:val="24"/>
          <w:szCs w:val="24"/>
        </w:rPr>
        <w:t>:Sınav süresi 40 dakikadır.Başarılar dilerim.</w:t>
      </w:r>
    </w:p>
    <w:p w:rsidR="000E0F5D" w:rsidRPr="005E4A52" w:rsidRDefault="000E0F5D" w:rsidP="002B34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F5D" w:rsidRPr="005E4A52" w:rsidRDefault="000E0F5D" w:rsidP="006221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F5D" w:rsidRDefault="000E0F5D" w:rsidP="00622121">
      <w:pPr>
        <w:spacing w:after="0" w:line="240" w:lineRule="auto"/>
        <w:ind w:left="-180"/>
        <w:jc w:val="right"/>
        <w:rPr>
          <w:rFonts w:ascii="Times New Roman" w:hAnsi="Times New Roman"/>
          <w:sz w:val="24"/>
          <w:szCs w:val="24"/>
        </w:rPr>
      </w:pPr>
      <w:hyperlink r:id="rId11" w:history="1">
        <w:r>
          <w:rPr>
            <w:rStyle w:val="Hyperlink"/>
          </w:rPr>
          <w:t>www.sorubak.com</w:t>
        </w:r>
      </w:hyperlink>
    </w:p>
    <w:p w:rsidR="000E0F5D" w:rsidRDefault="000E0F5D" w:rsidP="00622121">
      <w:pPr>
        <w:spacing w:after="0" w:line="240" w:lineRule="auto"/>
        <w:ind w:left="-180"/>
        <w:jc w:val="right"/>
        <w:rPr>
          <w:rFonts w:ascii="Times New Roman" w:hAnsi="Times New Roman"/>
          <w:sz w:val="24"/>
          <w:szCs w:val="24"/>
        </w:rPr>
      </w:pPr>
    </w:p>
    <w:p w:rsidR="000E0F5D" w:rsidRPr="00622121" w:rsidRDefault="000E0F5D" w:rsidP="00622121">
      <w:pPr>
        <w:spacing w:after="0" w:line="240" w:lineRule="auto"/>
        <w:ind w:left="-180"/>
        <w:jc w:val="right"/>
        <w:rPr>
          <w:rFonts w:ascii="Monotype Corsiva" w:hAnsi="Monotype Corsiva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22121">
        <w:rPr>
          <w:rFonts w:ascii="Monotype Corsiva" w:hAnsi="Monotype Corsiva"/>
          <w:b/>
          <w:i/>
          <w:sz w:val="28"/>
          <w:szCs w:val="28"/>
        </w:rPr>
        <w:t>Ümit AKKAYA</w:t>
      </w:r>
    </w:p>
    <w:p w:rsidR="000E0F5D" w:rsidRPr="00622121" w:rsidRDefault="000E0F5D" w:rsidP="00622121">
      <w:pPr>
        <w:spacing w:after="0" w:line="240" w:lineRule="auto"/>
        <w:ind w:left="-180"/>
        <w:jc w:val="right"/>
        <w:rPr>
          <w:rFonts w:ascii="Monotype Corsiva" w:hAnsi="Monotype Corsiva"/>
          <w:b/>
          <w:i/>
          <w:sz w:val="28"/>
          <w:szCs w:val="28"/>
        </w:rPr>
      </w:pPr>
      <w:r w:rsidRPr="00622121">
        <w:rPr>
          <w:rFonts w:ascii="Monotype Corsiva" w:hAnsi="Monotype Corsiva"/>
          <w:b/>
          <w:i/>
          <w:sz w:val="28"/>
          <w:szCs w:val="28"/>
        </w:rPr>
        <w:t>4/A Sınıf Öğretmeni</w:t>
      </w:r>
    </w:p>
    <w:sectPr w:rsidR="000E0F5D" w:rsidRPr="00622121" w:rsidSect="00BB02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6A39"/>
    <w:multiLevelType w:val="hybridMultilevel"/>
    <w:tmpl w:val="020AA6F6"/>
    <w:lvl w:ilvl="0" w:tplc="A210DD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35AEF"/>
    <w:multiLevelType w:val="hybridMultilevel"/>
    <w:tmpl w:val="B90A631C"/>
    <w:lvl w:ilvl="0" w:tplc="92C6213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31704486"/>
    <w:multiLevelType w:val="hybridMultilevel"/>
    <w:tmpl w:val="F536E1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5756340D"/>
    <w:multiLevelType w:val="hybridMultilevel"/>
    <w:tmpl w:val="04F2FA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74C"/>
    <w:rsid w:val="00097085"/>
    <w:rsid w:val="000A3FFD"/>
    <w:rsid w:val="000E0F5D"/>
    <w:rsid w:val="00156B0D"/>
    <w:rsid w:val="001C5CE0"/>
    <w:rsid w:val="001E4F6C"/>
    <w:rsid w:val="0024188F"/>
    <w:rsid w:val="00246D45"/>
    <w:rsid w:val="002B2AC9"/>
    <w:rsid w:val="002B34E7"/>
    <w:rsid w:val="002C3AF1"/>
    <w:rsid w:val="002F794A"/>
    <w:rsid w:val="00302EF9"/>
    <w:rsid w:val="00306690"/>
    <w:rsid w:val="00314783"/>
    <w:rsid w:val="00343829"/>
    <w:rsid w:val="00354081"/>
    <w:rsid w:val="0035474C"/>
    <w:rsid w:val="003A358C"/>
    <w:rsid w:val="003E577A"/>
    <w:rsid w:val="00445FC4"/>
    <w:rsid w:val="004576C2"/>
    <w:rsid w:val="0046319E"/>
    <w:rsid w:val="005010B9"/>
    <w:rsid w:val="00535B90"/>
    <w:rsid w:val="005E4A52"/>
    <w:rsid w:val="00622121"/>
    <w:rsid w:val="00632A16"/>
    <w:rsid w:val="006714F5"/>
    <w:rsid w:val="007E70E4"/>
    <w:rsid w:val="0081317E"/>
    <w:rsid w:val="008B5F58"/>
    <w:rsid w:val="008C6CA5"/>
    <w:rsid w:val="008E478C"/>
    <w:rsid w:val="008E6626"/>
    <w:rsid w:val="008F1EAE"/>
    <w:rsid w:val="008F61D2"/>
    <w:rsid w:val="0095084D"/>
    <w:rsid w:val="00A60BC9"/>
    <w:rsid w:val="00A735D9"/>
    <w:rsid w:val="00A9794A"/>
    <w:rsid w:val="00AF58D4"/>
    <w:rsid w:val="00BB0242"/>
    <w:rsid w:val="00BB58D5"/>
    <w:rsid w:val="00C111D4"/>
    <w:rsid w:val="00C47FBD"/>
    <w:rsid w:val="00C92940"/>
    <w:rsid w:val="00CA137A"/>
    <w:rsid w:val="00CF3330"/>
    <w:rsid w:val="00D03090"/>
    <w:rsid w:val="00D7706B"/>
    <w:rsid w:val="00D86C7C"/>
    <w:rsid w:val="00DA4BBA"/>
    <w:rsid w:val="00E55EEC"/>
    <w:rsid w:val="00EE310A"/>
    <w:rsid w:val="00EF1EAC"/>
    <w:rsid w:val="00E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35474C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5474C"/>
    <w:pPr>
      <w:ind w:left="720"/>
      <w:contextualSpacing/>
    </w:pPr>
  </w:style>
  <w:style w:type="paragraph" w:styleId="NoSpacing">
    <w:name w:val="No Spacing"/>
    <w:uiPriority w:val="99"/>
    <w:qFormat/>
    <w:rsid w:val="002B34E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333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F3330"/>
    <w:rPr>
      <w:rFonts w:cs="Times New Roman"/>
      <w:b/>
      <w:bCs/>
    </w:rPr>
  </w:style>
  <w:style w:type="paragraph" w:customStyle="1" w:styleId="Default">
    <w:name w:val="Default"/>
    <w:uiPriority w:val="99"/>
    <w:rsid w:val="00CF3330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246D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2</Pages>
  <Words>809</Words>
  <Characters>4613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3-K</dc:creator>
  <cp:keywords>www.sorubak.com</cp:keywords>
  <dc:description>www.sorubak.com</dc:description>
  <cp:lastModifiedBy>edanur</cp:lastModifiedBy>
  <cp:revision>16</cp:revision>
  <cp:lastPrinted>2013-03-28T06:17:00Z</cp:lastPrinted>
  <dcterms:created xsi:type="dcterms:W3CDTF">2013-03-27T18:32:00Z</dcterms:created>
  <dcterms:modified xsi:type="dcterms:W3CDTF">2014-02-27T20:25:00Z</dcterms:modified>
  <cp:category>www.sorubak.com</cp:category>
</cp:coreProperties>
</file>