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C0" w:rsidRPr="005F0441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hyperlink r:id="rId4" w:history="1">
        <w:r w:rsidRPr="00A52A22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4E31C0" w:rsidRPr="00806B02" w:rsidRDefault="004E31C0" w:rsidP="00806B02">
      <w:pPr>
        <w:pStyle w:val="NoSpacing"/>
        <w:rPr>
          <w:rFonts w:ascii="Times New Roman" w:hAnsi="Times New Roman"/>
          <w:b/>
          <w:sz w:val="24"/>
          <w:szCs w:val="24"/>
        </w:rPr>
      </w:pPr>
      <w:r w:rsidRPr="00806B02">
        <w:rPr>
          <w:rFonts w:ascii="Times New Roman" w:hAnsi="Times New Roman"/>
          <w:b/>
          <w:sz w:val="24"/>
          <w:szCs w:val="24"/>
        </w:rPr>
        <w:t>Adı Soyadı:......................................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806B02">
        <w:rPr>
          <w:rFonts w:ascii="Times New Roman" w:hAnsi="Times New Roman"/>
          <w:b/>
          <w:sz w:val="24"/>
          <w:szCs w:val="24"/>
        </w:rPr>
        <w:t xml:space="preserve">              No:……………….............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E31C0" w:rsidRPr="00806B02" w:rsidRDefault="004E31C0" w:rsidP="00806B0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E31C0" w:rsidRPr="00DC5269" w:rsidRDefault="004E31C0" w:rsidP="00DC5269">
      <w:pPr>
        <w:pStyle w:val="NoSpacing"/>
        <w:rPr>
          <w:b/>
        </w:rPr>
      </w:pPr>
      <w:r>
        <w:t xml:space="preserve">                              </w:t>
      </w:r>
      <w:r w:rsidRPr="00DC5269">
        <w:rPr>
          <w:b/>
        </w:rPr>
        <w:t xml:space="preserve">2013-2014 EĞİTİM-ÖĞRETİM YILI   KARADAYI  İLKOKULU   4/A  SINIFI                                      </w:t>
      </w:r>
    </w:p>
    <w:p w:rsidR="004E31C0" w:rsidRDefault="004E31C0" w:rsidP="00DC5269">
      <w:pPr>
        <w:pStyle w:val="NoSpacing"/>
        <w:rPr>
          <w:b/>
        </w:rPr>
      </w:pPr>
      <w:r w:rsidRPr="00DC5269">
        <w:rPr>
          <w:b/>
        </w:rPr>
        <w:t xml:space="preserve">                        SOSYAL BİLGİLER         DERSİ           1.DÖNEM 3.YAZILI SINAV SORULARI</w:t>
      </w:r>
    </w:p>
    <w:p w:rsidR="004E31C0" w:rsidRPr="00DC5269" w:rsidRDefault="004E31C0" w:rsidP="00DC5269">
      <w:pPr>
        <w:pStyle w:val="NoSpacing"/>
        <w:rPr>
          <w:b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 xml:space="preserve">         Aşağıdaki ifadelerden </w:t>
      </w:r>
      <w:r w:rsidRPr="00910736">
        <w:rPr>
          <w:rFonts w:ascii="Times New Roman" w:hAnsi="Times New Roman"/>
          <w:b/>
        </w:rPr>
        <w:t>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>, yanlış</w:t>
      </w:r>
      <w:r w:rsidRPr="00910736">
        <w:rPr>
          <w:rFonts w:ascii="Times New Roman" w:hAnsi="Times New Roman"/>
          <w:b/>
        </w:rPr>
        <w:t xml:space="preserve">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</w:t>
      </w:r>
      <w:r>
        <w:rPr>
          <w:rFonts w:ascii="Times New Roman" w:hAnsi="Times New Roman"/>
          <w:b/>
        </w:rPr>
        <w:t xml:space="preserve">  10 P</w:t>
      </w: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1-(    ) Türkiye fiziki haritasında ormanlık yerler yeşil  renklerle gösterilir. 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2-(    ) Bina içerisindeyken depreme yakalandığımızda en güvenli yer ağır ve büyük eşyaların yanıdır.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pStyle w:val="NoSpacing"/>
        <w:rPr>
          <w:rFonts w:ascii="Times New Roman" w:hAnsi="Times New Roman"/>
          <w:b/>
        </w:rPr>
      </w:pPr>
      <w:r w:rsidRPr="00B1768B">
        <w:rPr>
          <w:color w:val="000000"/>
          <w:sz w:val="24"/>
          <w:szCs w:val="24"/>
        </w:rPr>
        <w:t xml:space="preserve">  </w:t>
      </w:r>
      <w:r w:rsidRPr="00B1768B">
        <w:rPr>
          <w:rFonts w:ascii="Times New Roman" w:hAnsi="Times New Roman"/>
          <w:b/>
        </w:rPr>
        <w:t>3(…..) Herhangi bir yerin ölçü kullanılmadan kâğıt üzerine kuş bakışı çizilmesine harita denir.</w:t>
      </w:r>
    </w:p>
    <w:p w:rsidR="004E31C0" w:rsidRPr="00B1768B" w:rsidRDefault="004E31C0" w:rsidP="00B1768B">
      <w:pPr>
        <w:pStyle w:val="NoSpacing"/>
        <w:rPr>
          <w:rFonts w:ascii="Times New Roman" w:hAnsi="Times New Roman"/>
          <w:b/>
        </w:rPr>
      </w:pPr>
    </w:p>
    <w:p w:rsidR="004E31C0" w:rsidRDefault="004E31C0" w:rsidP="00B1768B">
      <w:pPr>
        <w:pStyle w:val="NoSpacing"/>
        <w:rPr>
          <w:rFonts w:ascii="Times New Roman" w:hAnsi="Times New Roman"/>
          <w:b/>
        </w:rPr>
      </w:pPr>
      <w:r w:rsidRPr="00B1768B">
        <w:rPr>
          <w:rFonts w:ascii="Times New Roman" w:hAnsi="Times New Roman"/>
          <w:b/>
        </w:rPr>
        <w:t xml:space="preserve">  4-(    ) Deniz seviyesinden yüksek yerlerdeki büyük düzlüklere plato (yayla) denir.</w:t>
      </w:r>
    </w:p>
    <w:p w:rsidR="004E31C0" w:rsidRPr="00B1768B" w:rsidRDefault="004E31C0" w:rsidP="00B1768B">
      <w:pPr>
        <w:pStyle w:val="NoSpacing"/>
        <w:rPr>
          <w:rFonts w:ascii="Times New Roman" w:hAnsi="Times New Roman"/>
          <w:b/>
        </w:rPr>
      </w:pPr>
    </w:p>
    <w:p w:rsidR="004E31C0" w:rsidRDefault="004E31C0" w:rsidP="00B1768B">
      <w:pPr>
        <w:pStyle w:val="NoSpacing"/>
        <w:rPr>
          <w:rFonts w:ascii="Times New Roman" w:hAnsi="Times New Roman"/>
          <w:b/>
        </w:rPr>
      </w:pPr>
      <w:r w:rsidRPr="00B1768B">
        <w:rPr>
          <w:rFonts w:ascii="Times New Roman" w:hAnsi="Times New Roman"/>
          <w:b/>
        </w:rPr>
        <w:t xml:space="preserve">  5-(    ) I. ve II. İnönü Savaşları Mustafa Kemal’in üstün komutanlığı ile kazanılmıştır.  </w:t>
      </w:r>
    </w:p>
    <w:p w:rsidR="004E31C0" w:rsidRPr="00B1768B" w:rsidRDefault="004E31C0" w:rsidP="00B1768B">
      <w:pPr>
        <w:pStyle w:val="NoSpacing"/>
        <w:rPr>
          <w:rFonts w:ascii="Times New Roman" w:hAnsi="Times New Roman"/>
          <w:b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6-(    ) Bugünkü kültür ögelerimiz gelişim ve değişime uğrasalar da kuşaktan kuşağa varlıklarını sürdürecektir. 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 7 (    ) Hava durumunu önceden bilmek günlük yaşantımızı planlamada çok önemlidir.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pStyle w:val="NoSpacing"/>
        <w:rPr>
          <w:b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8- </w:t>
      </w:r>
      <w:r w:rsidRPr="00B1768B">
        <w:rPr>
          <w:b/>
        </w:rPr>
        <w:t xml:space="preserve">(     </w:t>
      </w:r>
      <w:r w:rsidRPr="00B1768B">
        <w:rPr>
          <w:b/>
        </w:rPr>
        <w:tab/>
        <w:t xml:space="preserve">)  Peri bacaları ve Pamukkale travertenleri beşeri unsurlara örnektir. </w:t>
      </w:r>
    </w:p>
    <w:p w:rsidR="004E31C0" w:rsidRPr="00B1768B" w:rsidRDefault="004E31C0" w:rsidP="00B1768B">
      <w:pPr>
        <w:pStyle w:val="NoSpacing"/>
        <w:rPr>
          <w:b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 xml:space="preserve"> 9- (    ) Çevremizdeki beşeri unsurların oluşumunda insanların herhangi bir etkisi yoktur.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1768B">
        <w:rPr>
          <w:rFonts w:ascii="Times New Roman" w:hAnsi="Times New Roman"/>
          <w:b/>
          <w:color w:val="000000"/>
          <w:sz w:val="24"/>
          <w:szCs w:val="24"/>
        </w:rPr>
        <w:t>10-(    ) İnsanların farklı düşünceleri ve yetenekleri olmasaydı güzel sanat eserleri  de olmazdı.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4E31C0" w:rsidRDefault="004E31C0" w:rsidP="00B1768B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caps/>
          <w:color w:val="000000"/>
        </w:rPr>
        <w:t xml:space="preserve">    </w:t>
      </w:r>
      <w:r w:rsidRPr="00D80B97">
        <w:rPr>
          <w:rFonts w:ascii="Times New Roman" w:hAnsi="Times New Roman"/>
          <w:b/>
          <w:caps/>
          <w:color w:val="000000"/>
        </w:rPr>
        <w:t>b</w:t>
      </w:r>
      <w:r w:rsidRPr="00D80B97">
        <w:rPr>
          <w:rFonts w:ascii="Times New Roman" w:hAnsi="Times New Roman"/>
          <w:caps/>
          <w:color w:val="000000"/>
        </w:rPr>
        <w:t xml:space="preserve">- </w:t>
      </w:r>
      <w:r w:rsidRPr="00D80B97">
        <w:rPr>
          <w:rFonts w:ascii="Times New Roman" w:hAnsi="Times New Roman"/>
          <w:b/>
          <w:color w:val="000000"/>
        </w:rPr>
        <w:t>Aşağıdaki cümleleri verilen sözcüklerle uygun ş</w:t>
      </w:r>
      <w:r>
        <w:rPr>
          <w:rFonts w:ascii="Times New Roman" w:hAnsi="Times New Roman"/>
          <w:b/>
          <w:color w:val="000000"/>
        </w:rPr>
        <w:t>ekilde tamamlayınız. (10</w:t>
      </w:r>
      <w:r w:rsidRPr="00D80B97">
        <w:rPr>
          <w:rFonts w:ascii="Times New Roman" w:hAnsi="Times New Roman"/>
          <w:b/>
          <w:color w:val="000000"/>
        </w:rPr>
        <w:t xml:space="preserve"> puan)</w:t>
      </w:r>
    </w:p>
    <w:p w:rsidR="004E31C0" w:rsidRPr="00D80B97" w:rsidRDefault="004E31C0" w:rsidP="00B1768B">
      <w:pPr>
        <w:spacing w:after="0" w:line="20" w:lineRule="atLeast"/>
        <w:rPr>
          <w:rFonts w:ascii="Times New Roman" w:hAnsi="Times New Roman"/>
          <w:caps/>
          <w:color w:val="000000"/>
        </w:rPr>
      </w:pPr>
    </w:p>
    <w:p w:rsidR="004E31C0" w:rsidRPr="00FE1DC7" w:rsidRDefault="004E31C0" w:rsidP="00786647">
      <w:pPr>
        <w:pStyle w:val="NoSpacing"/>
        <w:rPr>
          <w:rFonts w:ascii="Times New Roman" w:hAnsi="Times New Roman"/>
          <w:b/>
          <w:sz w:val="24"/>
          <w:szCs w:val="20"/>
        </w:rPr>
      </w:pPr>
      <w:r w:rsidRPr="00FE1DC7">
        <w:rPr>
          <w:rFonts w:ascii="Times New Roman" w:hAnsi="Times New Roman"/>
          <w:b/>
          <w:sz w:val="24"/>
        </w:rPr>
        <w:t>(Kültürel  ,doğal afet,arayön,Kuzey,</w:t>
      </w:r>
      <w:r w:rsidRPr="00FE1DC7">
        <w:rPr>
          <w:rFonts w:ascii="Times New Roman" w:hAnsi="Times New Roman"/>
          <w:b/>
          <w:sz w:val="24"/>
          <w:szCs w:val="20"/>
        </w:rPr>
        <w:t>Kronoloji ,meteoroloji,Sakarya, deprem,İhtiyaç,Hava olayları,termometre,doğal ,beşeri,Deprem, pusula,plato,sismograf ,Kroki ,Trablusgarp)</w:t>
      </w:r>
    </w:p>
    <w:p w:rsidR="004E31C0" w:rsidRPr="00786647" w:rsidRDefault="004E31C0" w:rsidP="00786647">
      <w:pPr>
        <w:pStyle w:val="NoSpacing"/>
        <w:rPr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1-Yağmur, kar, dolu, sis gibi olaylara …………………….. denir.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2-Yöresel kıyafetlerimiz, yemeklerimiz ve eski eşyalar ………………………….. öğelerimizdendir.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3-Akarsuların akarken üzerinde derin yarıklar oluşturduğu çevresine göre yüksekte bulunan yeryüzü şekillerine.................................denir.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4-Ağaçlar, çiçekler, dereler ve dağlar ………………………………………….unsurlardır.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5-................................yerkabuğunun derin katmanlarının kırılıp yer değiştirmesiyle oluşan büyük sarsıntıdır.</w:t>
      </w: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6-Yemek, barınmak ve uyumak birer ………………… tır.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7-Baraj,köprü ve yol gibi yapılar ………………………olarak adlandırılır..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786647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8-Depremin süresini ve büyüklüğünü ölçen alete  …..…………………………………… denir.</w:t>
      </w:r>
    </w:p>
    <w:p w:rsidR="004E31C0" w:rsidRPr="005350A4" w:rsidRDefault="004E31C0" w:rsidP="00786647">
      <w:pPr>
        <w:pStyle w:val="NoSpacing"/>
        <w:rPr>
          <w:rFonts w:ascii="Times New Roman" w:hAnsi="Times New Roman"/>
          <w:b/>
        </w:rPr>
      </w:pPr>
    </w:p>
    <w:p w:rsidR="004E31C0" w:rsidRDefault="004E31C0" w:rsidP="00DC5269">
      <w:pPr>
        <w:pStyle w:val="NoSpacing"/>
        <w:rPr>
          <w:rFonts w:ascii="Times New Roman" w:hAnsi="Times New Roman"/>
          <w:b/>
        </w:rPr>
      </w:pPr>
      <w:r w:rsidRPr="005350A4">
        <w:rPr>
          <w:rFonts w:ascii="Times New Roman" w:hAnsi="Times New Roman"/>
          <w:b/>
        </w:rPr>
        <w:t>9-Hava sıcaklıkları  ………………………… ile ölçülür.</w:t>
      </w:r>
    </w:p>
    <w:p w:rsidR="004E31C0" w:rsidRDefault="004E31C0" w:rsidP="00DC5269">
      <w:pPr>
        <w:pStyle w:val="NoSpacing"/>
        <w:rPr>
          <w:rFonts w:ascii="Times New Roman" w:hAnsi="Times New Roman"/>
          <w:b/>
        </w:rPr>
      </w:pPr>
    </w:p>
    <w:p w:rsidR="004E31C0" w:rsidRPr="005350A4" w:rsidRDefault="004E31C0" w:rsidP="00DC5269">
      <w:pPr>
        <w:pStyle w:val="NoSpacing"/>
        <w:rPr>
          <w:rFonts w:ascii="Times New Roman" w:hAnsi="Times New Roman"/>
          <w:b/>
          <w:color w:val="000000"/>
        </w:rPr>
      </w:pPr>
      <w:r w:rsidRPr="005350A4">
        <w:rPr>
          <w:rFonts w:ascii="Times New Roman" w:hAnsi="Times New Roman"/>
          <w:b/>
          <w:color w:val="000000"/>
        </w:rPr>
        <w:t>10-Mustafa Kemal askerlik hayatındaki ilk başarısını ………………………………. Savaşı’nda göstermiştir.</w:t>
      </w:r>
    </w:p>
    <w:p w:rsidR="004E31C0" w:rsidRDefault="004E31C0" w:rsidP="00786647">
      <w:pPr>
        <w:pStyle w:val="NoSpacing"/>
        <w:rPr>
          <w:b/>
        </w:rPr>
      </w:pPr>
    </w:p>
    <w:p w:rsidR="004E31C0" w:rsidRPr="00173431" w:rsidRDefault="004E31C0" w:rsidP="00B1768B">
      <w:pPr>
        <w:spacing w:after="0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bCs/>
          <w:color w:val="000000"/>
        </w:rPr>
        <w:t>1)</w:t>
      </w:r>
      <w:r w:rsidRPr="00D80B97">
        <w:rPr>
          <w:rFonts w:ascii="Times New Roman" w:hAnsi="Times New Roman"/>
          <w:color w:val="000000"/>
        </w:rPr>
        <w:t xml:space="preserve"> ‘</w:t>
      </w:r>
      <w:r w:rsidRPr="00173431">
        <w:rPr>
          <w:rFonts w:ascii="Times New Roman" w:hAnsi="Times New Roman"/>
          <w:b/>
          <w:color w:val="000000"/>
        </w:rPr>
        <w:t>’Teknolojik ürünler neden sürekli gelişip  değişir?’’sorusunun cevabı aşağıdakilerden hangisidir?</w:t>
      </w:r>
    </w:p>
    <w:p w:rsidR="004E31C0" w:rsidRDefault="004E31C0" w:rsidP="00B1768B">
      <w:pPr>
        <w:spacing w:after="0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color w:val="000000"/>
        </w:rPr>
        <w:t xml:space="preserve">A) İnsan zekasını kanıtlamak için değişir.   </w:t>
      </w:r>
      <w:r>
        <w:rPr>
          <w:rFonts w:ascii="Times New Roman" w:hAnsi="Times New Roman"/>
          <w:color w:val="000000"/>
        </w:rPr>
        <w:t xml:space="preserve">                      </w:t>
      </w:r>
      <w:r w:rsidRPr="00D80B97">
        <w:rPr>
          <w:rFonts w:ascii="Times New Roman" w:hAnsi="Times New Roman"/>
          <w:color w:val="000000"/>
        </w:rPr>
        <w:t xml:space="preserve">B) İnsanların istekleri ve ihtiyaçları sürekli değişir.                     </w:t>
      </w:r>
    </w:p>
    <w:p w:rsidR="004E31C0" w:rsidRPr="00D80B97" w:rsidRDefault="004E31C0" w:rsidP="00B1768B">
      <w:pPr>
        <w:spacing w:after="0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color w:val="000000"/>
        </w:rPr>
        <w:t xml:space="preserve">C) Daha çok satış yapıp para kazanmak için değişir.      </w:t>
      </w:r>
      <w:r>
        <w:rPr>
          <w:rFonts w:ascii="Times New Roman" w:hAnsi="Times New Roman"/>
          <w:color w:val="000000"/>
        </w:rPr>
        <w:t>D)</w:t>
      </w:r>
      <w:r w:rsidRPr="00D80B97">
        <w:rPr>
          <w:rFonts w:ascii="Times New Roman" w:hAnsi="Times New Roman"/>
          <w:color w:val="000000"/>
        </w:rPr>
        <w:t>Teknolojik ürünlere fazla para ayrıldığı için değişir.</w:t>
      </w:r>
    </w:p>
    <w:p w:rsidR="004E31C0" w:rsidRPr="00D80B97" w:rsidRDefault="004E31C0" w:rsidP="00B1768B">
      <w:pPr>
        <w:spacing w:after="0"/>
        <w:ind w:left="-284" w:firstLine="284"/>
        <w:rPr>
          <w:rFonts w:ascii="Times New Roman" w:hAnsi="Times New Roman"/>
          <w:color w:val="000000"/>
        </w:rPr>
      </w:pPr>
    </w:p>
    <w:p w:rsidR="004E31C0" w:rsidRPr="00173431" w:rsidRDefault="004E31C0" w:rsidP="00B1768B">
      <w:pPr>
        <w:spacing w:after="0"/>
        <w:ind w:left="-284" w:firstLine="284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color w:val="000000"/>
        </w:rPr>
        <w:t>2)</w:t>
      </w:r>
      <w:r w:rsidRPr="00D80B97">
        <w:rPr>
          <w:rFonts w:ascii="Times New Roman" w:hAnsi="Times New Roman"/>
          <w:color w:val="000000"/>
        </w:rPr>
        <w:t xml:space="preserve"> </w:t>
      </w:r>
      <w:r w:rsidRPr="00173431">
        <w:rPr>
          <w:rFonts w:ascii="Times New Roman" w:hAnsi="Times New Roman"/>
          <w:b/>
          <w:color w:val="000000"/>
        </w:rPr>
        <w:t>Hava durumunu bilmek günlük hayatta bizlere önemli  yararlar sağlar.Ülkemizde  hava olaylarını inceleyerek  günlük,   üç günlük ve haftalık  tahminlerini yapan kuruluş hangisidir?</w:t>
      </w:r>
    </w:p>
    <w:p w:rsidR="004E31C0" w:rsidRDefault="004E31C0" w:rsidP="00DC5269">
      <w:pPr>
        <w:spacing w:after="0"/>
        <w:ind w:left="-284" w:firstLine="284"/>
        <w:rPr>
          <w:rFonts w:ascii="Times New Roman" w:hAnsi="Times New Roman"/>
          <w:color w:val="000000"/>
          <w:sz w:val="24"/>
          <w:szCs w:val="24"/>
        </w:rPr>
      </w:pPr>
      <w:r w:rsidRPr="00D80B97">
        <w:rPr>
          <w:rFonts w:ascii="Times New Roman" w:hAnsi="Times New Roman"/>
          <w:color w:val="000000"/>
        </w:rPr>
        <w:t xml:space="preserve">A) TEMA Vakfı  </w:t>
      </w:r>
      <w:r>
        <w:rPr>
          <w:rFonts w:ascii="Times New Roman" w:hAnsi="Times New Roman"/>
          <w:color w:val="000000"/>
        </w:rPr>
        <w:t xml:space="preserve">                                             </w:t>
      </w:r>
      <w:r w:rsidRPr="00D80B97">
        <w:rPr>
          <w:rFonts w:ascii="Times New Roman" w:hAnsi="Times New Roman"/>
          <w:color w:val="000000"/>
        </w:rPr>
        <w:t>B)</w:t>
      </w:r>
      <w:r w:rsidRPr="00DC2DCF">
        <w:rPr>
          <w:rFonts w:ascii="Times New Roman" w:hAnsi="Times New Roman"/>
          <w:color w:val="000000"/>
        </w:rPr>
        <w:t xml:space="preserve"> </w:t>
      </w:r>
      <w:r w:rsidRPr="00D80B97">
        <w:rPr>
          <w:rFonts w:ascii="Times New Roman" w:hAnsi="Times New Roman"/>
          <w:color w:val="000000"/>
        </w:rPr>
        <w:t>Türk Hava</w:t>
      </w:r>
      <w:r w:rsidRPr="00D80B97">
        <w:rPr>
          <w:rFonts w:ascii="Times New Roman" w:hAnsi="Times New Roman"/>
          <w:color w:val="000000"/>
          <w:sz w:val="24"/>
          <w:szCs w:val="24"/>
        </w:rPr>
        <w:t xml:space="preserve"> Kurumu</w:t>
      </w:r>
    </w:p>
    <w:p w:rsidR="004E31C0" w:rsidRDefault="004E31C0" w:rsidP="00DC5269">
      <w:pPr>
        <w:spacing w:after="0"/>
        <w:ind w:left="-284" w:firstLine="284"/>
        <w:rPr>
          <w:rFonts w:ascii="Times New Roman" w:hAnsi="Times New Roman"/>
          <w:color w:val="000000"/>
        </w:rPr>
      </w:pPr>
      <w:r w:rsidRPr="00D80B97">
        <w:rPr>
          <w:rFonts w:ascii="Times New Roman" w:hAnsi="Times New Roman"/>
          <w:i/>
          <w:color w:val="000000"/>
        </w:rPr>
        <w:t>C</w:t>
      </w:r>
      <w:r w:rsidRPr="00D80B97">
        <w:rPr>
          <w:rFonts w:ascii="Times New Roman" w:hAnsi="Times New Roman"/>
          <w:color w:val="000000"/>
        </w:rPr>
        <w:t xml:space="preserve">) Milli Eğitim Bakanlığı  </w:t>
      </w:r>
      <w:r>
        <w:rPr>
          <w:rFonts w:ascii="Times New Roman" w:hAnsi="Times New Roman"/>
          <w:color w:val="000000"/>
        </w:rPr>
        <w:t xml:space="preserve">                          </w:t>
      </w:r>
      <w:r w:rsidRPr="00D80B97">
        <w:rPr>
          <w:rFonts w:ascii="Times New Roman" w:hAnsi="Times New Roman"/>
          <w:color w:val="000000"/>
        </w:rPr>
        <w:t>D)</w:t>
      </w:r>
      <w:r w:rsidRPr="00DC2DCF">
        <w:rPr>
          <w:rFonts w:ascii="Times New Roman" w:hAnsi="Times New Roman"/>
          <w:color w:val="000000"/>
        </w:rPr>
        <w:t xml:space="preserve"> </w:t>
      </w:r>
      <w:r w:rsidRPr="00D80B97">
        <w:rPr>
          <w:rFonts w:ascii="Times New Roman" w:hAnsi="Times New Roman"/>
          <w:color w:val="000000"/>
        </w:rPr>
        <w:t>Devlet Meteoroloji İşleri Genel Müdürlüğü</w:t>
      </w:r>
    </w:p>
    <w:p w:rsidR="004E31C0" w:rsidRPr="007F0D5E" w:rsidRDefault="004E31C0" w:rsidP="007F0D5E">
      <w:pPr>
        <w:pStyle w:val="NoSpacing"/>
        <w:rPr>
          <w:rFonts w:ascii="Times New Roman" w:hAnsi="Times New Roman"/>
          <w:b/>
        </w:rPr>
      </w:pPr>
      <w:r w:rsidRPr="007F0D5E">
        <w:rPr>
          <w:rFonts w:ascii="Times New Roman" w:hAnsi="Times New Roman"/>
          <w:b/>
        </w:rPr>
        <w:t>3) “Öğretmenimiz sınıftaki her öğrencinin bir kulübe üye olmasını istedi. Ben resim kulübüne, Erhan spor kulübüne, Fatih de müzik kulübüne üye olmak istedi.”</w:t>
      </w:r>
    </w:p>
    <w:p w:rsidR="004E31C0" w:rsidRDefault="004E31C0" w:rsidP="007F0D5E">
      <w:pPr>
        <w:pStyle w:val="NoSpacing"/>
        <w:rPr>
          <w:rFonts w:ascii="Times New Roman" w:hAnsi="Times New Roman"/>
          <w:b/>
        </w:rPr>
      </w:pPr>
      <w:r w:rsidRPr="007F0D5E">
        <w:rPr>
          <w:rFonts w:ascii="Times New Roman" w:hAnsi="Times New Roman"/>
          <w:b/>
        </w:rPr>
        <w:t xml:space="preserve"> Benim ve arkadaşlarımın farklı kulüpleri seçmemiz, hangi açıdan farklı olduğumuzu gösterir?</w:t>
      </w:r>
    </w:p>
    <w:p w:rsidR="004E31C0" w:rsidRPr="007F0D5E" w:rsidRDefault="004E31C0" w:rsidP="007F0D5E">
      <w:pPr>
        <w:pStyle w:val="NoSpacing"/>
        <w:rPr>
          <w:rFonts w:ascii="Times New Roman" w:hAnsi="Times New Roman"/>
          <w:b/>
        </w:rPr>
      </w:pPr>
    </w:p>
    <w:p w:rsidR="004E31C0" w:rsidRDefault="004E31C0" w:rsidP="007F0D5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174FBF">
        <w:rPr>
          <w:rFonts w:ascii="Times New Roman" w:hAnsi="Times New Roman"/>
        </w:rPr>
        <w:t>Dış görünüşümüz</w:t>
      </w:r>
      <w:r>
        <w:rPr>
          <w:rFonts w:ascii="Times New Roman" w:hAnsi="Times New Roman"/>
        </w:rPr>
        <w:t xml:space="preserve">      B) </w:t>
      </w:r>
      <w:r w:rsidRPr="00174FBF">
        <w:rPr>
          <w:rFonts w:ascii="Times New Roman" w:hAnsi="Times New Roman"/>
        </w:rPr>
        <w:t>Ekonomik durumumuz</w:t>
      </w:r>
      <w:r>
        <w:rPr>
          <w:rFonts w:ascii="Times New Roman" w:hAnsi="Times New Roman"/>
        </w:rPr>
        <w:t xml:space="preserve">    C) </w:t>
      </w:r>
      <w:r w:rsidRPr="00174FBF">
        <w:rPr>
          <w:rFonts w:ascii="Times New Roman" w:hAnsi="Times New Roman"/>
        </w:rPr>
        <w:t>İlgi ve yeteneklerimiz</w:t>
      </w:r>
      <w:r>
        <w:rPr>
          <w:rFonts w:ascii="Times New Roman" w:hAnsi="Times New Roman"/>
        </w:rPr>
        <w:t xml:space="preserve">   D) </w:t>
      </w:r>
      <w:r w:rsidRPr="00174FBF">
        <w:rPr>
          <w:rFonts w:ascii="Times New Roman" w:hAnsi="Times New Roman"/>
        </w:rPr>
        <w:t>Derslerdeki başarımız</w:t>
      </w:r>
    </w:p>
    <w:p w:rsidR="004E31C0" w:rsidRDefault="004E31C0" w:rsidP="007F0D5E">
      <w:pPr>
        <w:tabs>
          <w:tab w:val="left" w:pos="6795"/>
        </w:tabs>
        <w:spacing w:after="0"/>
        <w:ind w:left="-284" w:firstLine="284"/>
        <w:rPr>
          <w:rFonts w:ascii="Times New Roman" w:hAnsi="Times New Roman"/>
          <w:b/>
          <w:color w:val="000000"/>
        </w:rPr>
      </w:pPr>
      <w:r w:rsidRPr="00D80B97">
        <w:rPr>
          <w:rFonts w:ascii="Times New Roman" w:hAnsi="Times New Roman"/>
          <w:b/>
          <w:color w:val="000000"/>
        </w:rPr>
        <w:t>4)</w:t>
      </w:r>
      <w:r w:rsidRPr="00D80B97">
        <w:rPr>
          <w:rFonts w:ascii="Times New Roman" w:hAnsi="Times New Roman"/>
          <w:color w:val="000000"/>
        </w:rPr>
        <w:t xml:space="preserve"> </w:t>
      </w:r>
      <w:r w:rsidRPr="00173431">
        <w:rPr>
          <w:rFonts w:ascii="Times New Roman" w:hAnsi="Times New Roman"/>
          <w:b/>
          <w:color w:val="000000"/>
        </w:rPr>
        <w:t>Birinci Dünya Savaşı sonunda Anadolu'yu işgal eden devletler arasında aşağıdakilerden hangisi yer almaz?</w:t>
      </w:r>
    </w:p>
    <w:p w:rsidR="004E31C0" w:rsidRPr="00D80B97" w:rsidRDefault="004E31C0" w:rsidP="007F0D5E">
      <w:pPr>
        <w:tabs>
          <w:tab w:val="left" w:pos="6795"/>
        </w:tabs>
        <w:spacing w:after="0"/>
        <w:ind w:left="-284" w:firstLine="284"/>
        <w:rPr>
          <w:rFonts w:ascii="Times New Roman" w:hAnsi="Times New Roman"/>
          <w:b/>
          <w:color w:val="000000"/>
          <w:sz w:val="24"/>
          <w:szCs w:val="24"/>
        </w:rPr>
      </w:pPr>
      <w:r w:rsidRPr="00173431">
        <w:rPr>
          <w:rFonts w:ascii="Times New Roman" w:hAnsi="Times New Roman"/>
          <w:b/>
          <w:color w:val="000000"/>
        </w:rPr>
        <w:br/>
      </w:r>
      <w:r w:rsidRPr="00D80B97">
        <w:rPr>
          <w:rFonts w:ascii="Times New Roman" w:hAnsi="Times New Roman"/>
          <w:color w:val="000000"/>
        </w:rPr>
        <w:t xml:space="preserve">A) Almanya                     B) İtalya  </w:t>
      </w:r>
      <w:r>
        <w:rPr>
          <w:rFonts w:ascii="Times New Roman" w:hAnsi="Times New Roman"/>
          <w:color w:val="000000"/>
        </w:rPr>
        <w:t xml:space="preserve">    </w:t>
      </w:r>
      <w:r w:rsidRPr="00D80B97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>C</w:t>
      </w:r>
      <w:r w:rsidRPr="00D80B97">
        <w:rPr>
          <w:rFonts w:ascii="Times New Roman" w:hAnsi="Times New Roman"/>
          <w:color w:val="000000"/>
        </w:rPr>
        <w:t>) Fransa                        C) İngiltere</w:t>
      </w:r>
    </w:p>
    <w:p w:rsidR="004E31C0" w:rsidRPr="00344B0B" w:rsidRDefault="004E31C0" w:rsidP="00B1768B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5</w:t>
      </w:r>
      <w:r w:rsidRPr="00344B0B">
        <w:rPr>
          <w:rFonts w:ascii="Times New Roman" w:hAnsi="Times New Roman"/>
          <w:color w:val="000000"/>
        </w:rPr>
        <w:t xml:space="preserve">) Arabamızla </w:t>
      </w:r>
      <w:r w:rsidRPr="00344B0B">
        <w:rPr>
          <w:rFonts w:ascii="Times New Roman" w:hAnsi="Times New Roman"/>
          <w:b/>
          <w:color w:val="000000"/>
          <w:u w:val="single"/>
        </w:rPr>
        <w:t xml:space="preserve">yola </w:t>
      </w:r>
      <w:r w:rsidRPr="00344B0B">
        <w:rPr>
          <w:rFonts w:ascii="Times New Roman" w:hAnsi="Times New Roman"/>
          <w:color w:val="000000"/>
        </w:rPr>
        <w:t xml:space="preserve"> çıktık. Elimizdeki </w:t>
      </w:r>
      <w:r w:rsidRPr="00344B0B">
        <w:rPr>
          <w:rFonts w:ascii="Times New Roman" w:hAnsi="Times New Roman"/>
          <w:b/>
          <w:color w:val="000000"/>
          <w:u w:val="single"/>
        </w:rPr>
        <w:t>haritaya</w:t>
      </w:r>
      <w:r w:rsidRPr="00344B0B">
        <w:rPr>
          <w:rFonts w:ascii="Times New Roman" w:hAnsi="Times New Roman"/>
          <w:color w:val="000000"/>
        </w:rPr>
        <w:t xml:space="preserve"> bakarak gideceğimiz yolu bulmaya çalışıyorduk. </w:t>
      </w:r>
      <w:r w:rsidRPr="00344B0B">
        <w:rPr>
          <w:rFonts w:ascii="Times New Roman" w:hAnsi="Times New Roman"/>
          <w:b/>
          <w:color w:val="000000"/>
          <w:u w:val="single"/>
        </w:rPr>
        <w:t xml:space="preserve">Köprüden </w:t>
      </w:r>
      <w:r w:rsidRPr="00344B0B">
        <w:rPr>
          <w:rFonts w:ascii="Times New Roman" w:hAnsi="Times New Roman"/>
          <w:color w:val="000000"/>
        </w:rPr>
        <w:t xml:space="preserve">geçerken birden bastıran </w:t>
      </w:r>
      <w:r w:rsidRPr="00344B0B">
        <w:rPr>
          <w:rFonts w:ascii="Times New Roman" w:hAnsi="Times New Roman"/>
          <w:b/>
          <w:color w:val="000000"/>
          <w:u w:val="single"/>
        </w:rPr>
        <w:t>yağmur</w:t>
      </w:r>
      <w:r w:rsidRPr="00344B0B">
        <w:rPr>
          <w:rFonts w:ascii="Times New Roman" w:hAnsi="Times New Roman"/>
          <w:color w:val="000000"/>
        </w:rPr>
        <w:t xml:space="preserve"> görüş mesafemizi azalttı. </w:t>
      </w:r>
      <w:r w:rsidRPr="00344B0B">
        <w:rPr>
          <w:rFonts w:ascii="Times New Roman" w:hAnsi="Times New Roman"/>
          <w:b/>
          <w:color w:val="000000"/>
          <w:u w:val="single"/>
        </w:rPr>
        <w:t>Aracımızı</w:t>
      </w:r>
      <w:r w:rsidRPr="00344B0B">
        <w:rPr>
          <w:rFonts w:ascii="Times New Roman" w:hAnsi="Times New Roman"/>
          <w:color w:val="000000"/>
        </w:rPr>
        <w:t xml:space="preserve"> daha dikkatli  kullanmaya başladık. </w:t>
      </w:r>
      <w:r w:rsidRPr="00344B0B">
        <w:rPr>
          <w:rFonts w:ascii="Times New Roman" w:hAnsi="Times New Roman"/>
          <w:b/>
          <w:color w:val="000000"/>
          <w:u w:val="single"/>
        </w:rPr>
        <w:t>Dağ</w:t>
      </w:r>
      <w:r w:rsidRPr="00344B0B">
        <w:rPr>
          <w:rFonts w:ascii="Times New Roman" w:hAnsi="Times New Roman"/>
          <w:color w:val="000000"/>
        </w:rPr>
        <w:t xml:space="preserve"> yolu boyunca sürecek olan uzun bir yol bizi bekliyordu.</w:t>
      </w:r>
    </w:p>
    <w:p w:rsidR="004E31C0" w:rsidRPr="00344B0B" w:rsidRDefault="004E31C0" w:rsidP="00B1768B">
      <w:pPr>
        <w:spacing w:after="0"/>
        <w:rPr>
          <w:rFonts w:ascii="Times New Roman" w:hAnsi="Times New Roman"/>
          <w:color w:val="000000"/>
        </w:rPr>
      </w:pPr>
      <w:r w:rsidRPr="00344B0B">
        <w:rPr>
          <w:rFonts w:ascii="Times New Roman" w:hAnsi="Times New Roman"/>
          <w:color w:val="000000"/>
        </w:rPr>
        <w:t xml:space="preserve">Yukarıdaki metinde altı çizili sözcüklerden kaç tanesi beşeri unsurdur?  </w:t>
      </w:r>
    </w:p>
    <w:p w:rsidR="004E31C0" w:rsidRPr="00344B0B" w:rsidRDefault="004E31C0" w:rsidP="00B1768B">
      <w:pPr>
        <w:spacing w:after="0"/>
        <w:ind w:left="-284" w:firstLine="284"/>
        <w:rPr>
          <w:rFonts w:ascii="Times New Roman" w:hAnsi="Times New Roman"/>
          <w:color w:val="000000"/>
        </w:rPr>
      </w:pPr>
      <w:r w:rsidRPr="00344B0B">
        <w:rPr>
          <w:rFonts w:ascii="Times New Roman" w:hAnsi="Times New Roman"/>
          <w:color w:val="000000"/>
        </w:rPr>
        <w:t xml:space="preserve"> A) 3                B) 4                    C) 5              D) 6</w:t>
      </w:r>
    </w:p>
    <w:p w:rsidR="004E31C0" w:rsidRPr="00B1768B" w:rsidRDefault="004E31C0" w:rsidP="00B1768B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4E31C0" w:rsidRPr="00173431" w:rsidRDefault="004E31C0" w:rsidP="00B1768B">
      <w:pPr>
        <w:pStyle w:val="NoSpacing"/>
        <w:rPr>
          <w:rFonts w:ascii="Times New Roman" w:hAnsi="Times New Roman"/>
          <w:b/>
        </w:rPr>
      </w:pPr>
      <w:r w:rsidRPr="00B1768B">
        <w:rPr>
          <w:rFonts w:ascii="Times New Roman" w:hAnsi="Times New Roman"/>
        </w:rPr>
        <w:t xml:space="preserve">    </w:t>
      </w:r>
      <w:r w:rsidRPr="00173431">
        <w:rPr>
          <w:rFonts w:ascii="Times New Roman" w:hAnsi="Times New Roman"/>
          <w:b/>
        </w:rPr>
        <w:t>6)  Türkiye Cumhuriyeti’nin bugünlere gelmesinde yıllar önce vermiş olduğu milli mücadelenin payı çoktur. Kurtuluş Savaşı’nda milletimizin en büyük silahı aşağıdakilerden hangisi olmuştur?</w:t>
      </w:r>
    </w:p>
    <w:p w:rsidR="004E31C0" w:rsidRPr="00B1768B" w:rsidRDefault="004E31C0" w:rsidP="00B1768B">
      <w:pPr>
        <w:pStyle w:val="NoSpacing"/>
        <w:rPr>
          <w:rFonts w:ascii="Times New Roman" w:hAnsi="Times New Roman"/>
        </w:rPr>
      </w:pPr>
    </w:p>
    <w:p w:rsidR="004E31C0" w:rsidRDefault="004E31C0" w:rsidP="00B1768B">
      <w:pPr>
        <w:pStyle w:val="NoSpacing"/>
        <w:rPr>
          <w:rFonts w:ascii="Times New Roman" w:hAnsi="Times New Roman"/>
        </w:rPr>
      </w:pPr>
      <w:r w:rsidRPr="00B1768B">
        <w:rPr>
          <w:rFonts w:ascii="Times New Roman" w:hAnsi="Times New Roman"/>
        </w:rPr>
        <w:t xml:space="preserve">A) Türk ordusunun kalabalık olması </w:t>
      </w:r>
      <w:r>
        <w:rPr>
          <w:rFonts w:ascii="Times New Roman" w:hAnsi="Times New Roman"/>
        </w:rPr>
        <w:t xml:space="preserve">                         </w:t>
      </w:r>
      <w:r w:rsidRPr="00B1768B">
        <w:rPr>
          <w:rFonts w:ascii="Times New Roman" w:hAnsi="Times New Roman"/>
        </w:rPr>
        <w:t xml:space="preserve">B) Düşman kuvvetlerinin sayıca az olması                                                                    C) Türk milletinin birlik ve beraberliği      </w:t>
      </w:r>
      <w:r>
        <w:rPr>
          <w:rFonts w:ascii="Times New Roman" w:hAnsi="Times New Roman"/>
        </w:rPr>
        <w:t xml:space="preserve">                 </w:t>
      </w:r>
      <w:r w:rsidRPr="00B1768B">
        <w:rPr>
          <w:rFonts w:ascii="Times New Roman" w:hAnsi="Times New Roman"/>
        </w:rPr>
        <w:t>D) Türk ordusunun güçlü silahlara sahip olması</w:t>
      </w:r>
    </w:p>
    <w:p w:rsidR="004E31C0" w:rsidRPr="00B1768B" w:rsidRDefault="004E31C0" w:rsidP="00B1768B">
      <w:pPr>
        <w:pStyle w:val="NoSpacing"/>
        <w:rPr>
          <w:rFonts w:ascii="Times New Roman" w:hAnsi="Times New Roman"/>
        </w:rPr>
      </w:pPr>
    </w:p>
    <w:p w:rsidR="004E31C0" w:rsidRPr="00173431" w:rsidRDefault="004E31C0" w:rsidP="00173431">
      <w:pPr>
        <w:pStyle w:val="NoSpacing"/>
        <w:rPr>
          <w:rFonts w:ascii="Times New Roman" w:hAnsi="Times New Roman"/>
          <w:b/>
        </w:rPr>
      </w:pPr>
      <w:r w:rsidRPr="00173431"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  <w:b/>
        </w:rPr>
        <w:t>7) Arabaları ile tatile gidecek bir aile yola çıkmadan önce hava durumunu aşağıda verilenlerin hangisinden öğrenmez?</w:t>
      </w:r>
    </w:p>
    <w:p w:rsidR="004E31C0" w:rsidRDefault="004E31C0" w:rsidP="00173431">
      <w:pPr>
        <w:pStyle w:val="NoSpacing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A) Gazete         </w:t>
      </w:r>
      <w:r w:rsidRPr="00173431">
        <w:rPr>
          <w:rFonts w:ascii="Times New Roman" w:hAnsi="Times New Roman"/>
        </w:rPr>
        <w:tab/>
      </w:r>
      <w:r w:rsidRPr="00173431">
        <w:rPr>
          <w:rFonts w:ascii="Times New Roman" w:hAnsi="Times New Roman"/>
        </w:rPr>
        <w:tab/>
        <w:t xml:space="preserve">B) İnternet          </w:t>
      </w:r>
      <w:r>
        <w:rPr>
          <w:rFonts w:ascii="Times New Roman" w:hAnsi="Times New Roman"/>
        </w:rPr>
        <w:t xml:space="preserve"> </w:t>
      </w:r>
      <w:r w:rsidRPr="00173431">
        <w:rPr>
          <w:rFonts w:ascii="Times New Roman" w:hAnsi="Times New Roman"/>
        </w:rPr>
        <w:t xml:space="preserve">C) Televizyon             </w:t>
      </w:r>
      <w:r w:rsidRPr="00173431">
        <w:rPr>
          <w:rFonts w:ascii="Times New Roman" w:hAnsi="Times New Roman"/>
        </w:rPr>
        <w:tab/>
        <w:t>D) Kütüphane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</w:p>
    <w:p w:rsidR="004E31C0" w:rsidRDefault="004E31C0" w:rsidP="003814C6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A224E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I.    </w:t>
      </w:r>
      <w:r>
        <w:rPr>
          <w:rFonts w:ascii="Times New Roman" w:hAnsi="Times New Roman"/>
          <w:sz w:val="24"/>
          <w:szCs w:val="24"/>
        </w:rPr>
        <w:t>Misafirlere</w:t>
      </w:r>
      <w:r w:rsidRPr="009D79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kahve</w:t>
      </w:r>
      <w:r w:rsidRPr="009D7994">
        <w:rPr>
          <w:rFonts w:ascii="Times New Roman" w:hAnsi="Times New Roman"/>
          <w:sz w:val="24"/>
          <w:szCs w:val="24"/>
        </w:rPr>
        <w:t xml:space="preserve"> ikram etmek</w:t>
      </w:r>
    </w:p>
    <w:p w:rsidR="004E31C0" w:rsidRDefault="004E31C0" w:rsidP="003814C6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II.   </w:t>
      </w:r>
      <w:r>
        <w:rPr>
          <w:rFonts w:ascii="Times New Roman" w:hAnsi="Times New Roman"/>
          <w:sz w:val="24"/>
          <w:szCs w:val="24"/>
        </w:rPr>
        <w:t>Bayramlarda büyüklerin elini öpmek</w:t>
      </w:r>
    </w:p>
    <w:p w:rsidR="004E31C0" w:rsidRDefault="004E31C0" w:rsidP="003814C6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D7994">
        <w:rPr>
          <w:rFonts w:ascii="Times New Roman" w:hAnsi="Times New Roman"/>
          <w:b/>
          <w:sz w:val="24"/>
          <w:szCs w:val="24"/>
        </w:rPr>
        <w:t>III.</w:t>
      </w:r>
      <w:r>
        <w:rPr>
          <w:rFonts w:ascii="Times New Roman" w:hAnsi="Times New Roman"/>
          <w:sz w:val="24"/>
          <w:szCs w:val="24"/>
        </w:rPr>
        <w:t xml:space="preserve">  Kızlar için çeyiz hazırlamak</w:t>
      </w:r>
    </w:p>
    <w:p w:rsidR="004E31C0" w:rsidRPr="00EE5C0E" w:rsidRDefault="004E31C0" w:rsidP="003814C6">
      <w:pPr>
        <w:pStyle w:val="NoSpacing"/>
        <w:rPr>
          <w:rFonts w:ascii="Times New Roman" w:hAnsi="Times New Roman"/>
          <w:b/>
          <w:sz w:val="24"/>
          <w:szCs w:val="24"/>
        </w:rPr>
      </w:pPr>
      <w:r w:rsidRPr="00EE5C0E">
        <w:rPr>
          <w:rFonts w:ascii="Times New Roman" w:hAnsi="Times New Roman"/>
          <w:b/>
          <w:sz w:val="24"/>
          <w:szCs w:val="24"/>
        </w:rPr>
        <w:t>Yukardakilerden hangisi milli kültürümüze aittir?</w:t>
      </w:r>
    </w:p>
    <w:p w:rsidR="004E31C0" w:rsidRDefault="004E31C0" w:rsidP="003814C6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 </w:t>
      </w:r>
      <w:r>
        <w:rPr>
          <w:rFonts w:ascii="Times New Roman" w:hAnsi="Times New Roman"/>
          <w:sz w:val="24"/>
          <w:szCs w:val="24"/>
        </w:rPr>
        <w:t xml:space="preserve">Yalnız I                          </w:t>
      </w:r>
      <w:r>
        <w:rPr>
          <w:rFonts w:ascii="Times New Roman" w:hAnsi="Times New Roman"/>
          <w:b/>
          <w:sz w:val="24"/>
          <w:szCs w:val="24"/>
        </w:rPr>
        <w:t xml:space="preserve">B)  </w:t>
      </w:r>
      <w:r>
        <w:rPr>
          <w:rFonts w:ascii="Times New Roman" w:hAnsi="Times New Roman"/>
          <w:sz w:val="24"/>
          <w:szCs w:val="24"/>
        </w:rPr>
        <w:t xml:space="preserve">I ve II          </w:t>
      </w:r>
      <w:r>
        <w:rPr>
          <w:rFonts w:ascii="Times New Roman" w:hAnsi="Times New Roman"/>
          <w:b/>
          <w:sz w:val="24"/>
          <w:szCs w:val="24"/>
        </w:rPr>
        <w:t xml:space="preserve">C)  </w:t>
      </w:r>
      <w:r>
        <w:rPr>
          <w:rFonts w:ascii="Times New Roman" w:hAnsi="Times New Roman"/>
          <w:sz w:val="24"/>
          <w:szCs w:val="24"/>
        </w:rPr>
        <w:t xml:space="preserve">I, II ve III                       </w:t>
      </w:r>
      <w:r>
        <w:rPr>
          <w:rFonts w:ascii="Times New Roman" w:hAnsi="Times New Roman"/>
          <w:b/>
          <w:sz w:val="24"/>
          <w:szCs w:val="24"/>
        </w:rPr>
        <w:t xml:space="preserve">D)  </w:t>
      </w:r>
      <w:r>
        <w:rPr>
          <w:rFonts w:ascii="Times New Roman" w:hAnsi="Times New Roman"/>
          <w:sz w:val="24"/>
          <w:szCs w:val="24"/>
        </w:rPr>
        <w:t>II ve III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</w:p>
    <w:p w:rsidR="004E31C0" w:rsidRPr="00173431" w:rsidRDefault="004E31C0" w:rsidP="00173431">
      <w:pPr>
        <w:pStyle w:val="NoSpacing"/>
        <w:rPr>
          <w:rFonts w:ascii="Times New Roman" w:hAnsi="Times New Roman"/>
          <w:b/>
        </w:rPr>
      </w:pPr>
      <w:r w:rsidRPr="00173431">
        <w:rPr>
          <w:rFonts w:ascii="Times New Roman" w:hAnsi="Times New Roman"/>
          <w:b/>
        </w:rPr>
        <w:t>9) Aşağıdaki eşleştirmelerinden hangisi doğrudur?</w:t>
      </w:r>
    </w:p>
    <w:p w:rsidR="004E31C0" w:rsidRPr="00173431" w:rsidRDefault="004E31C0" w:rsidP="00173431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 w:rsidRPr="00173431">
        <w:rPr>
          <w:rFonts w:ascii="Times New Roman" w:hAnsi="Times New Roman"/>
          <w:b/>
          <w:u w:val="single"/>
        </w:rPr>
        <w:t>Doğal Unsur</w:t>
      </w:r>
      <w:r w:rsidRPr="00173431">
        <w:rPr>
          <w:rFonts w:ascii="Times New Roman" w:hAnsi="Times New Roman"/>
          <w:b/>
        </w:rPr>
        <w:t xml:space="preserve">            </w:t>
      </w:r>
      <w:r w:rsidRPr="00173431">
        <w:rPr>
          <w:rFonts w:ascii="Times New Roman" w:hAnsi="Times New Roman"/>
          <w:b/>
          <w:u w:val="single"/>
        </w:rPr>
        <w:t>Beşeri Unsur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A)     Erciyes Dağı     </w:t>
      </w:r>
      <w:r>
        <w:rPr>
          <w:rFonts w:ascii="Times New Roman" w:hAnsi="Times New Roman"/>
        </w:rPr>
        <w:t xml:space="preserve">   </w:t>
      </w:r>
      <w:r w:rsidRPr="00173431">
        <w:rPr>
          <w:rFonts w:ascii="Times New Roman" w:hAnsi="Times New Roman"/>
        </w:rPr>
        <w:t xml:space="preserve">  Keban Barajı   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  B)     Bafra Ovası    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Pamukkale Travertenleri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C)     Boğaz Köprüsü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 Kınalı Ada       </w:t>
      </w:r>
    </w:p>
    <w:p w:rsidR="004E31C0" w:rsidRPr="00173431" w:rsidRDefault="004E31C0" w:rsidP="00173431">
      <w:pPr>
        <w:pStyle w:val="NoSpacing"/>
        <w:rPr>
          <w:rFonts w:ascii="Times New Roman" w:hAnsi="Times New Roman"/>
        </w:rPr>
      </w:pPr>
      <w:r w:rsidRPr="00173431">
        <w:rPr>
          <w:rFonts w:ascii="Times New Roman" w:hAnsi="Times New Roman"/>
        </w:rPr>
        <w:t xml:space="preserve"> D)    Topkapı Sarayı   </w:t>
      </w:r>
      <w:r>
        <w:rPr>
          <w:rFonts w:ascii="Times New Roman" w:hAnsi="Times New Roman"/>
        </w:rPr>
        <w:t xml:space="preserve">  </w:t>
      </w:r>
      <w:r w:rsidRPr="00173431">
        <w:rPr>
          <w:rFonts w:ascii="Times New Roman" w:hAnsi="Times New Roman"/>
        </w:rPr>
        <w:t xml:space="preserve">    Fırat Nehri</w:t>
      </w:r>
    </w:p>
    <w:p w:rsidR="004E31C0" w:rsidRPr="00B1768B" w:rsidRDefault="004E31C0" w:rsidP="00B1768B">
      <w:pPr>
        <w:pStyle w:val="NoSpacing"/>
        <w:rPr>
          <w:rFonts w:ascii="Times New Roman" w:hAnsi="Times New Roman"/>
        </w:rPr>
      </w:pPr>
      <w:r w:rsidRPr="00B1768B">
        <w:rPr>
          <w:rFonts w:ascii="Times New Roman" w:hAnsi="Times New Roman"/>
        </w:rPr>
        <w:t xml:space="preserve">      </w:t>
      </w:r>
    </w:p>
    <w:p w:rsidR="004E31C0" w:rsidRDefault="004E31C0">
      <w:r w:rsidRPr="004802C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37pt;height:165pt;visibility:visible">
            <v:imagedata r:id="rId5" o:title=""/>
          </v:shape>
        </w:pict>
      </w:r>
    </w:p>
    <w:p w:rsidR="004E31C0" w:rsidRPr="000D3CAB" w:rsidRDefault="004E31C0" w:rsidP="00173431">
      <w:pPr>
        <w:pStyle w:val="NoSpacing"/>
        <w:rPr>
          <w:rFonts w:ascii="Times New Roman" w:hAnsi="Times New Roman"/>
          <w:b/>
        </w:rPr>
      </w:pPr>
      <w:r w:rsidRPr="000D3CAB">
        <w:rPr>
          <w:rFonts w:ascii="Times New Roman" w:hAnsi="Times New Roman"/>
          <w:b/>
        </w:rPr>
        <w:t>10. ve 11. soruyu bu resme göre cevaplayın.</w:t>
      </w:r>
    </w:p>
    <w:p w:rsidR="004E31C0" w:rsidRPr="000D3CAB" w:rsidRDefault="004E31C0" w:rsidP="00173431">
      <w:pPr>
        <w:pStyle w:val="NoSpacing"/>
        <w:rPr>
          <w:rFonts w:ascii="Times New Roman" w:hAnsi="Times New Roman"/>
        </w:rPr>
      </w:pPr>
    </w:p>
    <w:p w:rsidR="004E31C0" w:rsidRPr="000D3CAB" w:rsidRDefault="004E31C0" w:rsidP="00173431">
      <w:pPr>
        <w:pStyle w:val="NoSpacing"/>
        <w:rPr>
          <w:rFonts w:ascii="Times New Roman" w:hAnsi="Times New Roman"/>
        </w:rPr>
      </w:pPr>
      <w:r w:rsidRPr="000D3CAB">
        <w:rPr>
          <w:rFonts w:ascii="Times New Roman" w:hAnsi="Times New Roman"/>
          <w:b/>
        </w:rPr>
        <w:t>10) Krokiye göre Hastane benzinliğin ne tarafındadır?</w:t>
      </w:r>
      <w:r w:rsidRPr="000D3CAB">
        <w:rPr>
          <w:rFonts w:ascii="Times New Roman" w:hAnsi="Times New Roman"/>
        </w:rPr>
        <w:t xml:space="preserve"> </w:t>
      </w:r>
      <w:r w:rsidRPr="000D3CAB">
        <w:rPr>
          <w:rFonts w:ascii="Times New Roman" w:hAnsi="Times New Roman"/>
        </w:rPr>
        <w:br/>
        <w:t>A) Güneydoğu</w:t>
      </w:r>
      <w:r w:rsidRPr="000D3CAB">
        <w:rPr>
          <w:rFonts w:ascii="Times New Roman" w:hAnsi="Times New Roman"/>
        </w:rPr>
        <w:tab/>
        <w:t xml:space="preserve">  B)Kuzeybatı     C) Batı      D) Kuzey</w:t>
      </w:r>
    </w:p>
    <w:p w:rsidR="004E31C0" w:rsidRPr="000D3CAB" w:rsidRDefault="004E31C0" w:rsidP="00173431">
      <w:pPr>
        <w:pStyle w:val="NoSpacing"/>
        <w:rPr>
          <w:rFonts w:ascii="Times New Roman" w:hAnsi="Times New Roman"/>
        </w:rPr>
      </w:pPr>
      <w:r w:rsidRPr="000D3CAB">
        <w:rPr>
          <w:rFonts w:ascii="Times New Roman" w:hAnsi="Times New Roman"/>
        </w:rPr>
        <w:t xml:space="preserve">        </w:t>
      </w:r>
    </w:p>
    <w:p w:rsidR="004E31C0" w:rsidRDefault="004E31C0" w:rsidP="00173431">
      <w:pPr>
        <w:pStyle w:val="NoSpacing"/>
        <w:rPr>
          <w:rFonts w:ascii="Times New Roman" w:hAnsi="Times New Roman"/>
        </w:rPr>
      </w:pPr>
      <w:r w:rsidRPr="000D3CAB">
        <w:rPr>
          <w:rFonts w:ascii="Times New Roman" w:hAnsi="Times New Roman"/>
          <w:b/>
        </w:rPr>
        <w:t xml:space="preserve">11) Krokiye göre okulun batısında ne vardır? </w:t>
      </w:r>
      <w:r w:rsidRPr="000D3CAB">
        <w:rPr>
          <w:rFonts w:ascii="Times New Roman" w:hAnsi="Times New Roman"/>
          <w:b/>
        </w:rPr>
        <w:br/>
      </w:r>
      <w:r w:rsidRPr="000D3CAB">
        <w:rPr>
          <w:rFonts w:ascii="Times New Roman" w:hAnsi="Times New Roman"/>
        </w:rPr>
        <w:t>A)Benzinlik</w:t>
      </w:r>
      <w:r w:rsidRPr="000D3CAB">
        <w:rPr>
          <w:rFonts w:ascii="Times New Roman" w:hAnsi="Times New Roman"/>
        </w:rPr>
        <w:tab/>
        <w:t xml:space="preserve"> B)Pastane    C)Çiçek apt.     D)Market  </w:t>
      </w:r>
    </w:p>
    <w:p w:rsidR="004E31C0" w:rsidRPr="000D3CAB" w:rsidRDefault="004E31C0" w:rsidP="00173431">
      <w:pPr>
        <w:pStyle w:val="NoSpacing"/>
        <w:rPr>
          <w:rFonts w:ascii="Times New Roman" w:hAnsi="Times New Roman"/>
        </w:rPr>
      </w:pPr>
      <w:r w:rsidRPr="000D3CAB">
        <w:rPr>
          <w:rFonts w:ascii="Times New Roman" w:hAnsi="Times New Roman"/>
        </w:rPr>
        <w:t xml:space="preserve">     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12) “Düşmanlar yurdumuzu işgal ediyorlar. Gemiler İstanbul Limanı’na yanaştı.” diyenlere karşı Atatürk “Geldikleri gibi giderler.” diyerek yanıt vermiştir. Atatürk’ün bu sözünden onun hangi kişilik özelliğini anlayabiliriz?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A) İleri görüşlü olması        B) Duygusal olması</w:t>
      </w:r>
      <w:r>
        <w:rPr>
          <w:rFonts w:ascii="Times New Roman" w:hAnsi="Times New Roman"/>
        </w:rPr>
        <w:t xml:space="preserve">       </w:t>
      </w:r>
      <w:r w:rsidRPr="00FE1DC7">
        <w:rPr>
          <w:rFonts w:ascii="Times New Roman" w:hAnsi="Times New Roman"/>
        </w:rPr>
        <w:t>C) Plânlı olması                   D) Cesur olması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13) Hava olaylarını önceden bilmek bize ne kazandırır?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A) Derslerimize daha dikkatli çalışmamızı sağlar.</w:t>
      </w:r>
      <w:r>
        <w:rPr>
          <w:rFonts w:ascii="Times New Roman" w:hAnsi="Times New Roman"/>
        </w:rPr>
        <w:t xml:space="preserve">       </w:t>
      </w:r>
      <w:r w:rsidRPr="00FE1DC7">
        <w:rPr>
          <w:rFonts w:ascii="Times New Roman" w:hAnsi="Times New Roman"/>
        </w:rPr>
        <w:t>B) Bilgi dağarcığımız genişler.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C) Dikkatli olup tedbir almamızı sağlar.</w:t>
      </w:r>
      <w:r>
        <w:rPr>
          <w:rFonts w:ascii="Times New Roman" w:hAnsi="Times New Roman"/>
        </w:rPr>
        <w:t xml:space="preserve">                       </w:t>
      </w:r>
      <w:r w:rsidRPr="00FE1DC7">
        <w:rPr>
          <w:rFonts w:ascii="Times New Roman" w:hAnsi="Times New Roman"/>
        </w:rPr>
        <w:t>D) Hava durumunu öğrenmesek de olur.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14.    "insanların yaşamlarını sürdürmek için gereksinim duydukları şeylerin tümüne  ..................... denir." ifadesini aşağıdaki sözcüklerden hangisi doğru tamamlar?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 eşya                            B. İhtiyaç</w:t>
      </w:r>
      <w:r>
        <w:rPr>
          <w:rFonts w:ascii="Times New Roman" w:hAnsi="Times New Roman"/>
        </w:rPr>
        <w:t xml:space="preserve">         </w:t>
      </w:r>
      <w:r w:rsidRPr="00FE1DC7">
        <w:rPr>
          <w:rFonts w:ascii="Times New Roman" w:hAnsi="Times New Roman"/>
        </w:rPr>
        <w:t>C. istek                            D. besin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15.   I. Yiyecek</w:t>
      </w:r>
      <w:r>
        <w:rPr>
          <w:rFonts w:ascii="Times New Roman" w:hAnsi="Times New Roman"/>
          <w:b/>
        </w:rPr>
        <w:t xml:space="preserve">              </w:t>
      </w:r>
      <w:r w:rsidRPr="00806B02">
        <w:rPr>
          <w:rFonts w:ascii="Times New Roman" w:hAnsi="Times New Roman"/>
          <w:b/>
        </w:rPr>
        <w:t xml:space="preserve">        II. Giyecek</w:t>
      </w:r>
      <w:r>
        <w:rPr>
          <w:rFonts w:ascii="Times New Roman" w:hAnsi="Times New Roman"/>
          <w:b/>
        </w:rPr>
        <w:t xml:space="preserve">                </w:t>
      </w:r>
      <w:r w:rsidRPr="00806B02">
        <w:rPr>
          <w:rFonts w:ascii="Times New Roman" w:hAnsi="Times New Roman"/>
          <w:b/>
        </w:rPr>
        <w:t>III.televizyon izleme</w:t>
      </w:r>
      <w:r>
        <w:rPr>
          <w:rFonts w:ascii="Times New Roman" w:hAnsi="Times New Roman"/>
          <w:b/>
        </w:rPr>
        <w:t xml:space="preserve">             </w:t>
      </w:r>
      <w:r w:rsidRPr="00806B02">
        <w:rPr>
          <w:rFonts w:ascii="Times New Roman" w:hAnsi="Times New Roman"/>
          <w:b/>
        </w:rPr>
        <w:t>IV. okula gitme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V. barınma</w:t>
      </w:r>
      <w:r>
        <w:rPr>
          <w:rFonts w:ascii="Times New Roman" w:hAnsi="Times New Roman"/>
          <w:b/>
        </w:rPr>
        <w:t xml:space="preserve">        </w:t>
      </w:r>
      <w:r w:rsidRPr="00806B02">
        <w:rPr>
          <w:rFonts w:ascii="Times New Roman" w:hAnsi="Times New Roman"/>
          <w:b/>
        </w:rPr>
        <w:t xml:space="preserve">Yukarıda verilenlerden hangileri temel ihtiyaçlarımızdandır? 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I-II-III-IV-V      </w:t>
      </w:r>
      <w:r>
        <w:rPr>
          <w:rFonts w:ascii="Times New Roman" w:hAnsi="Times New Roman"/>
        </w:rPr>
        <w:t xml:space="preserve">                     </w:t>
      </w:r>
      <w:r w:rsidRPr="00FE1DC7">
        <w:rPr>
          <w:rFonts w:ascii="Times New Roman" w:hAnsi="Times New Roman"/>
        </w:rPr>
        <w:t xml:space="preserve"> B. I-II-IV-V </w:t>
      </w:r>
      <w:r w:rsidRPr="00FE1DC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</w:t>
      </w:r>
      <w:r w:rsidRPr="00FE1DC7">
        <w:rPr>
          <w:rFonts w:ascii="Times New Roman" w:hAnsi="Times New Roman"/>
        </w:rPr>
        <w:t xml:space="preserve">C. I-II-V                      </w:t>
      </w:r>
      <w:r>
        <w:rPr>
          <w:rFonts w:ascii="Times New Roman" w:hAnsi="Times New Roman"/>
        </w:rPr>
        <w:t xml:space="preserve">                </w:t>
      </w:r>
      <w:r w:rsidRPr="00FE1DC7">
        <w:rPr>
          <w:rFonts w:ascii="Times New Roman" w:hAnsi="Times New Roman"/>
        </w:rPr>
        <w:t>D. I-II</w:t>
      </w:r>
    </w:p>
    <w:p w:rsidR="004E31C0" w:rsidRPr="00393486" w:rsidRDefault="004E31C0" w:rsidP="00393486">
      <w:pPr>
        <w:shd w:val="clear" w:color="auto" w:fill="FFFFFF"/>
        <w:spacing w:line="240" w:lineRule="exact"/>
        <w:rPr>
          <w:rFonts w:ascii="Times New Roman" w:hAnsi="Times New Roman"/>
          <w:b/>
          <w:color w:val="000000"/>
        </w:rPr>
      </w:pPr>
      <w:r w:rsidRPr="00393486">
        <w:rPr>
          <w:rFonts w:ascii="Times New Roman" w:hAnsi="Times New Roman"/>
          <w:b/>
          <w:bCs/>
          <w:color w:val="000000"/>
        </w:rPr>
        <w:t xml:space="preserve">16-  </w:t>
      </w:r>
      <w:r w:rsidRPr="00393486">
        <w:rPr>
          <w:rFonts w:ascii="Times New Roman" w:hAnsi="Times New Roman"/>
          <w:b/>
          <w:color w:val="000000"/>
        </w:rPr>
        <w:t>Kar, yağmur, dolu, rüzgâr, fırtına, güneş hepsi birer…I……………………………………………………………..dır.</w:t>
      </w:r>
      <w:r w:rsidRPr="00393486">
        <w:rPr>
          <w:rFonts w:ascii="Times New Roman" w:hAnsi="Times New Roman"/>
          <w:b/>
        </w:rPr>
        <w:t xml:space="preserve">  II-…………………………………………ise havanın </w:t>
      </w:r>
      <w:r w:rsidRPr="00393486">
        <w:rPr>
          <w:rFonts w:ascii="Times New Roman" w:hAnsi="Times New Roman"/>
          <w:b/>
          <w:color w:val="000000"/>
        </w:rPr>
        <w:t>havanın bulutlu, rüzgârlı, yağışlı, gü</w:t>
      </w:r>
      <w:r w:rsidRPr="00393486">
        <w:rPr>
          <w:rFonts w:ascii="Times New Roman" w:hAnsi="Times New Roman"/>
          <w:b/>
          <w:color w:val="000000"/>
        </w:rPr>
        <w:softHyphen/>
        <w:t xml:space="preserve">neşli, fırtınalı gibi nasıl olduğunun açıklanmasıdır.    </w:t>
      </w:r>
    </w:p>
    <w:p w:rsidR="004E31C0" w:rsidRDefault="004E31C0" w:rsidP="00393486">
      <w:pPr>
        <w:shd w:val="clear" w:color="auto" w:fill="FFFFFF"/>
        <w:spacing w:line="240" w:lineRule="exact"/>
        <w:ind w:left="475" w:right="14"/>
        <w:jc w:val="both"/>
        <w:rPr>
          <w:rFonts w:ascii="Times New Roman" w:hAnsi="Times New Roman"/>
          <w:b/>
          <w:bCs/>
          <w:color w:val="000000"/>
        </w:rPr>
      </w:pPr>
      <w:r w:rsidRPr="00393486">
        <w:rPr>
          <w:rFonts w:ascii="Times New Roman" w:hAnsi="Times New Roman"/>
          <w:b/>
          <w:color w:val="000000"/>
        </w:rPr>
        <w:t xml:space="preserve">Cümlelerdeki </w:t>
      </w:r>
      <w:r w:rsidRPr="00393486">
        <w:rPr>
          <w:rFonts w:ascii="Times New Roman" w:hAnsi="Times New Roman"/>
          <w:b/>
          <w:bCs/>
          <w:color w:val="000000"/>
        </w:rPr>
        <w:t>boşluklara sırasıyla hangi</w:t>
      </w:r>
      <w:r w:rsidRPr="00393486">
        <w:rPr>
          <w:rFonts w:ascii="Times New Roman" w:hAnsi="Times New Roman"/>
          <w:b/>
          <w:bCs/>
          <w:color w:val="000000"/>
        </w:rPr>
        <w:softHyphen/>
        <w:t>si yazılmalıdır?</w:t>
      </w:r>
    </w:p>
    <w:tbl>
      <w:tblPr>
        <w:tblpPr w:leftFromText="141" w:rightFromText="141" w:vertAnchor="text" w:horzAnchor="page" w:tblpX="1101" w:tblpY="7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52"/>
        <w:gridCol w:w="681"/>
        <w:gridCol w:w="1181"/>
        <w:gridCol w:w="927"/>
        <w:gridCol w:w="839"/>
      </w:tblGrid>
      <w:tr w:rsidR="004E31C0" w:rsidRPr="00393486" w:rsidTr="00393486">
        <w:trPr>
          <w:trHeight w:hRule="exact" w:val="34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A)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10"/>
              </w:rPr>
              <w:t>durumu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83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olayı</w:t>
            </w:r>
          </w:p>
        </w:tc>
      </w:tr>
      <w:tr w:rsidR="004E31C0" w:rsidRPr="00393486" w:rsidTr="00393486">
        <w:trPr>
          <w:trHeight w:hRule="exact" w:val="317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B)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5"/>
              </w:rPr>
              <w:t>olayı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11"/>
              </w:rPr>
              <w:t>durumu</w:t>
            </w:r>
          </w:p>
        </w:tc>
      </w:tr>
      <w:tr w:rsidR="004E31C0" w:rsidRPr="00393486" w:rsidTr="00393486">
        <w:trPr>
          <w:trHeight w:hRule="exact" w:val="35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C)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2"/>
              </w:rPr>
              <w:t>raporu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ind w:left="202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olayı</w:t>
            </w:r>
          </w:p>
        </w:tc>
      </w:tr>
      <w:tr w:rsidR="004E31C0" w:rsidRPr="00393486" w:rsidTr="00393486">
        <w:trPr>
          <w:trHeight w:hRule="exact" w:val="36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</w:rPr>
              <w:t>D)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6"/>
              </w:rPr>
              <w:t>hava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2"/>
              </w:rPr>
              <w:t>raporu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ind w:left="194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4"/>
              </w:rPr>
              <w:t>hava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C0" w:rsidRPr="00393486" w:rsidRDefault="004E31C0" w:rsidP="00393486">
            <w:pPr>
              <w:shd w:val="clear" w:color="auto" w:fill="FFFFFF"/>
              <w:rPr>
                <w:rFonts w:ascii="Times New Roman" w:hAnsi="Times New Roman"/>
              </w:rPr>
            </w:pPr>
            <w:r w:rsidRPr="00393486">
              <w:rPr>
                <w:rFonts w:ascii="Times New Roman" w:hAnsi="Times New Roman"/>
                <w:color w:val="000000"/>
                <w:spacing w:val="-11"/>
              </w:rPr>
              <w:t>durumu</w:t>
            </w:r>
          </w:p>
        </w:tc>
      </w:tr>
    </w:tbl>
    <w:p w:rsidR="004E31C0" w:rsidRPr="00393486" w:rsidRDefault="004E31C0" w:rsidP="00393486">
      <w:pPr>
        <w:shd w:val="clear" w:color="auto" w:fill="FFFFFF"/>
        <w:spacing w:line="240" w:lineRule="exact"/>
        <w:ind w:left="475" w:right="14"/>
        <w:jc w:val="both"/>
        <w:rPr>
          <w:rFonts w:ascii="Times New Roman" w:hAnsi="Times New Roman"/>
          <w:b/>
        </w:rPr>
      </w:pPr>
    </w:p>
    <w:p w:rsidR="004E31C0" w:rsidRPr="00393486" w:rsidRDefault="004E31C0" w:rsidP="00393486">
      <w:pPr>
        <w:shd w:val="clear" w:color="auto" w:fill="FFFFFF"/>
        <w:tabs>
          <w:tab w:val="left" w:pos="3615"/>
        </w:tabs>
        <w:spacing w:line="240" w:lineRule="exact"/>
        <w:rPr>
          <w:rFonts w:ascii="Times New Roman" w:hAnsi="Times New Roman"/>
          <w:b/>
        </w:rPr>
      </w:pPr>
    </w:p>
    <w:p w:rsidR="004E31C0" w:rsidRPr="00393486" w:rsidRDefault="004E31C0" w:rsidP="00393486">
      <w:pPr>
        <w:shd w:val="clear" w:color="auto" w:fill="FFFFFF"/>
        <w:tabs>
          <w:tab w:val="left" w:pos="1390"/>
        </w:tabs>
        <w:spacing w:line="240" w:lineRule="exact"/>
        <w:rPr>
          <w:rFonts w:ascii="Times New Roman" w:hAnsi="Times New Roman"/>
          <w:b/>
          <w:color w:val="000000"/>
        </w:rPr>
      </w:pP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17.    Karşılanmadığında yaşamımızı tehlikeye atmayan ancak olmasını arzuladığımız şeylere ne denir?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 ihtiyaç                         B. temel ihtiyaç</w:t>
      </w:r>
      <w:r>
        <w:rPr>
          <w:rFonts w:ascii="Times New Roman" w:hAnsi="Times New Roman"/>
        </w:rPr>
        <w:t xml:space="preserve">           </w:t>
      </w:r>
      <w:r w:rsidRPr="00FE1DC7">
        <w:rPr>
          <w:rFonts w:ascii="Times New Roman" w:hAnsi="Times New Roman"/>
        </w:rPr>
        <w:t>C. eğlence                       D. İstekler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18.   I. yemek yeme</w:t>
      </w:r>
      <w:r>
        <w:rPr>
          <w:rFonts w:ascii="Times New Roman" w:hAnsi="Times New Roman"/>
          <w:b/>
        </w:rPr>
        <w:t xml:space="preserve">          </w:t>
      </w:r>
      <w:r w:rsidRPr="00806B02">
        <w:rPr>
          <w:rFonts w:ascii="Times New Roman" w:hAnsi="Times New Roman"/>
          <w:b/>
        </w:rPr>
        <w:t>II. tatile gitme</w:t>
      </w:r>
      <w:r>
        <w:rPr>
          <w:rFonts w:ascii="Times New Roman" w:hAnsi="Times New Roman"/>
          <w:b/>
        </w:rPr>
        <w:t xml:space="preserve">               </w:t>
      </w:r>
      <w:r w:rsidRPr="00806B02">
        <w:rPr>
          <w:rFonts w:ascii="Times New Roman" w:hAnsi="Times New Roman"/>
          <w:b/>
        </w:rPr>
        <w:t>III. sinemaya gitme</w:t>
      </w:r>
      <w:r>
        <w:rPr>
          <w:rFonts w:ascii="Times New Roman" w:hAnsi="Times New Roman"/>
          <w:b/>
        </w:rPr>
        <w:t xml:space="preserve">           </w:t>
      </w:r>
      <w:r w:rsidRPr="00806B02">
        <w:rPr>
          <w:rFonts w:ascii="Times New Roman" w:hAnsi="Times New Roman"/>
          <w:b/>
        </w:rPr>
        <w:t>IV doktora gitme</w:t>
      </w:r>
      <w:r>
        <w:rPr>
          <w:rFonts w:ascii="Times New Roman" w:hAnsi="Times New Roman"/>
          <w:b/>
        </w:rPr>
        <w:t xml:space="preserve">    </w:t>
      </w:r>
      <w:r w:rsidRPr="00806B02">
        <w:rPr>
          <w:rFonts w:ascii="Times New Roman" w:hAnsi="Times New Roman"/>
          <w:b/>
        </w:rPr>
        <w:t>V oyun oynama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Yukarıda verilenlerden hangileri sosyal ihtiyaçlarımızdandır?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 yalnız IV                   B. II-III-V</w:t>
      </w:r>
      <w:r>
        <w:rPr>
          <w:rFonts w:ascii="Times New Roman" w:hAnsi="Times New Roman"/>
        </w:rPr>
        <w:t xml:space="preserve">                       </w:t>
      </w:r>
      <w:r w:rsidRPr="00FE1DC7">
        <w:rPr>
          <w:rFonts w:ascii="Times New Roman" w:hAnsi="Times New Roman"/>
        </w:rPr>
        <w:t xml:space="preserve"> C. I-İV                         D. 1 -11 -111- </w:t>
      </w:r>
    </w:p>
    <w:p w:rsidR="004E31C0" w:rsidRDefault="004E31C0" w:rsidP="00E56772">
      <w:pPr>
        <w:pStyle w:val="NoSpacing"/>
        <w:rPr>
          <w:rFonts w:ascii="Times New Roman" w:hAnsi="Times New Roman"/>
          <w:b/>
        </w:rPr>
      </w:pPr>
      <w:r>
        <w:rPr>
          <w:b/>
          <w:color w:val="000000"/>
        </w:rPr>
        <w:t>19.</w:t>
      </w:r>
      <w:r w:rsidRPr="004B16DB">
        <w:t xml:space="preserve"> </w:t>
      </w:r>
      <w:r w:rsidRPr="005448D9">
        <w:rPr>
          <w:rFonts w:ascii="Times New Roman" w:hAnsi="Times New Roman"/>
          <w:b/>
        </w:rPr>
        <w:t>Aşağıdakilerden hangisi milli kültürümüzü yansıtan öğelerden biridir?</w:t>
      </w:r>
    </w:p>
    <w:p w:rsidR="004E31C0" w:rsidRDefault="004E31C0" w:rsidP="00E56772">
      <w:pPr>
        <w:pStyle w:val="NoSpacing"/>
        <w:rPr>
          <w:rFonts w:ascii="Times New Roman" w:hAnsi="Times New Roman"/>
        </w:rPr>
      </w:pPr>
      <w:r w:rsidRPr="00174FBF">
        <w:rPr>
          <w:rFonts w:ascii="Times New Roman" w:hAnsi="Times New Roman"/>
        </w:rPr>
        <w:t>A) Bilgisayar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>C) Fotoğraf makinesi</w:t>
      </w:r>
      <w:r>
        <w:rPr>
          <w:rFonts w:ascii="Times New Roman" w:hAnsi="Times New Roman"/>
        </w:rPr>
        <w:t xml:space="preserve">            </w:t>
      </w:r>
      <w:r w:rsidRPr="00174FBF">
        <w:rPr>
          <w:rFonts w:ascii="Times New Roman" w:hAnsi="Times New Roman"/>
        </w:rPr>
        <w:t>B) Türk kahvesi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>D) Eğlenceler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20.I. sağlık </w:t>
      </w:r>
      <w:r>
        <w:rPr>
          <w:rFonts w:ascii="Times New Roman" w:hAnsi="Times New Roman"/>
          <w:b/>
        </w:rPr>
        <w:t>–</w:t>
      </w:r>
      <w:r w:rsidRPr="00806B02">
        <w:rPr>
          <w:rFonts w:ascii="Times New Roman" w:hAnsi="Times New Roman"/>
          <w:b/>
        </w:rPr>
        <w:t xml:space="preserve"> istek</w:t>
      </w:r>
      <w:r>
        <w:rPr>
          <w:rFonts w:ascii="Times New Roman" w:hAnsi="Times New Roman"/>
          <w:b/>
        </w:rPr>
        <w:t xml:space="preserve">                                </w:t>
      </w:r>
      <w:r w:rsidRPr="00806B02">
        <w:rPr>
          <w:rFonts w:ascii="Times New Roman" w:hAnsi="Times New Roman"/>
          <w:b/>
        </w:rPr>
        <w:t>II. eğitim -temel ihtiyaç</w:t>
      </w:r>
      <w:r>
        <w:rPr>
          <w:rFonts w:ascii="Times New Roman" w:hAnsi="Times New Roman"/>
          <w:b/>
        </w:rPr>
        <w:t xml:space="preserve">        </w:t>
      </w:r>
      <w:r w:rsidRPr="00806B02">
        <w:rPr>
          <w:rFonts w:ascii="Times New Roman" w:hAnsi="Times New Roman"/>
          <w:b/>
        </w:rPr>
        <w:t>III. barınma - temel ihtiyaç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IV. bilgisayar almak </w:t>
      </w:r>
      <w:r>
        <w:rPr>
          <w:rFonts w:ascii="Times New Roman" w:hAnsi="Times New Roman"/>
          <w:b/>
        </w:rPr>
        <w:t>–</w:t>
      </w:r>
      <w:r w:rsidRPr="00806B02">
        <w:rPr>
          <w:rFonts w:ascii="Times New Roman" w:hAnsi="Times New Roman"/>
          <w:b/>
        </w:rPr>
        <w:t xml:space="preserve"> istek</w:t>
      </w:r>
      <w:r>
        <w:rPr>
          <w:rFonts w:ascii="Times New Roman" w:hAnsi="Times New Roman"/>
          <w:b/>
        </w:rPr>
        <w:t xml:space="preserve">                        </w:t>
      </w:r>
      <w:r w:rsidRPr="00806B02">
        <w:rPr>
          <w:rFonts w:ascii="Times New Roman" w:hAnsi="Times New Roman"/>
          <w:b/>
        </w:rPr>
        <w:t xml:space="preserve"> V tiyatroya gitmek - sosyal ihtiyaç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Yukarıda verilen eşleştirmelerden hangi</w:t>
      </w:r>
      <w:r w:rsidRPr="00806B02">
        <w:rPr>
          <w:rFonts w:ascii="Times New Roman" w:hAnsi="Times New Roman"/>
          <w:b/>
        </w:rPr>
        <w:softHyphen/>
        <w:t>leri doğrudur?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A. I-II-III-IV-V        </w:t>
      </w:r>
      <w:r>
        <w:rPr>
          <w:rFonts w:ascii="Times New Roman" w:hAnsi="Times New Roman"/>
        </w:rPr>
        <w:t xml:space="preserve">      </w:t>
      </w:r>
      <w:r w:rsidRPr="00FE1DC7">
        <w:rPr>
          <w:rFonts w:ascii="Times New Roman" w:hAnsi="Times New Roman"/>
        </w:rPr>
        <w:t xml:space="preserve">B. I-II-III 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C. III-IV-V                  </w:t>
      </w:r>
      <w:r>
        <w:rPr>
          <w:rFonts w:ascii="Times New Roman" w:hAnsi="Times New Roman"/>
        </w:rPr>
        <w:t xml:space="preserve">   </w:t>
      </w:r>
      <w:r w:rsidRPr="00FE1DC7">
        <w:rPr>
          <w:rFonts w:ascii="Times New Roman" w:hAnsi="Times New Roman"/>
        </w:rPr>
        <w:t xml:space="preserve"> D. II-III-IV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 xml:space="preserve">21) Mustafa Kemal Paşa’ya hangi savaştan sonra “Gazilik” unvanı ve “Mareşallik” rütbesi verilmiştir? 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 xml:space="preserve">  A) I. İnönü</w:t>
      </w:r>
      <w:r>
        <w:rPr>
          <w:rFonts w:ascii="Times New Roman" w:hAnsi="Times New Roman"/>
        </w:rPr>
        <w:t xml:space="preserve">                      </w:t>
      </w:r>
      <w:r w:rsidRPr="00FE1DC7">
        <w:rPr>
          <w:rFonts w:ascii="Times New Roman" w:hAnsi="Times New Roman"/>
        </w:rPr>
        <w:t xml:space="preserve">  B) II. İnönü </w:t>
      </w:r>
      <w:r>
        <w:rPr>
          <w:rFonts w:ascii="Times New Roman" w:hAnsi="Times New Roman"/>
        </w:rPr>
        <w:t xml:space="preserve">       </w:t>
      </w:r>
      <w:r w:rsidRPr="00FE1DC7">
        <w:rPr>
          <w:rFonts w:ascii="Times New Roman" w:hAnsi="Times New Roman"/>
        </w:rPr>
        <w:t>C) Sakarya Savaşı</w:t>
      </w:r>
      <w:r>
        <w:rPr>
          <w:rFonts w:ascii="Times New Roman" w:hAnsi="Times New Roman"/>
        </w:rPr>
        <w:t xml:space="preserve">                    </w:t>
      </w:r>
      <w:r w:rsidRPr="00FE1DC7">
        <w:rPr>
          <w:rFonts w:ascii="Times New Roman" w:hAnsi="Times New Roman"/>
        </w:rPr>
        <w:t xml:space="preserve"> D) Trablusgarp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E56772" w:rsidRDefault="004E31C0" w:rsidP="00E56772">
      <w:pPr>
        <w:pStyle w:val="NoSpacing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>22)       I. 1998 yılında doğdum.</w:t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  <w:t>II. 2004 yılında okula başladım.</w:t>
      </w:r>
    </w:p>
    <w:p w:rsidR="004E31C0" w:rsidRPr="00E56772" w:rsidRDefault="004E31C0" w:rsidP="00E56772">
      <w:pPr>
        <w:pStyle w:val="NoSpacing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 xml:space="preserve">         III.  2000 yılında kardeşim oldu.</w:t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</w:r>
      <w:r w:rsidRPr="00E56772">
        <w:rPr>
          <w:rFonts w:ascii="Times New Roman" w:hAnsi="Times New Roman"/>
          <w:b/>
          <w:color w:val="000000"/>
        </w:rPr>
        <w:tab/>
        <w:t>IV.  1999 yılında deprem oldu.</w:t>
      </w:r>
    </w:p>
    <w:p w:rsidR="004E31C0" w:rsidRPr="00E56772" w:rsidRDefault="004E31C0" w:rsidP="00E56772">
      <w:pPr>
        <w:pStyle w:val="NoSpacing"/>
        <w:rPr>
          <w:rFonts w:ascii="Times New Roman" w:hAnsi="Times New Roman"/>
          <w:b/>
          <w:color w:val="000000"/>
        </w:rPr>
      </w:pPr>
      <w:r w:rsidRPr="00E56772">
        <w:rPr>
          <w:rFonts w:ascii="Times New Roman" w:hAnsi="Times New Roman"/>
          <w:b/>
          <w:color w:val="000000"/>
        </w:rPr>
        <w:t xml:space="preserve">Yukarıda olaylar </w:t>
      </w:r>
      <w:r w:rsidRPr="00E56772">
        <w:rPr>
          <w:rFonts w:ascii="Times New Roman" w:hAnsi="Times New Roman"/>
          <w:b/>
          <w:color w:val="000000"/>
          <w:u w:val="single"/>
        </w:rPr>
        <w:t>kronolojik bir sıraya</w:t>
      </w:r>
      <w:r w:rsidRPr="00E56772">
        <w:rPr>
          <w:rFonts w:ascii="Times New Roman" w:hAnsi="Times New Roman"/>
          <w:b/>
          <w:color w:val="000000"/>
        </w:rPr>
        <w:t xml:space="preserve">  konulduğunda  hangisi </w:t>
      </w:r>
      <w:r w:rsidRPr="00E56772">
        <w:rPr>
          <w:rFonts w:ascii="Times New Roman" w:hAnsi="Times New Roman"/>
          <w:b/>
          <w:color w:val="000000"/>
          <w:u w:val="single"/>
        </w:rPr>
        <w:t>doğru bir sıralama</w:t>
      </w:r>
      <w:r w:rsidRPr="00E56772">
        <w:rPr>
          <w:rFonts w:ascii="Times New Roman" w:hAnsi="Times New Roman"/>
          <w:b/>
          <w:color w:val="000000"/>
        </w:rPr>
        <w:t xml:space="preserve"> olur?</w:t>
      </w:r>
    </w:p>
    <w:p w:rsidR="004E31C0" w:rsidRDefault="004E31C0" w:rsidP="00E56772">
      <w:pPr>
        <w:pStyle w:val="NoSpacing"/>
        <w:rPr>
          <w:rFonts w:ascii="Times New Roman" w:hAnsi="Times New Roman"/>
          <w:color w:val="000000"/>
        </w:rPr>
      </w:pPr>
    </w:p>
    <w:p w:rsidR="004E31C0" w:rsidRPr="00195556" w:rsidRDefault="004E31C0" w:rsidP="00E56772">
      <w:pPr>
        <w:pStyle w:val="NoSpacing"/>
        <w:rPr>
          <w:rFonts w:ascii="Times New Roman" w:hAnsi="Times New Roman"/>
          <w:color w:val="000000"/>
        </w:rPr>
      </w:pPr>
      <w:r w:rsidRPr="00756544">
        <w:rPr>
          <w:rFonts w:ascii="Times New Roman" w:hAnsi="Times New Roman"/>
          <w:color w:val="000000"/>
        </w:rPr>
        <w:t>A) I, II, III, IV</w:t>
      </w:r>
      <w:r w:rsidRPr="00756544">
        <w:rPr>
          <w:rFonts w:ascii="Times New Roman" w:hAnsi="Times New Roman"/>
          <w:color w:val="000000"/>
        </w:rPr>
        <w:tab/>
      </w:r>
      <w:r w:rsidRPr="00756544">
        <w:rPr>
          <w:rFonts w:ascii="Times New Roman" w:hAnsi="Times New Roman"/>
          <w:color w:val="000000"/>
        </w:rPr>
        <w:tab/>
        <w:t>B) I, III, II, IV</w:t>
      </w:r>
      <w:r w:rsidRPr="00756544">
        <w:rPr>
          <w:rFonts w:ascii="Times New Roman" w:hAnsi="Times New Roman"/>
          <w:color w:val="000000"/>
        </w:rPr>
        <w:tab/>
        <w:t xml:space="preserve">         C) I, IV, II, III</w:t>
      </w:r>
      <w:r w:rsidRPr="00756544">
        <w:rPr>
          <w:rFonts w:ascii="Times New Roman" w:hAnsi="Times New Roman"/>
          <w:color w:val="000000"/>
        </w:rPr>
        <w:tab/>
      </w:r>
      <w:r w:rsidRPr="00756544">
        <w:rPr>
          <w:rFonts w:ascii="Times New Roman" w:hAnsi="Times New Roman"/>
          <w:color w:val="000000"/>
        </w:rPr>
        <w:tab/>
        <w:t>D) I, IV, III, II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806B02">
        <w:rPr>
          <w:rFonts w:ascii="Times New Roman" w:hAnsi="Times New Roman"/>
          <w:b/>
        </w:rPr>
        <w:t>23) Tekalif-i  Milliye  ile  aşağıdakilerden  hangisi  sağlanmıştır?</w:t>
      </w:r>
      <w:r w:rsidRPr="00806B02">
        <w:rPr>
          <w:rFonts w:ascii="Times New Roman" w:hAnsi="Times New Roman"/>
          <w:b/>
        </w:rPr>
        <w:br/>
      </w:r>
      <w:r w:rsidRPr="00FE1DC7">
        <w:rPr>
          <w:rFonts w:ascii="Times New Roman" w:hAnsi="Times New Roman"/>
        </w:rPr>
        <w:t xml:space="preserve">A)  Askerin  ve  ordunun ihtiyaçları karşılanmıştır.    </w:t>
      </w:r>
      <w:r>
        <w:rPr>
          <w:rFonts w:ascii="Times New Roman" w:hAnsi="Times New Roman"/>
        </w:rPr>
        <w:t xml:space="preserve">  </w:t>
      </w:r>
      <w:r w:rsidRPr="00FE1DC7">
        <w:rPr>
          <w:rFonts w:ascii="Times New Roman" w:hAnsi="Times New Roman"/>
        </w:rPr>
        <w:t>B)  Düzenli  ordu  kurulmuştur.</w:t>
      </w:r>
      <w:r w:rsidRPr="00FE1DC7">
        <w:rPr>
          <w:rFonts w:ascii="Times New Roman" w:hAnsi="Times New Roman"/>
        </w:rPr>
        <w:br/>
        <w:t xml:space="preserve">C)  TBMM açılmıştır.   </w:t>
      </w:r>
      <w:r>
        <w:rPr>
          <w:rFonts w:ascii="Times New Roman" w:hAnsi="Times New Roman"/>
        </w:rPr>
        <w:t xml:space="preserve">                                                 </w:t>
      </w:r>
      <w:r w:rsidRPr="00FE1DC7">
        <w:rPr>
          <w:rFonts w:ascii="Times New Roman" w:hAnsi="Times New Roman"/>
        </w:rPr>
        <w:t>D)  Kuva-i Milliye  birlikleri kurulmuştur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24. “Burak, otobüsle yolculuk yaparken, bir ırmağın kayalıkları yararak aktığını gördü. Her iki tarafında yüksek kayalar oluşmuş derin bir yarık içinde akıyordu ırmak.”</w:t>
      </w:r>
      <w:r>
        <w:rPr>
          <w:rFonts w:ascii="Times New Roman" w:hAnsi="Times New Roman"/>
          <w:b/>
        </w:rPr>
        <w:t xml:space="preserve"> </w:t>
      </w:r>
      <w:r w:rsidRPr="00806B02">
        <w:rPr>
          <w:rFonts w:ascii="Times New Roman" w:hAnsi="Times New Roman"/>
          <w:b/>
        </w:rPr>
        <w:t>Burak’ın gördüğü bu doğal çevrenin adı nedir?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A.ova               B.yayla           C.plato           D.vadi</w:t>
      </w:r>
    </w:p>
    <w:p w:rsidR="004E31C0" w:rsidRPr="00E56772" w:rsidRDefault="004E31C0" w:rsidP="00E56772">
      <w:pPr>
        <w:pStyle w:val="NoSpacing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>25)    1.Çanakkale Savaşı’nda düşman donanmasının çıkarma yapacağı yeri tahmin etmesi.</w:t>
      </w:r>
    </w:p>
    <w:p w:rsidR="004E31C0" w:rsidRPr="00E56772" w:rsidRDefault="004E31C0" w:rsidP="00E56772">
      <w:pPr>
        <w:pStyle w:val="NoSpacing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 xml:space="preserve">        2.İkinci Dünya  Savaşı’nın çıkacağını çok önceden tahmin etmesi. </w:t>
      </w:r>
    </w:p>
    <w:p w:rsidR="004E31C0" w:rsidRPr="00E56772" w:rsidRDefault="004E31C0" w:rsidP="00E56772">
      <w:pPr>
        <w:pStyle w:val="NoSpacing"/>
        <w:rPr>
          <w:rFonts w:ascii="Times New Roman" w:hAnsi="Times New Roman"/>
          <w:b/>
        </w:rPr>
      </w:pPr>
      <w:r w:rsidRPr="00E56772">
        <w:rPr>
          <w:rFonts w:ascii="Times New Roman" w:hAnsi="Times New Roman"/>
          <w:b/>
        </w:rPr>
        <w:t xml:space="preserve">    Atatürk’ün hangi </w:t>
      </w:r>
      <w:r w:rsidRPr="00E56772">
        <w:rPr>
          <w:rFonts w:ascii="Times New Roman" w:hAnsi="Times New Roman"/>
          <w:b/>
          <w:u w:val="single"/>
        </w:rPr>
        <w:t>kişisel özelliğini</w:t>
      </w:r>
      <w:r w:rsidRPr="00E56772">
        <w:rPr>
          <w:rFonts w:ascii="Times New Roman" w:hAnsi="Times New Roman"/>
          <w:b/>
        </w:rPr>
        <w:t xml:space="preserve"> yansıtır?</w:t>
      </w:r>
    </w:p>
    <w:p w:rsidR="004E31C0" w:rsidRDefault="004E31C0" w:rsidP="00E56772">
      <w:pPr>
        <w:pStyle w:val="NoSpacing"/>
        <w:rPr>
          <w:rFonts w:ascii="Times New Roman" w:hAnsi="Times New Roman"/>
        </w:rPr>
      </w:pPr>
    </w:p>
    <w:p w:rsidR="004E31C0" w:rsidRPr="00756544" w:rsidRDefault="004E31C0" w:rsidP="00E56772">
      <w:pPr>
        <w:pStyle w:val="NoSpacing"/>
        <w:rPr>
          <w:rFonts w:ascii="Times New Roman" w:hAnsi="Times New Roman"/>
        </w:rPr>
      </w:pPr>
      <w:r w:rsidRPr="00756544">
        <w:rPr>
          <w:rFonts w:ascii="Times New Roman" w:hAnsi="Times New Roman"/>
        </w:rPr>
        <w:t>A)Açık sözlüğünün       B) İleri görüşlülüğünü          C)Rehberliğini            D)Yöneticiliğini</w:t>
      </w:r>
    </w:p>
    <w:p w:rsidR="004E31C0" w:rsidRPr="00756544" w:rsidRDefault="004E31C0" w:rsidP="00E56772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26. “Ailesi ile tatile giden Ece, tatil boyunca çevresini gözlemledi.”</w:t>
      </w: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Aşağıdakilerden hangisi, Ece’nin çevresinde gözlemlediği beşeri unsurlardandır?</w:t>
      </w:r>
    </w:p>
    <w:p w:rsidR="004E31C0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A.vadi            B.orman          C.ırmak        D.baraj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27)Aşağıdakilerden hangisi temel ihtiyaçlarımızdan biridir?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A) Seyahat etmek    C) Bilgisayar almak</w:t>
      </w:r>
      <w:r>
        <w:rPr>
          <w:rFonts w:ascii="Times New Roman" w:hAnsi="Times New Roman"/>
        </w:rPr>
        <w:t xml:space="preserve">        </w:t>
      </w:r>
      <w:r w:rsidRPr="00FE1DC7">
        <w:rPr>
          <w:rFonts w:ascii="Times New Roman" w:hAnsi="Times New Roman"/>
        </w:rPr>
        <w:t>B) Barınmak            Ç) Pahalı giyinmek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</w:p>
    <w:p w:rsidR="004E31C0" w:rsidRPr="00806B02" w:rsidRDefault="004E31C0" w:rsidP="00FE1DC7">
      <w:pPr>
        <w:pStyle w:val="NoSpacing"/>
        <w:rPr>
          <w:rFonts w:ascii="Times New Roman" w:hAnsi="Times New Roman"/>
          <w:b/>
        </w:rPr>
      </w:pPr>
      <w:r w:rsidRPr="00806B02">
        <w:rPr>
          <w:rFonts w:ascii="Times New Roman" w:hAnsi="Times New Roman"/>
          <w:b/>
        </w:rPr>
        <w:t>28)Aşağıdakilerden hangisi bir ürünü satın alırken dikkat etmemiz gereken unsurlardan biri değildir?</w:t>
      </w:r>
    </w:p>
    <w:p w:rsidR="004E31C0" w:rsidRPr="00FE1DC7" w:rsidRDefault="004E31C0" w:rsidP="00FE1DC7">
      <w:pPr>
        <w:pStyle w:val="NoSpacing"/>
        <w:rPr>
          <w:rFonts w:ascii="Times New Roman" w:hAnsi="Times New Roman"/>
        </w:rPr>
      </w:pPr>
      <w:r w:rsidRPr="00FE1DC7">
        <w:rPr>
          <w:rFonts w:ascii="Times New Roman" w:hAnsi="Times New Roman"/>
        </w:rPr>
        <w:t>A) Garanti belgesi       C) Son kullanma tarihi</w:t>
      </w:r>
      <w:r>
        <w:rPr>
          <w:rFonts w:ascii="Times New Roman" w:hAnsi="Times New Roman"/>
        </w:rPr>
        <w:t xml:space="preserve">        </w:t>
      </w:r>
      <w:r w:rsidRPr="00FE1DC7">
        <w:rPr>
          <w:rFonts w:ascii="Times New Roman" w:hAnsi="Times New Roman"/>
        </w:rPr>
        <w:t>B) TSE damgası          Ç) Ambalaj rengi</w:t>
      </w:r>
    </w:p>
    <w:p w:rsidR="004E31C0" w:rsidRDefault="004E31C0" w:rsidP="00040F3C">
      <w:pPr>
        <w:pStyle w:val="NoSpacing"/>
        <w:rPr>
          <w:rFonts w:ascii="Times New Roman" w:hAnsi="Times New Roman"/>
        </w:rPr>
      </w:pPr>
    </w:p>
    <w:p w:rsidR="004E31C0" w:rsidRPr="00DC5269" w:rsidRDefault="004E31C0" w:rsidP="00040F3C">
      <w:pPr>
        <w:pStyle w:val="NoSpacing"/>
        <w:rPr>
          <w:rFonts w:ascii="Times New Roman" w:hAnsi="Times New Roman"/>
          <w:b/>
        </w:rPr>
      </w:pPr>
      <w:r w:rsidRPr="00DC5269">
        <w:rPr>
          <w:rFonts w:ascii="Times New Roman" w:hAnsi="Times New Roman"/>
          <w:b/>
        </w:rPr>
        <w:t>“İtalyanlar gözlerini Osmanlı topraklarına dikmişlerdi. Bugünkü Libya topraklarını işgal ettiler. Mustafa Kemal gönüllü olarak oraya gidip, orada İtalyan ordusu ile savaştı.”</w:t>
      </w:r>
    </w:p>
    <w:p w:rsidR="004E31C0" w:rsidRPr="00DC5269" w:rsidRDefault="004E31C0" w:rsidP="00040F3C">
      <w:pPr>
        <w:pStyle w:val="NoSpacing"/>
        <w:rPr>
          <w:rFonts w:ascii="Times New Roman" w:hAnsi="Times New Roman"/>
          <w:b/>
        </w:rPr>
      </w:pPr>
      <w:r w:rsidRPr="00DC5269">
        <w:rPr>
          <w:rFonts w:ascii="Times New Roman" w:hAnsi="Times New Roman"/>
          <w:b/>
        </w:rPr>
        <w:t>29) Yukarıda anlatılan savaş aşağıdakilerden hangisidir?</w:t>
      </w:r>
    </w:p>
    <w:p w:rsidR="004E31C0" w:rsidRDefault="004E31C0" w:rsidP="00040F3C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174FBF">
        <w:rPr>
          <w:rFonts w:ascii="Times New Roman" w:hAnsi="Times New Roman"/>
        </w:rPr>
        <w:t>Sakarya Savaşı</w:t>
      </w:r>
      <w:r w:rsidRPr="00174FBF"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ab/>
        <w:t>C) Ankara Savaşı</w:t>
      </w:r>
      <w:r>
        <w:rPr>
          <w:rFonts w:ascii="Times New Roman" w:hAnsi="Times New Roman"/>
        </w:rPr>
        <w:t xml:space="preserve">             B) </w:t>
      </w:r>
      <w:r w:rsidRPr="00174FBF">
        <w:rPr>
          <w:rFonts w:ascii="Times New Roman" w:hAnsi="Times New Roman"/>
        </w:rPr>
        <w:t>Trablusgarp Savaşı</w:t>
      </w:r>
      <w:r w:rsidRPr="00174FB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74FBF">
        <w:rPr>
          <w:rFonts w:ascii="Times New Roman" w:hAnsi="Times New Roman"/>
        </w:rPr>
        <w:t>D) İnönü Savaş</w:t>
      </w:r>
      <w:r>
        <w:rPr>
          <w:rFonts w:ascii="Times New Roman" w:hAnsi="Times New Roman"/>
        </w:rPr>
        <w:t>ı</w:t>
      </w:r>
    </w:p>
    <w:p w:rsidR="004E31C0" w:rsidRDefault="004E31C0" w:rsidP="00040F3C">
      <w:pPr>
        <w:pStyle w:val="NoSpacing"/>
        <w:rPr>
          <w:rFonts w:ascii="Times New Roman" w:hAnsi="Times New Roman"/>
        </w:rPr>
      </w:pPr>
    </w:p>
    <w:p w:rsidR="004E31C0" w:rsidRPr="003102B2" w:rsidRDefault="004E31C0" w:rsidP="00040F3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30) </w:t>
      </w:r>
      <w:r w:rsidRPr="00423086">
        <w:rPr>
          <w:rFonts w:ascii="Times New Roman" w:hAnsi="Times New Roman"/>
        </w:rPr>
        <w:t xml:space="preserve">Mondros Ateşkes Antlaşması’nın </w:t>
      </w:r>
      <w:r w:rsidRPr="00423086">
        <w:rPr>
          <w:rFonts w:ascii="Times New Roman" w:hAnsi="Times New Roman"/>
          <w:b/>
        </w:rPr>
        <w:t>en önemli maddesi</w:t>
      </w:r>
      <w:r w:rsidRPr="00423086">
        <w:rPr>
          <w:rFonts w:ascii="Times New Roman" w:hAnsi="Times New Roman"/>
        </w:rPr>
        <w:t xml:space="preserve"> aşağıdakilerden </w:t>
      </w:r>
      <w:r w:rsidRPr="003102B2">
        <w:rPr>
          <w:rFonts w:ascii="Times New Roman" w:hAnsi="Times New Roman"/>
          <w:b/>
        </w:rPr>
        <w:t>hangisidir?</w:t>
      </w:r>
    </w:p>
    <w:p w:rsidR="004E31C0" w:rsidRPr="00174FBF" w:rsidRDefault="004E31C0" w:rsidP="00040F3C">
      <w:pPr>
        <w:pStyle w:val="NoSpacing"/>
        <w:rPr>
          <w:rFonts w:ascii="Times New Roman" w:hAnsi="Times New Roman"/>
        </w:rPr>
      </w:pPr>
      <w:r w:rsidRPr="00174FBF">
        <w:rPr>
          <w:rFonts w:ascii="Times New Roman" w:hAnsi="Times New Roman"/>
        </w:rPr>
        <w:t>A) Çanakkale ve İstanbul Boğazı galip devletlere açılacaktır.</w:t>
      </w:r>
    </w:p>
    <w:p w:rsidR="004E31C0" w:rsidRPr="00174FBF" w:rsidRDefault="004E31C0" w:rsidP="00040F3C">
      <w:pPr>
        <w:pStyle w:val="NoSpacing"/>
        <w:rPr>
          <w:rFonts w:ascii="Times New Roman" w:hAnsi="Times New Roman"/>
        </w:rPr>
      </w:pPr>
      <w:r w:rsidRPr="00174FBF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174FBF">
        <w:rPr>
          <w:rFonts w:ascii="Times New Roman" w:hAnsi="Times New Roman"/>
        </w:rPr>
        <w:t>Ordunun büyük bölümü terhis edilecektir.</w:t>
      </w:r>
    </w:p>
    <w:p w:rsidR="004E31C0" w:rsidRPr="00174FBF" w:rsidRDefault="004E31C0" w:rsidP="00040F3C">
      <w:pPr>
        <w:pStyle w:val="NoSpacing"/>
        <w:rPr>
          <w:rFonts w:ascii="Times New Roman" w:hAnsi="Times New Roman"/>
        </w:rPr>
      </w:pPr>
      <w:r w:rsidRPr="00174FBF">
        <w:rPr>
          <w:rFonts w:ascii="Times New Roman" w:hAnsi="Times New Roman"/>
        </w:rPr>
        <w:t>C) Bütün haberleşme ve ulaşım kazanan devletlerin kontrolü altına girecektir.</w:t>
      </w:r>
    </w:p>
    <w:p w:rsidR="004E31C0" w:rsidRDefault="004E31C0" w:rsidP="00040F3C">
      <w:pPr>
        <w:pStyle w:val="NoSpacing"/>
        <w:rPr>
          <w:rFonts w:ascii="Times New Roman" w:hAnsi="Times New Roman"/>
        </w:rPr>
      </w:pPr>
      <w:r w:rsidRPr="00174FBF">
        <w:rPr>
          <w:rFonts w:ascii="Times New Roman" w:hAnsi="Times New Roman"/>
        </w:rPr>
        <w:t>D) Galip devletler güvenliklerini sağlamak amacıyla istedikleri yerleri işgal edecekl</w:t>
      </w:r>
      <w:r>
        <w:rPr>
          <w:rFonts w:ascii="Times New Roman" w:hAnsi="Times New Roman"/>
        </w:rPr>
        <w:t>erdir</w:t>
      </w:r>
    </w:p>
    <w:p w:rsidR="004E31C0" w:rsidRDefault="004E31C0" w:rsidP="00040F3C">
      <w:pPr>
        <w:pStyle w:val="NoSpacing"/>
        <w:rPr>
          <w:rFonts w:ascii="Times New Roman" w:hAnsi="Times New Roman"/>
        </w:rPr>
      </w:pPr>
    </w:p>
    <w:p w:rsidR="004E31C0" w:rsidRPr="00E56772" w:rsidRDefault="004E31C0" w:rsidP="007F0D5E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</w:t>
      </w:r>
      <w:r w:rsidRPr="00D80B97">
        <w:rPr>
          <w:rFonts w:ascii="Times New Roman" w:hAnsi="Times New Roman"/>
          <w:b/>
          <w:color w:val="000000"/>
        </w:rPr>
        <w:t>Deprem çantasında neler olmalıdır?</w:t>
      </w:r>
      <w:r w:rsidRPr="00D80B97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E56772">
        <w:rPr>
          <w:rFonts w:ascii="Times New Roman" w:hAnsi="Times New Roman"/>
          <w:b/>
          <w:color w:val="000000"/>
          <w:sz w:val="16"/>
          <w:szCs w:val="16"/>
        </w:rPr>
        <w:t>10 P</w:t>
      </w:r>
    </w:p>
    <w:p w:rsidR="004E31C0" w:rsidRDefault="004E31C0" w:rsidP="007F0D5E">
      <w:pPr>
        <w:ind w:left="-180"/>
        <w:rPr>
          <w:rFonts w:ascii="Times New Roman" w:hAnsi="Times New Roman"/>
          <w:color w:val="000000"/>
          <w:sz w:val="16"/>
          <w:szCs w:val="16"/>
        </w:rPr>
      </w:pPr>
      <w:r w:rsidRPr="00D80B97">
        <w:rPr>
          <w:rFonts w:ascii="Times New Roman" w:hAnsi="Times New Roman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4E31C0" w:rsidRDefault="004E31C0" w:rsidP="007F0D5E">
      <w:pPr>
        <w:ind w:left="-180"/>
      </w:pPr>
    </w:p>
    <w:p w:rsidR="004E31C0" w:rsidRDefault="004E31C0" w:rsidP="007F0D5E">
      <w:pPr>
        <w:ind w:left="-180"/>
      </w:pPr>
      <w:r>
        <w:rPr>
          <w:noProof/>
          <w:lang w:eastAsia="tr-TR"/>
        </w:rPr>
        <w:pict>
          <v:shape id="Resim 3" o:spid="_x0000_s1026" type="#_x0000_t75" alt="hava olayları" style="position:absolute;left:0;text-align:left;margin-left:-16.5pt;margin-top:26.35pt;width:276.75pt;height:135pt;z-index:251656704;visibility:visible">
            <v:imagedata r:id="rId6" o:title=""/>
            <w10:wrap type="square"/>
          </v:shape>
        </w:pict>
      </w:r>
    </w:p>
    <w:p w:rsidR="004E31C0" w:rsidRPr="003814C6" w:rsidRDefault="004E31C0" w:rsidP="003814C6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4" o:spid="_x0000_s1027" type="#_x0000_t75" alt="http://www.beaconlearningcenter.com/WebLessons/ChancesAre/sunny_.jpg" style="position:absolute;margin-left:-276.75pt;margin-top:21.15pt;width:42pt;height:33.75pt;z-index:251658752;visibility:visible">
            <v:imagedata r:id="rId7" r:href="rId8" grayscale="t"/>
            <w10:wrap type="square"/>
          </v:shape>
        </w:pict>
      </w:r>
      <w:r w:rsidRPr="003814C6">
        <w:rPr>
          <w:rFonts w:ascii="Times New Roman" w:hAnsi="Times New Roman"/>
          <w:b/>
        </w:rPr>
        <w:t xml:space="preserve">Yandaki haritaya göre, belirtilen bölgelerimizin hava durumunu yazınız  </w:t>
      </w:r>
      <w:r>
        <w:rPr>
          <w:rFonts w:ascii="Times New Roman" w:hAnsi="Times New Roman"/>
          <w:b/>
        </w:rPr>
        <w:t>10 P</w:t>
      </w:r>
      <w:r w:rsidRPr="003814C6">
        <w:rPr>
          <w:rFonts w:ascii="Times New Roman" w:hAnsi="Times New Roman"/>
          <w:b/>
        </w:rPr>
        <w:t xml:space="preserve">                                                                           </w:t>
      </w:r>
    </w:p>
    <w:p w:rsidR="004E31C0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1)Karadeniz Bölgesi:............................................   </w:t>
      </w:r>
    </w:p>
    <w:p w:rsidR="004E31C0" w:rsidRPr="003814C6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                </w:t>
      </w:r>
    </w:p>
    <w:p w:rsidR="004E31C0" w:rsidRDefault="004E31C0" w:rsidP="003814C6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2" o:spid="_x0000_s1028" type="#_x0000_t75" alt="http://www.clipartandcrafts.com/sample-graphics/cute-snowman.jpg" style="position:absolute;margin-left:-64.5pt;margin-top:-.3pt;width:32.25pt;height:39.75pt;z-index:251657728;visibility:visible">
            <v:imagedata r:id="rId9" r:href="rId10" grayscale="t"/>
            <w10:wrap type="square"/>
          </v:shape>
        </w:pict>
      </w:r>
      <w:r w:rsidRPr="003814C6">
        <w:rPr>
          <w:rFonts w:ascii="Times New Roman" w:hAnsi="Times New Roman"/>
          <w:b/>
        </w:rPr>
        <w:t xml:space="preserve">2)Doğu Anadolu Bölgesi:......................................  </w:t>
      </w:r>
    </w:p>
    <w:p w:rsidR="004E31C0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</w:t>
      </w:r>
    </w:p>
    <w:p w:rsidR="004E31C0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   3)Marmara Bölgesi:.............................................</w:t>
      </w:r>
    </w:p>
    <w:p w:rsidR="004E31C0" w:rsidRPr="003814C6" w:rsidRDefault="004E31C0" w:rsidP="003814C6">
      <w:pPr>
        <w:pStyle w:val="NoSpacing"/>
        <w:rPr>
          <w:rFonts w:ascii="Times New Roman" w:hAnsi="Times New Roman"/>
          <w:b/>
        </w:rPr>
      </w:pPr>
    </w:p>
    <w:p w:rsidR="004E31C0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>4-Akdeniz Bölgesi:...................................................</w:t>
      </w:r>
    </w:p>
    <w:p w:rsidR="004E31C0" w:rsidRPr="003814C6" w:rsidRDefault="004E31C0" w:rsidP="003814C6">
      <w:pPr>
        <w:pStyle w:val="NoSpacing"/>
        <w:rPr>
          <w:rFonts w:ascii="Times New Roman" w:hAnsi="Times New Roman"/>
          <w:b/>
        </w:rPr>
      </w:pPr>
    </w:p>
    <w:p w:rsidR="004E31C0" w:rsidRPr="003814C6" w:rsidRDefault="004E31C0" w:rsidP="003814C6">
      <w:pPr>
        <w:pStyle w:val="NoSpacing"/>
        <w:rPr>
          <w:rFonts w:ascii="Times New Roman" w:hAnsi="Times New Roman"/>
          <w:b/>
        </w:rPr>
      </w:pPr>
      <w:r w:rsidRPr="003814C6">
        <w:rPr>
          <w:rFonts w:ascii="Times New Roman" w:hAnsi="Times New Roman"/>
          <w:b/>
        </w:rPr>
        <w:t xml:space="preserve"> 5)Ege  Bölgesi:........................................</w:t>
      </w:r>
    </w:p>
    <w:bookmarkStart w:id="0" w:name="_GoBack"/>
    <w:bookmarkEnd w:id="0"/>
    <w:p w:rsidR="004E31C0" w:rsidRDefault="004E31C0" w:rsidP="00E56772">
      <w:pPr>
        <w:pStyle w:val="NoSpacing"/>
        <w:tabs>
          <w:tab w:val="left" w:pos="6945"/>
        </w:tabs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b/>
          <w:color w:val="000000"/>
          <w:sz w:val="24"/>
          <w:szCs w:val="24"/>
        </w:rPr>
        <w:instrText xml:space="preserve"> HYPERLINK "http://www.sorubak.com" </w:instrText>
      </w:r>
      <w:r w:rsidRPr="00A52A22">
        <w:rPr>
          <w:rFonts w:ascii="Times New Roman" w:hAnsi="Times New Roman"/>
          <w:b/>
          <w:color w:val="000000"/>
          <w:sz w:val="24"/>
          <w:szCs w:val="24"/>
        </w:rPr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Pr="00A52A22">
        <w:rPr>
          <w:rStyle w:val="Hyperlink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</w:t>
      </w:r>
    </w:p>
    <w:p w:rsidR="004E31C0" w:rsidRDefault="004E31C0" w:rsidP="00E56772">
      <w:pPr>
        <w:pStyle w:val="NoSpacing"/>
        <w:tabs>
          <w:tab w:val="left" w:pos="694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Hamza DERE</w:t>
      </w:r>
    </w:p>
    <w:p w:rsidR="004E31C0" w:rsidRDefault="004E31C0" w:rsidP="00E56772">
      <w:pPr>
        <w:pStyle w:val="NoSpacing"/>
        <w:tabs>
          <w:tab w:val="left" w:pos="6945"/>
        </w:tabs>
        <w:rPr>
          <w:rFonts w:ascii="Times New Roman" w:hAnsi="Times New Roman"/>
          <w:b/>
        </w:rPr>
      </w:pPr>
      <w:r w:rsidRPr="00A07300">
        <w:rPr>
          <w:rFonts w:ascii="Times New Roman" w:hAnsi="Times New Roman"/>
          <w:b/>
        </w:rPr>
        <w:t xml:space="preserve">  BAŞARILAR</w:t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sym w:font="Wingdings" w:char="F04A"/>
      </w:r>
      <w:r w:rsidRPr="00E56772">
        <w:rPr>
          <w:rFonts w:ascii="Times New Roman" w:hAnsi="Times New Roman"/>
          <w:b/>
        </w:rPr>
        <w:t xml:space="preserve"> </w:t>
      </w:r>
      <w:r w:rsidRPr="00E56772">
        <w:rPr>
          <w:rFonts w:ascii="Times New Roman" w:hAnsi="Times New Roman"/>
          <w:b/>
        </w:rPr>
        <w:tab/>
        <w:t xml:space="preserve">       4/A Sınıf Öğretmeni</w:t>
      </w:r>
    </w:p>
    <w:p w:rsidR="004E31C0" w:rsidRDefault="004E31C0" w:rsidP="00E56772">
      <w:pPr>
        <w:pStyle w:val="NoSpacing"/>
        <w:tabs>
          <w:tab w:val="left" w:pos="6945"/>
        </w:tabs>
      </w:pPr>
      <w:r w:rsidRPr="00E56772">
        <w:rPr>
          <w:b/>
        </w:rPr>
        <w:t>TEST SORULARI 2’ŞER PUANDIR.</w:t>
      </w:r>
    </w:p>
    <w:p w:rsidR="004E31C0" w:rsidRPr="003814C6" w:rsidRDefault="004E31C0" w:rsidP="003814C6">
      <w:pPr>
        <w:ind w:firstLine="708"/>
      </w:pPr>
    </w:p>
    <w:sectPr w:rsidR="004E31C0" w:rsidRPr="003814C6" w:rsidSect="00806B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68B"/>
    <w:rsid w:val="000045CC"/>
    <w:rsid w:val="00016105"/>
    <w:rsid w:val="00040F3C"/>
    <w:rsid w:val="00084A85"/>
    <w:rsid w:val="000D3CAB"/>
    <w:rsid w:val="00171696"/>
    <w:rsid w:val="00173431"/>
    <w:rsid w:val="00174FBF"/>
    <w:rsid w:val="00195556"/>
    <w:rsid w:val="00293D71"/>
    <w:rsid w:val="003102B2"/>
    <w:rsid w:val="00344B0B"/>
    <w:rsid w:val="003708D0"/>
    <w:rsid w:val="003814C6"/>
    <w:rsid w:val="00393486"/>
    <w:rsid w:val="00423086"/>
    <w:rsid w:val="00452F64"/>
    <w:rsid w:val="00460282"/>
    <w:rsid w:val="004802C2"/>
    <w:rsid w:val="00486BCA"/>
    <w:rsid w:val="004B16DB"/>
    <w:rsid w:val="004E31C0"/>
    <w:rsid w:val="004E58FD"/>
    <w:rsid w:val="005350A4"/>
    <w:rsid w:val="005448D9"/>
    <w:rsid w:val="005913E4"/>
    <w:rsid w:val="005F0441"/>
    <w:rsid w:val="005F0AD6"/>
    <w:rsid w:val="00602628"/>
    <w:rsid w:val="006F6AF7"/>
    <w:rsid w:val="00756544"/>
    <w:rsid w:val="00786647"/>
    <w:rsid w:val="007F0D5E"/>
    <w:rsid w:val="00806B02"/>
    <w:rsid w:val="00850A18"/>
    <w:rsid w:val="00881D46"/>
    <w:rsid w:val="00910736"/>
    <w:rsid w:val="009D7994"/>
    <w:rsid w:val="00A07300"/>
    <w:rsid w:val="00A224E0"/>
    <w:rsid w:val="00A2693D"/>
    <w:rsid w:val="00A52A22"/>
    <w:rsid w:val="00B11896"/>
    <w:rsid w:val="00B1768B"/>
    <w:rsid w:val="00B770D1"/>
    <w:rsid w:val="00C028AA"/>
    <w:rsid w:val="00C548A4"/>
    <w:rsid w:val="00D80B97"/>
    <w:rsid w:val="00DB24B7"/>
    <w:rsid w:val="00DC2DCF"/>
    <w:rsid w:val="00DC5269"/>
    <w:rsid w:val="00E56772"/>
    <w:rsid w:val="00EE5C0E"/>
    <w:rsid w:val="00F45507"/>
    <w:rsid w:val="00F53C03"/>
    <w:rsid w:val="00FA5D42"/>
    <w:rsid w:val="00FB2CAF"/>
    <w:rsid w:val="00FC1D70"/>
    <w:rsid w:val="00FE1DC7"/>
    <w:rsid w:val="00FE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68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11896"/>
    <w:rPr>
      <w:rFonts w:ascii="Calibri" w:hAnsi="Calibri"/>
      <w:lang w:eastAsia="en-US"/>
    </w:rPr>
  </w:style>
  <w:style w:type="paragraph" w:customStyle="1" w:styleId="ListeParagraf1">
    <w:name w:val="Liste Paragraf1"/>
    <w:basedOn w:val="Normal"/>
    <w:uiPriority w:val="99"/>
    <w:rsid w:val="00B118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7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43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0045CC"/>
    <w:pPr>
      <w:ind w:left="720"/>
    </w:pPr>
    <w:rPr>
      <w:rFonts w:cs="Calibri"/>
    </w:rPr>
  </w:style>
  <w:style w:type="character" w:styleId="Hyperlink">
    <w:name w:val="Hyperlink"/>
    <w:basedOn w:val="DefaultParagraphFont"/>
    <w:uiPriority w:val="99"/>
    <w:rsid w:val="00E567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eaconlearningcenter.com/WebLessons/ChancesAre/sunny_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www.clipartandcrafts.com/sample-graphics/cute-snowman.jpg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4</Pages>
  <Words>1927</Words>
  <Characters>10985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12</cp:revision>
  <cp:lastPrinted>2014-01-03T11:14:00Z</cp:lastPrinted>
  <dcterms:created xsi:type="dcterms:W3CDTF">2013-12-31T11:06:00Z</dcterms:created>
  <dcterms:modified xsi:type="dcterms:W3CDTF">2014-01-12T20:11:00Z</dcterms:modified>
  <cp:category>www.sorubak.com</cp:category>
</cp:coreProperties>
</file>