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68" w:tblpY="-209"/>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0631"/>
      </w:tblGrid>
      <w:tr w:rsidR="004512D7" w:rsidRPr="00E621ED" w:rsidTr="00412223">
        <w:trPr>
          <w:trHeight w:val="841"/>
        </w:trPr>
        <w:tc>
          <w:tcPr>
            <w:tcW w:w="10631" w:type="dxa"/>
          </w:tcPr>
          <w:p w:rsidR="004512D7" w:rsidRPr="00E621ED" w:rsidRDefault="004512D7" w:rsidP="00412223">
            <w:pPr>
              <w:jc w:val="center"/>
              <w:rPr>
                <w:i/>
              </w:rPr>
            </w:pPr>
            <w:r w:rsidRPr="00E621ED">
              <w:rPr>
                <w:i/>
              </w:rPr>
              <w:t xml:space="preserve">EVREN PAŞA </w:t>
            </w:r>
            <w:r>
              <w:rPr>
                <w:i/>
              </w:rPr>
              <w:t>İLKOKULU  4/B</w:t>
            </w:r>
            <w:r w:rsidRPr="00E621ED">
              <w:rPr>
                <w:i/>
              </w:rPr>
              <w:t xml:space="preserve"> SINIFI  SOSYAL BİLGİLER  DERSİ   </w:t>
            </w:r>
          </w:p>
          <w:p w:rsidR="004512D7" w:rsidRPr="00E621ED" w:rsidRDefault="004512D7" w:rsidP="00412223">
            <w:pPr>
              <w:jc w:val="center"/>
              <w:rPr>
                <w:i/>
              </w:rPr>
            </w:pPr>
            <w:r w:rsidRPr="00E621ED">
              <w:rPr>
                <w:i/>
              </w:rPr>
              <w:t xml:space="preserve">2. DÖNEM 1. YAZILI SINAV SORULARI              </w:t>
            </w:r>
          </w:p>
          <w:p w:rsidR="004512D7" w:rsidRPr="00E621ED" w:rsidRDefault="004512D7" w:rsidP="00412223">
            <w:pPr>
              <w:rPr>
                <w:i/>
              </w:rPr>
            </w:pPr>
          </w:p>
          <w:p w:rsidR="004512D7" w:rsidRPr="00E621ED" w:rsidRDefault="004512D7" w:rsidP="00412223">
            <w:pPr>
              <w:rPr>
                <w: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 logo" style="position:absolute;margin-left:.5pt;margin-top:-42.1pt;width:42.8pt;height:38.5pt;z-index:-251658240;visibility:visible;mso-position-horizontal-relative:margin" wrapcoords="9853 847 1516 2118 379 8894 1137 15671 5684 19906 7200 19906 14400 19906 15916 19906 20463 15671 21600 11435 20463 10588 13263 7624 18947 6776 18568 1694 11368 847 9853 847">
                  <v:imagedata r:id="rId5" o:title=""/>
                  <w10:wrap type="tight" anchorx="margin"/>
                </v:shape>
              </w:pict>
            </w:r>
            <w:r w:rsidRPr="00E621ED">
              <w:rPr>
                <w:i/>
              </w:rPr>
              <w:t xml:space="preserve">ADI SOYADI:…………………………                </w:t>
            </w:r>
            <w:r>
              <w:rPr>
                <w:i/>
              </w:rPr>
              <w:t xml:space="preserve">          NO:…………..... SINIF:4/B</w:t>
            </w:r>
            <w:r w:rsidRPr="00E621ED">
              <w:rPr>
                <w:i/>
              </w:rPr>
              <w:t xml:space="preserve">                P:……............</w:t>
            </w:r>
          </w:p>
        </w:tc>
      </w:tr>
    </w:tbl>
    <w:p w:rsidR="004512D7" w:rsidRPr="00E621ED" w:rsidRDefault="004512D7">
      <w:pPr>
        <w:rPr>
          <w:i/>
        </w:rPr>
      </w:pPr>
    </w:p>
    <w:p w:rsidR="004512D7" w:rsidRPr="00E621ED" w:rsidRDefault="004512D7" w:rsidP="009B28DF">
      <w:pPr>
        <w:rPr>
          <w:b/>
          <w:i/>
        </w:rPr>
      </w:pPr>
      <w:r w:rsidRPr="00E621ED">
        <w:rPr>
          <w:b/>
          <w:i/>
        </w:rPr>
        <w:t xml:space="preserve">A-Aşağıdaki cümlelerde boş bırakılan yerlere kutucuklarda verilmiş sözcüklerden uygun olanları yazınız. </w:t>
      </w:r>
    </w:p>
    <w:p w:rsidR="004512D7" w:rsidRPr="00E621ED" w:rsidRDefault="004512D7" w:rsidP="009B28DF">
      <w:pPr>
        <w:rPr>
          <w:b/>
          <w:i/>
        </w:rPr>
      </w:pPr>
      <w:r>
        <w:rPr>
          <w:b/>
          <w:i/>
        </w:rPr>
        <w:t>(12</w:t>
      </w:r>
      <w:r w:rsidRPr="00E621ED">
        <w:rPr>
          <w:b/>
          <w:i/>
        </w:rPr>
        <w:t xml:space="preserve"> Puan)</w:t>
      </w:r>
    </w:p>
    <w:p w:rsidR="004512D7" w:rsidRPr="00E621ED" w:rsidRDefault="004512D7" w:rsidP="009B28DF">
      <w:pPr>
        <w:pStyle w:val="ListParagraph"/>
        <w:rPr>
          <w:i/>
        </w:rPr>
      </w:pPr>
    </w:p>
    <w:tbl>
      <w:tblPr>
        <w:tblW w:w="0" w:type="auto"/>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09"/>
      </w:tblGrid>
      <w:tr w:rsidR="004512D7" w:rsidRPr="00E621ED" w:rsidTr="001265CF">
        <w:trPr>
          <w:trHeight w:val="664"/>
        </w:trPr>
        <w:tc>
          <w:tcPr>
            <w:tcW w:w="8209" w:type="dxa"/>
          </w:tcPr>
          <w:p w:rsidR="004512D7" w:rsidRPr="001265CF" w:rsidRDefault="004512D7" w:rsidP="00550162">
            <w:pPr>
              <w:rPr>
                <w:i/>
              </w:rPr>
            </w:pPr>
            <w:r w:rsidRPr="001265CF">
              <w:rPr>
                <w:i/>
              </w:rPr>
              <w:t xml:space="preserve">Edison – Eğitim - </w:t>
            </w:r>
            <w:r w:rsidRPr="001265CF">
              <w:rPr>
                <w:i/>
                <w:sz w:val="22"/>
                <w:szCs w:val="22"/>
              </w:rPr>
              <w:t xml:space="preserve">Hicri – Güneş - </w:t>
            </w:r>
            <w:r w:rsidRPr="001265CF">
              <w:rPr>
                <w:i/>
              </w:rPr>
              <w:t xml:space="preserve"> on iki hayvanlı takvim – </w:t>
            </w:r>
            <w:r w:rsidRPr="001265CF">
              <w:rPr>
                <w:i/>
                <w:sz w:val="22"/>
                <w:szCs w:val="22"/>
              </w:rPr>
              <w:t xml:space="preserve">Sağlık - </w:t>
            </w:r>
            <w:r w:rsidRPr="001265CF">
              <w:rPr>
                <w:i/>
              </w:rPr>
              <w:t xml:space="preserve"> </w:t>
            </w:r>
            <w:r w:rsidRPr="001265CF">
              <w:rPr>
                <w:i/>
                <w:sz w:val="22"/>
                <w:szCs w:val="22"/>
              </w:rPr>
              <w:t xml:space="preserve">mısırlılar – Ay - </w:t>
            </w:r>
            <w:r w:rsidRPr="001265CF">
              <w:rPr>
                <w:i/>
              </w:rPr>
              <w:t xml:space="preserve"> </w:t>
            </w:r>
          </w:p>
          <w:p w:rsidR="004512D7" w:rsidRPr="001265CF" w:rsidRDefault="004512D7" w:rsidP="00550162">
            <w:pPr>
              <w:rPr>
                <w:i/>
              </w:rPr>
            </w:pPr>
            <w:r w:rsidRPr="001265CF">
              <w:rPr>
                <w:i/>
              </w:rPr>
              <w:t xml:space="preserve">miladi takvim -  </w:t>
            </w:r>
            <w:r w:rsidRPr="001265CF">
              <w:rPr>
                <w:i/>
                <w:sz w:val="22"/>
                <w:szCs w:val="22"/>
              </w:rPr>
              <w:t>ateş – teknoloji - radyasyon</w:t>
            </w:r>
          </w:p>
        </w:tc>
      </w:tr>
    </w:tbl>
    <w:p w:rsidR="004512D7" w:rsidRPr="00E621ED" w:rsidRDefault="004512D7" w:rsidP="009B28DF">
      <w:pPr>
        <w:rPr>
          <w:i/>
        </w:rPr>
      </w:pPr>
    </w:p>
    <w:p w:rsidR="004512D7" w:rsidRPr="0010609D" w:rsidRDefault="004512D7" w:rsidP="009B28DF">
      <w:pPr>
        <w:numPr>
          <w:ilvl w:val="0"/>
          <w:numId w:val="1"/>
        </w:numPr>
        <w:rPr>
          <w:i/>
        </w:rPr>
      </w:pPr>
      <w:r w:rsidRPr="0010609D">
        <w:rPr>
          <w:i/>
        </w:rPr>
        <w:t>Türklerin Orta  Asya’da  kullandıkları ilk takvime ………………………………………………….denir</w:t>
      </w:r>
    </w:p>
    <w:p w:rsidR="004512D7" w:rsidRPr="0010609D" w:rsidRDefault="004512D7" w:rsidP="009B28DF">
      <w:pPr>
        <w:numPr>
          <w:ilvl w:val="0"/>
          <w:numId w:val="1"/>
        </w:numPr>
        <w:rPr>
          <w:i/>
        </w:rPr>
      </w:pPr>
      <w:r w:rsidRPr="0010609D">
        <w:rPr>
          <w:i/>
        </w:rPr>
        <w:t>1926 yılından itibaren ülkemizde…………………………………………..kullanılmaya başlanmıştır.</w:t>
      </w:r>
    </w:p>
    <w:p w:rsidR="004512D7" w:rsidRPr="0010609D" w:rsidRDefault="004512D7" w:rsidP="0010609D">
      <w:pPr>
        <w:numPr>
          <w:ilvl w:val="0"/>
          <w:numId w:val="1"/>
        </w:numPr>
        <w:rPr>
          <w:i/>
        </w:rPr>
      </w:pPr>
      <w:r w:rsidRPr="0010609D">
        <w:rPr>
          <w:i/>
        </w:rPr>
        <w:t>Projeksiyon ……………………………………alanında kullanılan bir teknolojik araçtır.</w:t>
      </w:r>
    </w:p>
    <w:p w:rsidR="004512D7" w:rsidRPr="00CB188F" w:rsidRDefault="004512D7" w:rsidP="00CB188F">
      <w:pPr>
        <w:pStyle w:val="NoSpacing"/>
        <w:numPr>
          <w:ilvl w:val="0"/>
          <w:numId w:val="1"/>
        </w:numPr>
        <w:rPr>
          <w:rFonts w:ascii="Times New Roman" w:hAnsi="Times New Roman"/>
          <w:i/>
          <w:sz w:val="24"/>
          <w:szCs w:val="24"/>
        </w:rPr>
      </w:pPr>
      <w:r w:rsidRPr="00BF2EB7">
        <w:rPr>
          <w:rFonts w:ascii="Times New Roman" w:hAnsi="Times New Roman"/>
          <w:i/>
          <w:sz w:val="24"/>
          <w:szCs w:val="24"/>
        </w:rPr>
        <w:t>Ampul ……………… tarafından icat edilmiştir.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 xml:space="preserve"> …………………… hem spor hem de ulaşım aracıdır.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 xml:space="preserve"> Dini bayramlarımız ……………… takvime göre düzenlenir.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Röntgen …………………… alanındaki teknolojik ürünlerdendir.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 saatini geceleyin ve kapalı havalarda kullanmak mümkün değildir.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Hicri takvim …………… esas alınarak hazırlanmıştır.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İlk güneş takvimini düzenleyen topluluk …………………’dır.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 saati şimdiye kadar yapılmış saatlerin en basitidir.</w:t>
      </w:r>
    </w:p>
    <w:p w:rsidR="004512D7" w:rsidRPr="00BF2EB7" w:rsidRDefault="004512D7" w:rsidP="0010609D">
      <w:pPr>
        <w:pStyle w:val="NoSpacing"/>
        <w:numPr>
          <w:ilvl w:val="0"/>
          <w:numId w:val="1"/>
        </w:numPr>
        <w:rPr>
          <w:rFonts w:ascii="Times New Roman" w:hAnsi="Times New Roman"/>
          <w:i/>
          <w:sz w:val="24"/>
          <w:szCs w:val="24"/>
        </w:rPr>
      </w:pPr>
      <w:r w:rsidRPr="00BF2EB7">
        <w:rPr>
          <w:rFonts w:ascii="Times New Roman" w:hAnsi="Times New Roman"/>
          <w:i/>
          <w:sz w:val="24"/>
          <w:szCs w:val="24"/>
        </w:rPr>
        <w:t>……………………’nin gelişmesiyle insan hayatı kolaylaşmıştır.</w:t>
      </w:r>
    </w:p>
    <w:p w:rsidR="004512D7" w:rsidRPr="00BF2EB7" w:rsidRDefault="004512D7" w:rsidP="009B28DF">
      <w:pPr>
        <w:rPr>
          <w:i/>
        </w:rPr>
      </w:pPr>
    </w:p>
    <w:p w:rsidR="004512D7" w:rsidRPr="00E621ED" w:rsidRDefault="004512D7" w:rsidP="009B28DF">
      <w:pPr>
        <w:pStyle w:val="NoSpacing"/>
        <w:rPr>
          <w:rFonts w:ascii="Times New Roman" w:hAnsi="Times New Roman"/>
          <w:b/>
          <w:i/>
          <w:sz w:val="24"/>
          <w:szCs w:val="24"/>
        </w:rPr>
      </w:pPr>
      <w:r w:rsidRPr="00E621ED">
        <w:rPr>
          <w:rFonts w:ascii="Times New Roman" w:hAnsi="Times New Roman"/>
          <w:b/>
          <w:i/>
          <w:sz w:val="24"/>
          <w:szCs w:val="24"/>
        </w:rPr>
        <w:t>B- Aşağıdaki anlatımlardan doğru olanların başına (D), yanlış olanların başına ise (Y) koyunuz.   (</w:t>
      </w:r>
      <w:r>
        <w:rPr>
          <w:rFonts w:ascii="Times New Roman" w:hAnsi="Times New Roman"/>
          <w:b/>
          <w:i/>
          <w:sz w:val="24"/>
          <w:szCs w:val="24"/>
        </w:rPr>
        <w:t>8</w:t>
      </w:r>
      <w:r w:rsidRPr="00E621ED">
        <w:rPr>
          <w:rFonts w:ascii="Times New Roman" w:hAnsi="Times New Roman"/>
          <w:b/>
          <w:i/>
          <w:sz w:val="24"/>
          <w:szCs w:val="24"/>
        </w:rPr>
        <w:t>Puan)</w:t>
      </w:r>
    </w:p>
    <w:p w:rsidR="004512D7" w:rsidRPr="0096321C" w:rsidRDefault="004512D7" w:rsidP="009B28DF">
      <w:pPr>
        <w:rPr>
          <w:i/>
        </w:rPr>
      </w:pPr>
      <w:r w:rsidRPr="0096321C">
        <w:rPr>
          <w:i/>
        </w:rPr>
        <w:t xml:space="preserve">   (……) </w:t>
      </w:r>
      <w:r>
        <w:rPr>
          <w:i/>
        </w:rPr>
        <w:t xml:space="preserve"> </w:t>
      </w:r>
      <w:r w:rsidRPr="0096321C">
        <w:rPr>
          <w:i/>
        </w:rPr>
        <w:t>Ekmeğin hammaddesi hamurdur.</w:t>
      </w:r>
    </w:p>
    <w:p w:rsidR="004512D7" w:rsidRPr="0096321C" w:rsidRDefault="004512D7" w:rsidP="009B28DF">
      <w:pPr>
        <w:rPr>
          <w:i/>
        </w:rPr>
      </w:pPr>
      <w:r>
        <w:rPr>
          <w:i/>
        </w:rPr>
        <w:t xml:space="preserve">   (…….) Temel ihtiyaçlar zamana ve kişiden kişiye değişir.</w:t>
      </w:r>
    </w:p>
    <w:p w:rsidR="004512D7" w:rsidRPr="00E621ED" w:rsidRDefault="004512D7" w:rsidP="009B28DF">
      <w:pPr>
        <w:rPr>
          <w:i/>
        </w:rPr>
      </w:pPr>
      <w:r w:rsidRPr="00E621ED">
        <w:rPr>
          <w:i/>
          <w:color w:val="000000"/>
        </w:rPr>
        <w:t xml:space="preserve"> </w:t>
      </w:r>
      <w:r>
        <w:rPr>
          <w:i/>
          <w:color w:val="000000"/>
        </w:rPr>
        <w:t xml:space="preserve"> </w:t>
      </w:r>
      <w:r w:rsidRPr="00E621ED">
        <w:rPr>
          <w:i/>
          <w:color w:val="000000"/>
        </w:rPr>
        <w:t xml:space="preserve">( …….)  </w:t>
      </w:r>
      <w:r w:rsidRPr="00E621ED">
        <w:rPr>
          <w:i/>
        </w:rPr>
        <w:t>Teknolojik ürünler sayesinde hastalıkların tedavisi kolaylaşmıştır.</w:t>
      </w:r>
    </w:p>
    <w:p w:rsidR="004512D7" w:rsidRPr="00E621ED" w:rsidRDefault="004512D7" w:rsidP="009B28DF">
      <w:pPr>
        <w:rPr>
          <w:i/>
        </w:rPr>
      </w:pPr>
      <w:r w:rsidRPr="00E621ED">
        <w:rPr>
          <w:i/>
          <w:color w:val="000000"/>
        </w:rPr>
        <w:t xml:space="preserve">  ( …….)  Güneş saatini günün her vaktinde kullanmak mümkündür.</w:t>
      </w:r>
    </w:p>
    <w:p w:rsidR="004512D7" w:rsidRPr="00E621ED" w:rsidRDefault="004512D7" w:rsidP="009B28DF">
      <w:pPr>
        <w:rPr>
          <w:i/>
        </w:rPr>
      </w:pPr>
      <w:r w:rsidRPr="00E621ED">
        <w:rPr>
          <w:i/>
          <w:color w:val="000000"/>
        </w:rPr>
        <w:t xml:space="preserve">  ( …….)  </w:t>
      </w:r>
      <w:r w:rsidRPr="00E621ED">
        <w:rPr>
          <w:i/>
        </w:rPr>
        <w:t>Geminin ve trenin kullanım alanları aynıdır.</w:t>
      </w:r>
    </w:p>
    <w:p w:rsidR="004512D7" w:rsidRPr="00E621ED" w:rsidRDefault="004512D7" w:rsidP="009B28DF">
      <w:pPr>
        <w:rPr>
          <w:i/>
          <w:color w:val="000000"/>
        </w:rPr>
      </w:pPr>
      <w:r w:rsidRPr="00E621ED">
        <w:rPr>
          <w:i/>
          <w:color w:val="000000"/>
        </w:rPr>
        <w:t xml:space="preserve">  ( …….)  Miladi takvimin başlangıcı olarak Hz. İsa’ nın doğumu kabul edilmiştir.</w:t>
      </w:r>
    </w:p>
    <w:p w:rsidR="004512D7" w:rsidRDefault="004512D7" w:rsidP="007C3A3A">
      <w:pPr>
        <w:spacing w:line="360" w:lineRule="auto"/>
        <w:rPr>
          <w:i/>
        </w:rPr>
      </w:pPr>
      <w:r w:rsidRPr="00E621ED">
        <w:rPr>
          <w:i/>
        </w:rPr>
        <w:t xml:space="preserve">  (........ )  Pusula zamanı ölçmeye yarayan bir alettir.</w:t>
      </w:r>
    </w:p>
    <w:p w:rsidR="004512D7" w:rsidRPr="00E621ED" w:rsidRDefault="004512D7" w:rsidP="007C3A3A">
      <w:pPr>
        <w:spacing w:line="360" w:lineRule="auto"/>
        <w:rPr>
          <w:i/>
        </w:rPr>
      </w:pPr>
      <w:r>
        <w:rPr>
          <w:i/>
        </w:rPr>
        <w:t xml:space="preserve"> </w:t>
      </w:r>
      <w:r w:rsidRPr="00E621ED">
        <w:rPr>
          <w:i/>
        </w:rPr>
        <w:t xml:space="preserve"> (.........)  Aydınlatma ateşin bulunmasıyla başladı.</w:t>
      </w:r>
    </w:p>
    <w:p w:rsidR="004512D7" w:rsidRPr="00E621ED" w:rsidRDefault="004512D7" w:rsidP="009B28DF">
      <w:pPr>
        <w:rPr>
          <w:b/>
          <w:i/>
          <w:u w:val="single"/>
        </w:rPr>
      </w:pPr>
      <w:r w:rsidRPr="00E621ED">
        <w:rPr>
          <w:b/>
          <w:i/>
          <w:u w:val="single"/>
        </w:rPr>
        <w:t>C-Aşağıdaki çoktan seçmeli sorular 5’er puandır.</w:t>
      </w:r>
    </w:p>
    <w:p w:rsidR="004512D7" w:rsidRPr="00E621ED" w:rsidRDefault="004512D7" w:rsidP="009B28DF">
      <w:pPr>
        <w:rPr>
          <w:b/>
          <w:i/>
          <w:u w:val="single"/>
        </w:rPr>
      </w:pPr>
    </w:p>
    <w:p w:rsidR="004512D7" w:rsidRPr="00E621ED" w:rsidRDefault="004512D7" w:rsidP="009B28DF">
      <w:pPr>
        <w:rPr>
          <w:i/>
        </w:rPr>
      </w:pPr>
      <w:r w:rsidRPr="00E621ED">
        <w:rPr>
          <w:i/>
        </w:rPr>
        <w:t xml:space="preserve">1- Türklerin  tarih  boyunca  kullandığı  takvimleri  yazınız. </w:t>
      </w:r>
    </w:p>
    <w:p w:rsidR="004512D7" w:rsidRPr="00E621ED" w:rsidRDefault="004512D7" w:rsidP="009B28DF">
      <w:pPr>
        <w:rPr>
          <w:i/>
        </w:rPr>
      </w:pPr>
      <w:r>
        <w:rPr>
          <w:i/>
        </w:rPr>
        <w:t xml:space="preserve">a)………………………... b)………………... c)…………..……… </w:t>
      </w:r>
    </w:p>
    <w:p w:rsidR="004512D7" w:rsidRPr="00E621ED" w:rsidRDefault="004512D7" w:rsidP="009B28DF">
      <w:pPr>
        <w:rPr>
          <w:i/>
        </w:rPr>
      </w:pPr>
    </w:p>
    <w:p w:rsidR="004512D7" w:rsidRPr="00E621ED" w:rsidRDefault="004512D7" w:rsidP="009B28DF">
      <w:pPr>
        <w:rPr>
          <w:i/>
        </w:rPr>
      </w:pPr>
      <w:r w:rsidRPr="00E621ED">
        <w:rPr>
          <w:i/>
        </w:rPr>
        <w:t xml:space="preserve">2-Hangisi buluşların yararlarından biri </w:t>
      </w:r>
      <w:r w:rsidRPr="00E621ED">
        <w:rPr>
          <w:b/>
          <w:i/>
          <w:u w:val="single"/>
        </w:rPr>
        <w:t>değildir</w:t>
      </w:r>
      <w:r w:rsidRPr="00E621ED">
        <w:rPr>
          <w:b/>
          <w:i/>
        </w:rPr>
        <w:t>?</w:t>
      </w:r>
      <w:r w:rsidRPr="00E621ED">
        <w:rPr>
          <w:i/>
        </w:rPr>
        <w:t xml:space="preserve"> </w:t>
      </w:r>
    </w:p>
    <w:p w:rsidR="004512D7" w:rsidRPr="00E621ED" w:rsidRDefault="004512D7" w:rsidP="00F54FDD">
      <w:pPr>
        <w:rPr>
          <w:i/>
        </w:rPr>
      </w:pPr>
      <w:r w:rsidRPr="00E621ED">
        <w:rPr>
          <w:i/>
        </w:rPr>
        <w:t xml:space="preserve"> A ) İnsanlar</w:t>
      </w:r>
      <w:r>
        <w:rPr>
          <w:i/>
        </w:rPr>
        <w:t>ın hayatını kolaylaştırır.</w:t>
      </w:r>
      <w:r>
        <w:rPr>
          <w:i/>
        </w:rPr>
        <w:tab/>
      </w:r>
      <w:r>
        <w:rPr>
          <w:i/>
        </w:rPr>
        <w:tab/>
      </w:r>
      <w:r>
        <w:rPr>
          <w:i/>
        </w:rPr>
        <w:tab/>
        <w:t xml:space="preserve">     </w:t>
      </w:r>
      <w:r w:rsidRPr="00E621ED">
        <w:rPr>
          <w:i/>
        </w:rPr>
        <w:t>B )Verimli çalışmayı sağlar.</w:t>
      </w:r>
    </w:p>
    <w:p w:rsidR="004512D7" w:rsidRPr="00E621ED" w:rsidRDefault="004512D7" w:rsidP="00F54FDD">
      <w:pPr>
        <w:rPr>
          <w:i/>
        </w:rPr>
      </w:pPr>
      <w:r w:rsidRPr="00E621ED">
        <w:rPr>
          <w:i/>
        </w:rPr>
        <w:t xml:space="preserve">C )Daha kısa zamanda daha çok iş </w:t>
      </w:r>
      <w:r>
        <w:rPr>
          <w:i/>
        </w:rPr>
        <w:t>yapılmasını sağlar.</w:t>
      </w:r>
      <w:r>
        <w:rPr>
          <w:i/>
        </w:rPr>
        <w:tab/>
        <w:t xml:space="preserve">   </w:t>
      </w:r>
      <w:r w:rsidRPr="00E621ED">
        <w:rPr>
          <w:i/>
        </w:rPr>
        <w:t xml:space="preserve">  D )İnsanları tembelliğe iter.</w:t>
      </w:r>
    </w:p>
    <w:p w:rsidR="004512D7" w:rsidRPr="00E621ED" w:rsidRDefault="004512D7" w:rsidP="009B28DF">
      <w:pPr>
        <w:rPr>
          <w:i/>
        </w:rPr>
      </w:pPr>
    </w:p>
    <w:p w:rsidR="004512D7" w:rsidRPr="00E621ED" w:rsidRDefault="004512D7" w:rsidP="009B28DF">
      <w:pPr>
        <w:rPr>
          <w:i/>
        </w:rPr>
      </w:pPr>
      <w:r w:rsidRPr="00E621ED">
        <w:rPr>
          <w:i/>
        </w:rPr>
        <w:t xml:space="preserve">3- Şu anda kullandığımız takvimin adı nedir? </w:t>
      </w:r>
    </w:p>
    <w:p w:rsidR="004512D7" w:rsidRPr="00E621ED" w:rsidRDefault="004512D7" w:rsidP="009B28DF">
      <w:pPr>
        <w:spacing w:line="360" w:lineRule="auto"/>
        <w:rPr>
          <w:i/>
        </w:rPr>
      </w:pPr>
      <w:r w:rsidRPr="00E621ED">
        <w:rPr>
          <w:i/>
        </w:rPr>
        <w:t xml:space="preserve">A) Hicri takvim.        </w:t>
      </w:r>
      <w:r w:rsidRPr="00E621ED">
        <w:rPr>
          <w:i/>
        </w:rPr>
        <w:tab/>
        <w:t>B) Miladi takvim</w:t>
      </w:r>
      <w:r w:rsidRPr="00E621ED">
        <w:rPr>
          <w:i/>
        </w:rPr>
        <w:tab/>
        <w:t>C) Rumi takvim.                D) Ay takvimi</w:t>
      </w:r>
    </w:p>
    <w:p w:rsidR="004512D7" w:rsidRPr="00E621ED" w:rsidRDefault="004512D7" w:rsidP="009B28DF">
      <w:pPr>
        <w:rPr>
          <w:rStyle w:val="Strong"/>
          <w:b w:val="0"/>
          <w:i/>
        </w:rPr>
      </w:pPr>
    </w:p>
    <w:p w:rsidR="004512D7" w:rsidRPr="00E621ED" w:rsidRDefault="004512D7" w:rsidP="009B28DF">
      <w:pPr>
        <w:rPr>
          <w:i/>
        </w:rPr>
      </w:pPr>
      <w:r w:rsidRPr="00E621ED">
        <w:rPr>
          <w:rStyle w:val="Strong"/>
          <w:b w:val="0"/>
          <w:i/>
        </w:rPr>
        <w:t>4-  Hz. İsa'nın doğumunu başlangıç kabul eden takvim hangisidir?</w:t>
      </w:r>
      <w:r w:rsidRPr="00E621ED">
        <w:rPr>
          <w:i/>
        </w:rPr>
        <w:t xml:space="preserve"> </w:t>
      </w:r>
    </w:p>
    <w:p w:rsidR="004512D7" w:rsidRPr="00E621ED" w:rsidRDefault="004512D7" w:rsidP="009B28DF">
      <w:pPr>
        <w:rPr>
          <w:i/>
        </w:rPr>
      </w:pPr>
      <w:r w:rsidRPr="00E621ED">
        <w:rPr>
          <w:i/>
        </w:rPr>
        <w:t xml:space="preserve">A)Rumi takvim  </w:t>
      </w:r>
      <w:r w:rsidRPr="00E621ED">
        <w:rPr>
          <w:i/>
        </w:rPr>
        <w:tab/>
        <w:t xml:space="preserve">B)Hicri takvim  </w:t>
      </w:r>
      <w:r w:rsidRPr="00E621ED">
        <w:rPr>
          <w:i/>
        </w:rPr>
        <w:tab/>
        <w:t xml:space="preserve">C)Miladi takvim </w:t>
      </w:r>
      <w:r w:rsidRPr="00E621ED">
        <w:rPr>
          <w:i/>
        </w:rPr>
        <w:tab/>
        <w:t>D)12 hayvanlı takvim</w:t>
      </w:r>
    </w:p>
    <w:p w:rsidR="004512D7" w:rsidRPr="00E621ED" w:rsidRDefault="004512D7" w:rsidP="009B28DF">
      <w:pPr>
        <w:rPr>
          <w:i/>
        </w:rPr>
      </w:pPr>
    </w:p>
    <w:p w:rsidR="004512D7" w:rsidRDefault="004512D7" w:rsidP="007C3A3A">
      <w:pPr>
        <w:rPr>
          <w:rFonts w:ascii="Cambria" w:hAnsi="Cambria"/>
          <w:i/>
          <w:noProof/>
        </w:rPr>
      </w:pPr>
    </w:p>
    <w:p w:rsidR="004512D7" w:rsidRDefault="004512D7" w:rsidP="007C3A3A">
      <w:pPr>
        <w:rPr>
          <w:rFonts w:ascii="Cambria" w:hAnsi="Cambria"/>
          <w:i/>
          <w:noProof/>
        </w:rPr>
      </w:pPr>
    </w:p>
    <w:p w:rsidR="004512D7" w:rsidRDefault="004512D7" w:rsidP="007C3A3A">
      <w:pPr>
        <w:rPr>
          <w:rFonts w:ascii="Cambria" w:hAnsi="Cambria"/>
          <w:i/>
          <w:noProof/>
        </w:rPr>
      </w:pPr>
    </w:p>
    <w:p w:rsidR="004512D7" w:rsidRDefault="004512D7" w:rsidP="007C3A3A">
      <w:pPr>
        <w:rPr>
          <w:rFonts w:ascii="Cambria" w:hAnsi="Cambria"/>
          <w:i/>
          <w:noProof/>
        </w:rPr>
      </w:pPr>
    </w:p>
    <w:p w:rsidR="004512D7" w:rsidRPr="00E621ED" w:rsidRDefault="004512D7" w:rsidP="007C3A3A">
      <w:pPr>
        <w:rPr>
          <w:rFonts w:ascii="Cambria" w:hAnsi="Cambria"/>
          <w:i/>
          <w:noProof/>
        </w:rPr>
      </w:pPr>
      <w:r w:rsidRPr="00E621ED">
        <w:rPr>
          <w:rFonts w:ascii="Cambria" w:hAnsi="Cambria"/>
          <w:i/>
          <w:noProof/>
        </w:rPr>
        <w:t>5-Aşağıdaki saat türlerinden hangisi sadece gündüz kullanılabilir?</w:t>
      </w:r>
    </w:p>
    <w:p w:rsidR="004512D7" w:rsidRPr="00E621ED" w:rsidRDefault="004512D7" w:rsidP="007C3A3A">
      <w:pPr>
        <w:rPr>
          <w:rFonts w:ascii="Cambria" w:hAnsi="Cambria"/>
          <w:i/>
        </w:rPr>
      </w:pPr>
      <w:r w:rsidRPr="00E621ED">
        <w:rPr>
          <w:rFonts w:ascii="Cambria" w:hAnsi="Cambria"/>
          <w:i/>
          <w:noProof/>
        </w:rPr>
        <w:t xml:space="preserve">a) </w:t>
      </w:r>
      <w:r w:rsidRPr="001265CF">
        <w:rPr>
          <w:rFonts w:ascii="Cambria" w:hAnsi="Cambria"/>
          <w:i/>
          <w:noProof/>
        </w:rPr>
        <w:pict>
          <v:shape id="Resim 55" o:spid="_x0000_i1025" type="#_x0000_t75" alt="http://t1.gstatic.com/images?q=tbn:ANd9GcRgZh3iQEdFgsUP2zJx1l7xZcXVBxcqirbcojUHXVZ_tLrt2sPa" style="width:60pt;height:64.5pt;visibility:visible">
            <v:imagedata r:id="rId6" o:title=""/>
          </v:shape>
        </w:pict>
      </w:r>
      <w:r w:rsidRPr="00E621ED">
        <w:rPr>
          <w:rFonts w:ascii="Cambria" w:hAnsi="Cambria"/>
          <w:i/>
          <w:noProof/>
        </w:rPr>
        <w:t xml:space="preserve">        b)     </w:t>
      </w:r>
      <w:r w:rsidRPr="001265CF">
        <w:rPr>
          <w:rFonts w:ascii="Cambria" w:hAnsi="Cambria"/>
          <w:i/>
          <w:noProof/>
        </w:rPr>
        <w:pict>
          <v:shape id="Resim 58" o:spid="_x0000_i1026" type="#_x0000_t75" alt="http://t1.gstatic.com/images?q=tbn:ANd9GcS60y11jcA0-LBb4gnt9fPkuVsd-DQz36E0bkxoLW6CGPE_yBYbRQ" style="width:77.25pt;height:64.5pt;visibility:visible">
            <v:imagedata r:id="rId7" o:title=""/>
          </v:shape>
        </w:pict>
      </w:r>
      <w:r w:rsidRPr="00E621ED">
        <w:rPr>
          <w:rFonts w:ascii="Cambria" w:hAnsi="Cambria"/>
          <w:i/>
          <w:noProof/>
        </w:rPr>
        <w:t xml:space="preserve">         c)     </w:t>
      </w:r>
      <w:r w:rsidRPr="001265CF">
        <w:rPr>
          <w:rFonts w:ascii="Cambria" w:hAnsi="Cambria"/>
          <w:i/>
          <w:noProof/>
        </w:rPr>
        <w:pict>
          <v:shape id="Resim 61" o:spid="_x0000_i1027" type="#_x0000_t75" alt="http://t1.gstatic.com/images?q=tbn:ANd9GcQThyl2Y0S144r5j8iDZCUvJ4hOkyBOFBcFcsQB7sFfaQR6dqSS" style="width:44.25pt;height:66pt;visibility:visible">
            <v:imagedata r:id="rId8" o:title=""/>
          </v:shape>
        </w:pict>
      </w:r>
      <w:r w:rsidRPr="00E621ED">
        <w:rPr>
          <w:rFonts w:ascii="Cambria" w:hAnsi="Cambria"/>
          <w:i/>
          <w:noProof/>
        </w:rPr>
        <w:t xml:space="preserve">       d)   </w:t>
      </w:r>
      <w:r w:rsidRPr="001265CF">
        <w:rPr>
          <w:rFonts w:ascii="Cambria" w:hAnsi="Cambria"/>
          <w:i/>
          <w:noProof/>
        </w:rPr>
        <w:pict>
          <v:shape id="Resim 64" o:spid="_x0000_i1028" type="#_x0000_t75" alt="http://t0.gstatic.com/images?q=tbn:ANd9GcTs5SLOY8OSTMQRtHYxPBBzVqLU4tVD6j2_FpC3IybmmEBasq7PEg" style="width:74.25pt;height:66pt;visibility:visible">
            <v:imagedata r:id="rId9" o:title=""/>
          </v:shape>
        </w:pict>
      </w:r>
    </w:p>
    <w:p w:rsidR="004512D7" w:rsidRPr="00E621ED" w:rsidRDefault="004512D7" w:rsidP="00421A85">
      <w:pPr>
        <w:rPr>
          <w:i/>
        </w:rPr>
      </w:pPr>
    </w:p>
    <w:p w:rsidR="004512D7" w:rsidRPr="00E621ED" w:rsidRDefault="004512D7" w:rsidP="007C3A3A">
      <w:pPr>
        <w:rPr>
          <w:rStyle w:val="Strong"/>
          <w:b w:val="0"/>
          <w:i/>
        </w:rPr>
      </w:pPr>
      <w:r w:rsidRPr="00E621ED">
        <w:rPr>
          <w:rStyle w:val="Strong"/>
          <w:b w:val="0"/>
          <w:i/>
        </w:rPr>
        <w:t>6-Aşağıdakilerden hangisi teknolojik ürünlerin doğru kullanılmaması nedeniyle ortaya çıkabilecek sorunlardan</w:t>
      </w:r>
      <w:r w:rsidRPr="00E621ED">
        <w:rPr>
          <w:rStyle w:val="Strong"/>
          <w:b w:val="0"/>
          <w:i/>
          <w:u w:val="single"/>
        </w:rPr>
        <w:t xml:space="preserve"> değildir?</w:t>
      </w:r>
      <w:r w:rsidRPr="00E621ED">
        <w:rPr>
          <w:rStyle w:val="Strong"/>
          <w:b w:val="0"/>
          <w:i/>
        </w:rPr>
        <w:t xml:space="preserve"> </w:t>
      </w:r>
    </w:p>
    <w:p w:rsidR="004512D7" w:rsidRPr="00E621ED" w:rsidRDefault="004512D7" w:rsidP="007C3A3A">
      <w:pPr>
        <w:rPr>
          <w:i/>
        </w:rPr>
      </w:pPr>
      <w:r w:rsidRPr="00E621ED">
        <w:rPr>
          <w:i/>
        </w:rPr>
        <w:t>A) Ses kirliliği               B) Çevre kirliliği             C) Depremler ve sel           D) Işık kirliliği</w:t>
      </w:r>
    </w:p>
    <w:p w:rsidR="004512D7" w:rsidRPr="00E621ED" w:rsidRDefault="004512D7" w:rsidP="00421A85">
      <w:pPr>
        <w:rPr>
          <w:b/>
          <w:i/>
          <w:u w:val="single"/>
        </w:rPr>
      </w:pPr>
    </w:p>
    <w:p w:rsidR="004512D7" w:rsidRPr="00E621ED" w:rsidRDefault="004512D7" w:rsidP="007C3A3A">
      <w:pPr>
        <w:rPr>
          <w:rFonts w:ascii="Cambria" w:hAnsi="Cambria"/>
          <w:i/>
          <w:color w:val="000000"/>
        </w:rPr>
      </w:pPr>
      <w:r w:rsidRPr="00E621ED">
        <w:rPr>
          <w:rFonts w:ascii="Cambria" w:hAnsi="Cambria"/>
          <w:color w:val="000000"/>
        </w:rPr>
        <w:t>7-</w:t>
      </w:r>
      <w:r w:rsidRPr="00E621ED">
        <w:rPr>
          <w:rFonts w:ascii="Cambria" w:hAnsi="Cambria"/>
          <w:i/>
          <w:color w:val="000000"/>
        </w:rPr>
        <w:t xml:space="preserve">Seçeneklerde teknolojik ürünler ve kullanım alanları eşleştirilmiştir. Hangi eşleştirme </w:t>
      </w:r>
      <w:r w:rsidRPr="00E621ED">
        <w:rPr>
          <w:rFonts w:ascii="Cambria" w:hAnsi="Cambria"/>
          <w:i/>
          <w:color w:val="000000"/>
          <w:u w:val="single"/>
        </w:rPr>
        <w:t>yanlıştır</w:t>
      </w:r>
      <w:r w:rsidRPr="00E621ED">
        <w:rPr>
          <w:rFonts w:ascii="Cambria" w:hAnsi="Cambria"/>
          <w:i/>
          <w:color w:val="000000"/>
        </w:rPr>
        <w:t>?</w:t>
      </w:r>
    </w:p>
    <w:p w:rsidR="004512D7" w:rsidRPr="00E621ED" w:rsidRDefault="004512D7" w:rsidP="007C3A3A">
      <w:pPr>
        <w:rPr>
          <w:rFonts w:ascii="Cambria" w:hAnsi="Cambria"/>
          <w:i/>
          <w:color w:val="000000"/>
        </w:rPr>
      </w:pPr>
      <w:r w:rsidRPr="00E621ED">
        <w:rPr>
          <w:rFonts w:ascii="Cambria" w:hAnsi="Cambria"/>
          <w:i/>
          <w:color w:val="000000"/>
        </w:rPr>
        <w:br/>
        <w:t xml:space="preserve">A) cep telefonu – iletişim </w:t>
      </w:r>
      <w:r w:rsidRPr="00E621ED">
        <w:rPr>
          <w:rFonts w:ascii="Cambria" w:hAnsi="Cambria"/>
          <w:i/>
          <w:color w:val="000000"/>
        </w:rPr>
        <w:tab/>
      </w:r>
      <w:r w:rsidRPr="00E621ED">
        <w:rPr>
          <w:rFonts w:ascii="Cambria" w:hAnsi="Cambria"/>
          <w:i/>
          <w:color w:val="000000"/>
        </w:rPr>
        <w:tab/>
        <w:t>B) röntgen cihazı - güvenlik</w:t>
      </w:r>
      <w:r w:rsidRPr="00E621ED">
        <w:rPr>
          <w:rFonts w:ascii="Cambria" w:hAnsi="Cambria"/>
          <w:i/>
          <w:color w:val="000000"/>
        </w:rPr>
        <w:br/>
        <w:t xml:space="preserve">C) kamyon – ulaşım </w:t>
      </w:r>
      <w:r w:rsidRPr="00E621ED">
        <w:rPr>
          <w:rFonts w:ascii="Cambria" w:hAnsi="Cambria"/>
          <w:i/>
          <w:color w:val="000000"/>
        </w:rPr>
        <w:tab/>
      </w:r>
      <w:r w:rsidRPr="00E621ED">
        <w:rPr>
          <w:rFonts w:ascii="Cambria" w:hAnsi="Cambria"/>
          <w:i/>
          <w:color w:val="000000"/>
        </w:rPr>
        <w:tab/>
      </w:r>
      <w:r w:rsidRPr="00E621ED">
        <w:rPr>
          <w:rFonts w:ascii="Cambria" w:hAnsi="Cambria"/>
          <w:i/>
          <w:color w:val="000000"/>
        </w:rPr>
        <w:tab/>
        <w:t>D) projeksiyon – eğitim</w:t>
      </w:r>
    </w:p>
    <w:p w:rsidR="004512D7" w:rsidRPr="00E621ED" w:rsidRDefault="004512D7" w:rsidP="007C3A3A">
      <w:pPr>
        <w:rPr>
          <w:rFonts w:ascii="Cambria" w:hAnsi="Cambria"/>
          <w:i/>
          <w:color w:val="000000"/>
        </w:rPr>
      </w:pPr>
    </w:p>
    <w:p w:rsidR="004512D7" w:rsidRPr="00E621ED" w:rsidRDefault="004512D7" w:rsidP="007C3A3A">
      <w:pPr>
        <w:rPr>
          <w:rFonts w:ascii="Cambria" w:hAnsi="Cambria"/>
          <w:i/>
          <w:color w:val="000000"/>
          <w:u w:val="single"/>
        </w:rPr>
      </w:pPr>
      <w:r w:rsidRPr="00E621ED">
        <w:rPr>
          <w:rFonts w:ascii="Cambria" w:hAnsi="Cambria"/>
          <w:i/>
          <w:color w:val="000000"/>
        </w:rPr>
        <w:t xml:space="preserve">8-Aşağıdaki eşleştirmelerden hangisi </w:t>
      </w:r>
      <w:r w:rsidRPr="00E621ED">
        <w:rPr>
          <w:rFonts w:ascii="Cambria" w:hAnsi="Cambria"/>
          <w:i/>
          <w:color w:val="000000"/>
          <w:u w:val="single"/>
        </w:rPr>
        <w:t>doğrudur?</w:t>
      </w:r>
    </w:p>
    <w:p w:rsidR="004512D7" w:rsidRPr="00E621ED" w:rsidRDefault="004512D7" w:rsidP="007C3A3A">
      <w:pPr>
        <w:rPr>
          <w:rFonts w:ascii="Cambria" w:hAnsi="Cambria"/>
          <w:i/>
          <w:color w:val="000000"/>
        </w:rPr>
      </w:pPr>
      <w:r w:rsidRPr="00E621ED">
        <w:rPr>
          <w:rFonts w:ascii="Cambria" w:hAnsi="Cambria"/>
          <w:i/>
          <w:color w:val="000000"/>
        </w:rPr>
        <w:t>A)saat-haberleşme                                     B)biçerdöver-sağlık</w:t>
      </w:r>
    </w:p>
    <w:p w:rsidR="004512D7" w:rsidRPr="00E621ED" w:rsidRDefault="004512D7" w:rsidP="007C3A3A">
      <w:pPr>
        <w:rPr>
          <w:rFonts w:ascii="Cambria" w:hAnsi="Cambria"/>
          <w:i/>
          <w:color w:val="000000"/>
        </w:rPr>
      </w:pPr>
      <w:r w:rsidRPr="00E621ED">
        <w:rPr>
          <w:rFonts w:ascii="Cambria" w:hAnsi="Cambria"/>
          <w:i/>
          <w:color w:val="000000"/>
        </w:rPr>
        <w:t xml:space="preserve">C)mikroskop-tarım                                    D)tren-ulaşım </w:t>
      </w:r>
    </w:p>
    <w:p w:rsidR="004512D7" w:rsidRPr="00E621ED" w:rsidRDefault="004512D7" w:rsidP="007C3A3A">
      <w:pPr>
        <w:rPr>
          <w:rFonts w:ascii="Cambria" w:hAnsi="Cambria"/>
          <w:i/>
          <w:color w:val="000000"/>
        </w:rPr>
      </w:pPr>
    </w:p>
    <w:p w:rsidR="004512D7" w:rsidRPr="007D5BB9" w:rsidRDefault="004512D7" w:rsidP="005F023C">
      <w:pPr>
        <w:pStyle w:val="NoSpacing"/>
        <w:rPr>
          <w:rFonts w:ascii="Cambria" w:hAnsi="Cambria" w:cs="Calibri"/>
          <w:i/>
          <w:sz w:val="24"/>
          <w:szCs w:val="24"/>
        </w:rPr>
      </w:pPr>
      <w:r w:rsidRPr="00E621ED">
        <w:rPr>
          <w:rFonts w:ascii="Cambria" w:hAnsi="Cambria"/>
          <w:i/>
          <w:color w:val="000000"/>
        </w:rPr>
        <w:t>9</w:t>
      </w:r>
      <w:r w:rsidRPr="005F023C">
        <w:rPr>
          <w:rFonts w:ascii="Cambria" w:hAnsi="Cambria" w:cs="Calibri"/>
          <w:i/>
          <w:color w:val="000000"/>
        </w:rPr>
        <w:t>-</w:t>
      </w:r>
      <w:r w:rsidRPr="005F023C">
        <w:rPr>
          <w:rFonts w:ascii="Cambria" w:hAnsi="Cambria" w:cs="Calibri"/>
          <w:sz w:val="24"/>
          <w:szCs w:val="24"/>
        </w:rPr>
        <w:t xml:space="preserve"> </w:t>
      </w:r>
      <w:r w:rsidRPr="007D5BB9">
        <w:rPr>
          <w:rFonts w:ascii="Cambria" w:hAnsi="Cambria" w:cs="Calibri"/>
          <w:i/>
          <w:sz w:val="24"/>
          <w:szCs w:val="24"/>
        </w:rPr>
        <w:t>Hayatımızı kolaylaştıran buluşlar yapan, icatlarıyla insanlığa hizmet eden kişilere aşağıdakilerden hangisi kullanılır?</w:t>
      </w:r>
    </w:p>
    <w:p w:rsidR="004512D7" w:rsidRPr="007D5BB9" w:rsidRDefault="004512D7" w:rsidP="005F023C">
      <w:pPr>
        <w:pStyle w:val="NoSpacing"/>
        <w:rPr>
          <w:rFonts w:ascii="Cambria" w:hAnsi="Cambria" w:cs="Calibri"/>
          <w:i/>
          <w:sz w:val="24"/>
          <w:szCs w:val="24"/>
        </w:rPr>
      </w:pPr>
      <w:r w:rsidRPr="007D5BB9">
        <w:rPr>
          <w:rFonts w:ascii="Cambria" w:hAnsi="Cambria" w:cs="Calibri"/>
          <w:i/>
          <w:sz w:val="24"/>
          <w:szCs w:val="24"/>
        </w:rPr>
        <w:t>A) Öğretmen     B) Ziraat Mühendisi       C) Bilim Adamı      D) Emniyet Müdürü</w:t>
      </w:r>
    </w:p>
    <w:p w:rsidR="004512D7" w:rsidRPr="005F023C" w:rsidRDefault="004512D7" w:rsidP="005F023C">
      <w:pPr>
        <w:rPr>
          <w:rFonts w:ascii="Cambria" w:hAnsi="Cambria" w:cs="Calibri"/>
          <w:i/>
          <w:color w:val="000000"/>
        </w:rPr>
      </w:pPr>
    </w:p>
    <w:p w:rsidR="004512D7" w:rsidRPr="00E621ED" w:rsidRDefault="004512D7" w:rsidP="007C3A3A">
      <w:pPr>
        <w:rPr>
          <w:rFonts w:ascii="Cambria" w:hAnsi="Cambria"/>
          <w:i/>
          <w:color w:val="000000"/>
        </w:rPr>
      </w:pPr>
      <w:r w:rsidRPr="00E621ED">
        <w:rPr>
          <w:rFonts w:ascii="Cambria" w:hAnsi="Cambria"/>
          <w:i/>
          <w:color w:val="000000"/>
        </w:rPr>
        <w:t>10-Aşağıdakilerden hangisi geçmişte kullanılan aydınlatma araçlarındandır?</w:t>
      </w:r>
    </w:p>
    <w:p w:rsidR="004512D7" w:rsidRPr="00E621ED" w:rsidRDefault="004512D7" w:rsidP="007C3A3A">
      <w:pPr>
        <w:rPr>
          <w:rFonts w:ascii="Cambria" w:hAnsi="Cambria"/>
          <w:i/>
          <w:color w:val="000000"/>
        </w:rPr>
      </w:pPr>
      <w:r w:rsidRPr="00E621ED">
        <w:rPr>
          <w:rFonts w:ascii="Cambria" w:hAnsi="Cambria"/>
          <w:i/>
          <w:color w:val="000000"/>
        </w:rPr>
        <w:t>A)floresan ampul                         B)halojen ampul</w:t>
      </w:r>
    </w:p>
    <w:p w:rsidR="004512D7" w:rsidRPr="00E621ED" w:rsidRDefault="004512D7" w:rsidP="007C3A3A">
      <w:pPr>
        <w:rPr>
          <w:rFonts w:ascii="Cambria" w:hAnsi="Cambria"/>
          <w:i/>
          <w:color w:val="000000"/>
        </w:rPr>
      </w:pPr>
      <w:r w:rsidRPr="00E621ED">
        <w:rPr>
          <w:rFonts w:ascii="Cambria" w:hAnsi="Cambria"/>
          <w:i/>
          <w:color w:val="000000"/>
        </w:rPr>
        <w:t>C)gaz lambası                              D)tungsten telli ampul</w:t>
      </w:r>
    </w:p>
    <w:p w:rsidR="004512D7" w:rsidRPr="00E621ED" w:rsidRDefault="004512D7" w:rsidP="007C3A3A">
      <w:pPr>
        <w:rPr>
          <w:rFonts w:ascii="Cambria" w:hAnsi="Cambria"/>
          <w:i/>
          <w:color w:val="000000"/>
        </w:rPr>
      </w:pPr>
    </w:p>
    <w:p w:rsidR="004512D7" w:rsidRPr="00E621ED" w:rsidRDefault="004512D7" w:rsidP="007C3A3A">
      <w:pPr>
        <w:rPr>
          <w:rFonts w:ascii="Cambria" w:hAnsi="Cambria"/>
          <w:i/>
          <w:color w:val="000000"/>
        </w:rPr>
      </w:pPr>
      <w:r w:rsidRPr="00E621ED">
        <w:rPr>
          <w:rFonts w:ascii="Cambria" w:hAnsi="Cambria"/>
          <w:i/>
          <w:color w:val="000000"/>
        </w:rPr>
        <w:t>11-Aşağıdakilerden hangisi günümüzde kullanılan aydınlatma araçlarındandır?</w:t>
      </w:r>
    </w:p>
    <w:p w:rsidR="004512D7" w:rsidRPr="00E621ED" w:rsidRDefault="004512D7" w:rsidP="007C3A3A">
      <w:pPr>
        <w:rPr>
          <w:rFonts w:ascii="Cambria" w:hAnsi="Cambria"/>
          <w:i/>
          <w:color w:val="000000"/>
        </w:rPr>
      </w:pPr>
      <w:r w:rsidRPr="00E621ED">
        <w:rPr>
          <w:rFonts w:ascii="Cambria" w:hAnsi="Cambria"/>
          <w:i/>
          <w:color w:val="000000"/>
        </w:rPr>
        <w:t>A)mum                                          B)floresan ampul</w:t>
      </w:r>
    </w:p>
    <w:p w:rsidR="004512D7" w:rsidRPr="00E621ED" w:rsidRDefault="004512D7" w:rsidP="007C3A3A">
      <w:pPr>
        <w:rPr>
          <w:rFonts w:ascii="Cambria" w:hAnsi="Cambria"/>
          <w:i/>
          <w:color w:val="000000"/>
        </w:rPr>
      </w:pPr>
      <w:r w:rsidRPr="00E621ED">
        <w:rPr>
          <w:rFonts w:ascii="Cambria" w:hAnsi="Cambria"/>
          <w:i/>
          <w:color w:val="000000"/>
        </w:rPr>
        <w:t xml:space="preserve">C)meşale                                      D)kandil        </w:t>
      </w:r>
    </w:p>
    <w:p w:rsidR="004512D7" w:rsidRPr="00E621ED" w:rsidRDefault="004512D7" w:rsidP="007C3A3A">
      <w:pPr>
        <w:rPr>
          <w:rFonts w:ascii="Cambria" w:hAnsi="Cambria"/>
          <w:i/>
          <w:color w:val="000000"/>
        </w:rPr>
      </w:pPr>
    </w:p>
    <w:p w:rsidR="004512D7" w:rsidRPr="007D5BB9" w:rsidRDefault="004512D7" w:rsidP="007C3A3A">
      <w:pPr>
        <w:rPr>
          <w:rFonts w:ascii="Cambria" w:hAnsi="Cambria"/>
          <w:i/>
          <w:color w:val="000000"/>
        </w:rPr>
      </w:pPr>
      <w:r w:rsidRPr="00E621ED">
        <w:rPr>
          <w:i/>
          <w:color w:val="000000"/>
        </w:rPr>
        <w:t>12-</w:t>
      </w:r>
      <w:r w:rsidRPr="007D5BB9">
        <w:rPr>
          <w:rFonts w:ascii="Cambria" w:hAnsi="Cambria"/>
          <w:i/>
          <w:color w:val="000000"/>
        </w:rPr>
        <w:t>Teknolojik ürünler neden sürekli değişir ve gelişir?</w:t>
      </w:r>
    </w:p>
    <w:p w:rsidR="004512D7" w:rsidRPr="007D5BB9" w:rsidRDefault="004512D7" w:rsidP="007C3A3A">
      <w:pPr>
        <w:rPr>
          <w:rFonts w:ascii="Cambria" w:hAnsi="Cambria"/>
          <w:i/>
          <w:color w:val="000000"/>
        </w:rPr>
      </w:pPr>
      <w:r w:rsidRPr="007D5BB9">
        <w:rPr>
          <w:rFonts w:ascii="Cambria" w:hAnsi="Cambria"/>
          <w:i/>
          <w:color w:val="000000"/>
        </w:rPr>
        <w:t>A) İnsan istek ve ihtiyaçları sürekli değiştiği için</w:t>
      </w:r>
      <w:r w:rsidRPr="007D5BB9">
        <w:rPr>
          <w:rFonts w:ascii="Cambria" w:hAnsi="Cambria"/>
          <w:i/>
          <w:color w:val="000000"/>
        </w:rPr>
        <w:tab/>
        <w:t xml:space="preserve">      B) Ürün satışlarındaki kazancın artması için</w:t>
      </w:r>
      <w:r w:rsidRPr="007D5BB9">
        <w:rPr>
          <w:rFonts w:ascii="Cambria" w:hAnsi="Cambria"/>
          <w:i/>
          <w:color w:val="000000"/>
        </w:rPr>
        <w:br/>
        <w:t>C) Teknolojik ürünlere fazla para ayrıldığı için</w:t>
      </w:r>
      <w:r w:rsidRPr="007D5BB9">
        <w:rPr>
          <w:rFonts w:ascii="Cambria" w:hAnsi="Cambria"/>
          <w:i/>
          <w:color w:val="000000"/>
        </w:rPr>
        <w:tab/>
        <w:t xml:space="preserve">     D) İnsan zekâsını kanıtlamak için</w:t>
      </w:r>
    </w:p>
    <w:p w:rsidR="004512D7" w:rsidRPr="00E621ED" w:rsidRDefault="004512D7" w:rsidP="007C3A3A">
      <w:pPr>
        <w:rPr>
          <w:i/>
          <w:color w:val="000000"/>
        </w:rPr>
      </w:pPr>
    </w:p>
    <w:p w:rsidR="004512D7" w:rsidRPr="00E621ED" w:rsidRDefault="004512D7" w:rsidP="004567C8">
      <w:pPr>
        <w:rPr>
          <w:rFonts w:ascii="Cambria" w:hAnsi="Cambria"/>
          <w:i/>
        </w:rPr>
      </w:pPr>
      <w:r w:rsidRPr="00E621ED">
        <w:rPr>
          <w:i/>
          <w:color w:val="000000"/>
        </w:rPr>
        <w:t>13-</w:t>
      </w:r>
      <w:r w:rsidRPr="00E621ED">
        <w:rPr>
          <w:rFonts w:ascii="Cambria" w:hAnsi="Cambria"/>
          <w:b/>
        </w:rPr>
        <w:t xml:space="preserve"> </w:t>
      </w:r>
      <w:r w:rsidRPr="00E621ED">
        <w:rPr>
          <w:rFonts w:ascii="Cambria" w:hAnsi="Cambria"/>
          <w:i/>
        </w:rPr>
        <w:t>Aşağıdakilerden hangisi çevre i</w:t>
      </w:r>
      <w:r>
        <w:rPr>
          <w:rFonts w:ascii="Cambria" w:hAnsi="Cambria"/>
          <w:i/>
        </w:rPr>
        <w:t>çin geçici kirliliğe neden olur?</w:t>
      </w:r>
    </w:p>
    <w:p w:rsidR="004512D7" w:rsidRPr="00E621ED" w:rsidRDefault="004512D7" w:rsidP="004567C8">
      <w:pPr>
        <w:rPr>
          <w:rFonts w:ascii="Cambria" w:hAnsi="Cambria"/>
          <w:i/>
        </w:rPr>
      </w:pPr>
      <w:r w:rsidRPr="00E621ED">
        <w:rPr>
          <w:rFonts w:ascii="Cambria" w:hAnsi="Cambria"/>
          <w:i/>
        </w:rPr>
        <w:t xml:space="preserve"> A)     </w:t>
      </w:r>
      <w:r w:rsidRPr="001265CF">
        <w:rPr>
          <w:rFonts w:ascii="Cambria" w:hAnsi="Cambria"/>
          <w:i/>
          <w:noProof/>
        </w:rPr>
        <w:pict>
          <v:shape id="5 Resim" o:spid="_x0000_i1029" type="#_x0000_t75" alt="aids_comb_181025_tns.png" style="width:33pt;height:38.25pt;visibility:visible">
            <v:imagedata r:id="rId10" o:title=""/>
          </v:shape>
        </w:pict>
      </w:r>
      <w:r w:rsidRPr="00E621ED">
        <w:rPr>
          <w:rFonts w:ascii="Cambria" w:hAnsi="Cambria"/>
          <w:i/>
        </w:rPr>
        <w:t xml:space="preserve">                                      B)</w:t>
      </w:r>
      <w:r w:rsidRPr="00E621ED">
        <w:rPr>
          <w:rFonts w:ascii="Comic Sans MS" w:hAnsi="Comic Sans MS" w:cs="Comic Sans MS"/>
          <w:i/>
          <w:noProof/>
          <w:color w:val="000000"/>
        </w:rPr>
        <w:t xml:space="preserve"> </w:t>
      </w:r>
      <w:r w:rsidRPr="001265CF">
        <w:rPr>
          <w:rFonts w:ascii="Comic Sans MS" w:hAnsi="Comic Sans MS" w:cs="Comic Sans MS"/>
          <w:i/>
          <w:noProof/>
          <w:color w:val="000000"/>
        </w:rPr>
        <w:pict>
          <v:shape id="Resim 136" o:spid="_x0000_i1030" type="#_x0000_t75" alt="litre" style="width:45.75pt;height:45.75pt;visibility:visible">
            <v:imagedata r:id="rId11" o:title=""/>
          </v:shape>
        </w:pict>
      </w:r>
      <w:r w:rsidRPr="00E621ED">
        <w:rPr>
          <w:rFonts w:ascii="Cambria" w:hAnsi="Cambria" w:cs="Comic Sans MS"/>
          <w:i/>
          <w:noProof/>
          <w:color w:val="000000"/>
        </w:rPr>
        <w:t xml:space="preserve">                 C)</w:t>
      </w:r>
      <w:r w:rsidRPr="00E621ED">
        <w:rPr>
          <w:rFonts w:ascii="Comic Sans MS" w:hAnsi="Comic Sans MS"/>
          <w:i/>
          <w:noProof/>
        </w:rPr>
        <w:t xml:space="preserve"> </w:t>
      </w:r>
      <w:r w:rsidRPr="001265CF">
        <w:rPr>
          <w:rFonts w:ascii="Comic Sans MS" w:hAnsi="Comic Sans MS"/>
          <w:i/>
          <w:noProof/>
        </w:rPr>
        <w:pict>
          <v:shape id="Resim 112" o:spid="_x0000_i1031" type="#_x0000_t75" alt="j0436899[1]" style="width:37.5pt;height:34.5pt;visibility:visible">
            <v:imagedata r:id="rId12" o:title=""/>
          </v:shape>
        </w:pict>
      </w:r>
      <w:r w:rsidRPr="00E621ED">
        <w:rPr>
          <w:rFonts w:ascii="Cambria" w:hAnsi="Cambria" w:cs="Comic Sans MS"/>
          <w:i/>
          <w:noProof/>
          <w:color w:val="000000"/>
        </w:rPr>
        <w:t xml:space="preserve">                             D)</w:t>
      </w:r>
      <w:r w:rsidRPr="001265CF">
        <w:rPr>
          <w:rFonts w:ascii="Comic Sans MS" w:hAnsi="Comic Sans MS" w:cs="Comic Sans MS"/>
          <w:b/>
          <w:noProof/>
          <w:color w:val="000000"/>
        </w:rPr>
        <w:pict>
          <v:shape id="Resim 28" o:spid="_x0000_i1032" type="#_x0000_t75" alt="images" style="width:60pt;height:45pt;visibility:visible">
            <v:imagedata r:id="rId13" o:title=""/>
          </v:shape>
        </w:pict>
      </w:r>
    </w:p>
    <w:p w:rsidR="004512D7" w:rsidRPr="00E621ED" w:rsidRDefault="004512D7" w:rsidP="004567C8">
      <w:pPr>
        <w:rPr>
          <w:rFonts w:ascii="Cambria" w:hAnsi="Cambria" w:cs="Comic Sans MS"/>
          <w:i/>
          <w:noProof/>
          <w:color w:val="000000"/>
        </w:rPr>
      </w:pPr>
      <w:r w:rsidRPr="00E621ED">
        <w:rPr>
          <w:rFonts w:ascii="Cambria" w:hAnsi="Cambria"/>
          <w:i/>
        </w:rPr>
        <w:t xml:space="preserve">      Plastik tarak                                     </w:t>
      </w:r>
      <w:r w:rsidRPr="00E621ED">
        <w:rPr>
          <w:rFonts w:ascii="Cambria" w:hAnsi="Cambria" w:cs="Comic Sans MS"/>
          <w:i/>
          <w:noProof/>
          <w:color w:val="000000"/>
        </w:rPr>
        <w:t xml:space="preserve">Çelik surahi     </w:t>
      </w:r>
      <w:r w:rsidRPr="00E621ED">
        <w:rPr>
          <w:rFonts w:ascii="Cambria" w:hAnsi="Cambria"/>
          <w:i/>
        </w:rPr>
        <w:t xml:space="preserve">                   </w:t>
      </w:r>
      <w:r w:rsidRPr="00E621ED">
        <w:rPr>
          <w:rFonts w:ascii="Cambria" w:hAnsi="Cambria" w:cs="Comic Sans MS"/>
          <w:i/>
          <w:noProof/>
          <w:color w:val="000000"/>
        </w:rPr>
        <w:t>Çilek                                        Pil</w:t>
      </w:r>
    </w:p>
    <w:p w:rsidR="004512D7" w:rsidRPr="00E621ED" w:rsidRDefault="004512D7" w:rsidP="004567C8">
      <w:pPr>
        <w:rPr>
          <w:rFonts w:ascii="Cambria" w:hAnsi="Cambria" w:cs="Comic Sans MS"/>
          <w:i/>
          <w:noProof/>
          <w:color w:val="000000"/>
        </w:rPr>
      </w:pPr>
    </w:p>
    <w:p w:rsidR="004512D7" w:rsidRPr="00E621ED" w:rsidRDefault="004512D7" w:rsidP="007C3A3A">
      <w:pPr>
        <w:rPr>
          <w:i/>
          <w:color w:val="000000"/>
          <w:u w:val="single"/>
        </w:rPr>
      </w:pPr>
      <w:r w:rsidRPr="00E621ED">
        <w:rPr>
          <w:i/>
          <w:color w:val="000000"/>
        </w:rPr>
        <w:t xml:space="preserve">14-Aşağıdakilerin hangisinin teknolojik ürünlerin hayatımızda yaptığı değişikliklerden biri olduğu </w:t>
      </w:r>
      <w:r w:rsidRPr="00E621ED">
        <w:rPr>
          <w:i/>
          <w:color w:val="000000"/>
          <w:u w:val="single"/>
        </w:rPr>
        <w:t>söylenemez?</w:t>
      </w:r>
    </w:p>
    <w:p w:rsidR="004512D7" w:rsidRPr="00E621ED" w:rsidRDefault="004512D7" w:rsidP="00421A85">
      <w:pPr>
        <w:rPr>
          <w:i/>
        </w:rPr>
      </w:pPr>
      <w:r w:rsidRPr="00E621ED">
        <w:rPr>
          <w:i/>
        </w:rPr>
        <w:t>A)Daha hızlı seyahat edilebilmesi                            B)Yardım kuruluşlarının çoğalması</w:t>
      </w:r>
    </w:p>
    <w:p w:rsidR="004512D7" w:rsidRPr="00E621ED" w:rsidRDefault="004512D7" w:rsidP="00421A85">
      <w:pPr>
        <w:rPr>
          <w:i/>
        </w:rPr>
      </w:pPr>
      <w:r w:rsidRPr="00E621ED">
        <w:rPr>
          <w:i/>
        </w:rPr>
        <w:t>C)Haberleşmenin kolaylaşması                               D)Tarımsal üretimin artması</w:t>
      </w:r>
    </w:p>
    <w:p w:rsidR="004512D7" w:rsidRPr="00E621ED" w:rsidRDefault="004512D7" w:rsidP="00421A85">
      <w:pPr>
        <w:rPr>
          <w:i/>
        </w:rPr>
      </w:pPr>
    </w:p>
    <w:p w:rsidR="004512D7" w:rsidRPr="00E621ED" w:rsidRDefault="004512D7" w:rsidP="00421A85">
      <w:pPr>
        <w:rPr>
          <w:i/>
        </w:rPr>
      </w:pPr>
      <w:r w:rsidRPr="00E621ED">
        <w:rPr>
          <w:i/>
        </w:rPr>
        <w:t>15-İlk güneş takvimini düzenleyen topluluk hangisidir?</w:t>
      </w:r>
    </w:p>
    <w:p w:rsidR="004512D7" w:rsidRPr="00E621ED" w:rsidRDefault="004512D7" w:rsidP="00421A85">
      <w:pPr>
        <w:rPr>
          <w:i/>
        </w:rPr>
      </w:pPr>
      <w:r w:rsidRPr="00E621ED">
        <w:rPr>
          <w:i/>
        </w:rPr>
        <w:t>A)Sümerler                               B)Yunanlılar</w:t>
      </w:r>
    </w:p>
    <w:p w:rsidR="004512D7" w:rsidRPr="00E621ED" w:rsidRDefault="004512D7" w:rsidP="00421A85">
      <w:pPr>
        <w:rPr>
          <w:i/>
        </w:rPr>
      </w:pPr>
      <w:r w:rsidRPr="00E621ED">
        <w:rPr>
          <w:i/>
        </w:rPr>
        <w:t>C)Mısırlılar                              D)Türkler</w:t>
      </w:r>
    </w:p>
    <w:p w:rsidR="004512D7" w:rsidRPr="003508CE" w:rsidRDefault="004512D7" w:rsidP="00421A85">
      <w:pPr>
        <w:rPr>
          <w:i/>
        </w:rPr>
      </w:pPr>
      <w:r w:rsidRPr="003508CE">
        <w:rPr>
          <w:i/>
        </w:rPr>
        <w:t>www.sorubak.com</w:t>
      </w:r>
    </w:p>
    <w:p w:rsidR="004512D7" w:rsidRPr="00E621ED" w:rsidRDefault="004512D7" w:rsidP="00421A85">
      <w:pPr>
        <w:rPr>
          <w:i/>
        </w:rPr>
      </w:pPr>
      <w:r w:rsidRPr="00E621ED">
        <w:rPr>
          <w:i/>
        </w:rPr>
        <w:t>16-İlk ay takvimini düzenleyen topluluk hangisidir?</w:t>
      </w:r>
    </w:p>
    <w:p w:rsidR="004512D7" w:rsidRPr="00E621ED" w:rsidRDefault="004512D7" w:rsidP="00421A85">
      <w:pPr>
        <w:rPr>
          <w:i/>
        </w:rPr>
      </w:pPr>
      <w:r w:rsidRPr="00E621ED">
        <w:rPr>
          <w:i/>
        </w:rPr>
        <w:t>A)Türkler                                 B)Mısırlılar</w:t>
      </w:r>
    </w:p>
    <w:p w:rsidR="004512D7" w:rsidRPr="00E621ED" w:rsidRDefault="004512D7" w:rsidP="00421A85">
      <w:pPr>
        <w:rPr>
          <w:i/>
        </w:rPr>
      </w:pPr>
      <w:r w:rsidRPr="00E621ED">
        <w:rPr>
          <w:i/>
        </w:rPr>
        <w:t>C)Yunanlılar                           D)Sümerler</w:t>
      </w:r>
    </w:p>
    <w:p w:rsidR="004512D7" w:rsidRPr="00E621ED" w:rsidRDefault="004512D7" w:rsidP="00421A85">
      <w:pPr>
        <w:rPr>
          <w:i/>
        </w:rPr>
      </w:pPr>
    </w:p>
    <w:p w:rsidR="004512D7" w:rsidRPr="000A0FCE" w:rsidRDefault="004512D7" w:rsidP="00421A85">
      <w:pPr>
        <w:rPr>
          <w:i/>
          <w:u w:val="single"/>
        </w:rPr>
      </w:pPr>
    </w:p>
    <w:sectPr w:rsidR="004512D7" w:rsidRPr="000A0FCE" w:rsidSect="009B28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9064B"/>
    <w:multiLevelType w:val="hybridMultilevel"/>
    <w:tmpl w:val="99361CB8"/>
    <w:lvl w:ilvl="0" w:tplc="041F0001">
      <w:start w:val="1"/>
      <w:numFmt w:val="bullet"/>
      <w:lvlText w:val=""/>
      <w:lvlJc w:val="left"/>
      <w:pPr>
        <w:tabs>
          <w:tab w:val="num" w:pos="540"/>
        </w:tabs>
        <w:ind w:left="540" w:hanging="360"/>
      </w:pPr>
      <w:rPr>
        <w:rFonts w:ascii="Symbol" w:hAnsi="Symbol" w:hint="default"/>
      </w:rPr>
    </w:lvl>
    <w:lvl w:ilvl="1" w:tplc="569AB010">
      <w:start w:val="1"/>
      <w:numFmt w:val="decimal"/>
      <w:lvlText w:val="%2)"/>
      <w:lvlJc w:val="left"/>
      <w:pPr>
        <w:tabs>
          <w:tab w:val="num" w:pos="180"/>
        </w:tabs>
        <w:ind w:left="180" w:hanging="360"/>
      </w:pPr>
      <w:rPr>
        <w:rFonts w:cs="Times New Roman" w:hint="default"/>
        <w:b/>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nsid w:val="41995456"/>
    <w:multiLevelType w:val="hybridMultilevel"/>
    <w:tmpl w:val="0EDA3190"/>
    <w:lvl w:ilvl="0" w:tplc="AE80DEE2">
      <w:start w:val="1"/>
      <w:numFmt w:val="upperLetter"/>
      <w:lvlText w:val="%1-"/>
      <w:lvlJc w:val="left"/>
      <w:pPr>
        <w:ind w:left="720" w:hanging="360"/>
      </w:pPr>
      <w:rPr>
        <w:rFonts w:ascii="Cambria" w:hAnsi="Cambria" w:cs="Times New Roman" w:hint="default"/>
        <w:i w:val="0"/>
        <w:sz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8DF"/>
    <w:rsid w:val="0003432C"/>
    <w:rsid w:val="000A0FCE"/>
    <w:rsid w:val="000B7D08"/>
    <w:rsid w:val="000F4D3A"/>
    <w:rsid w:val="0010609D"/>
    <w:rsid w:val="00124572"/>
    <w:rsid w:val="001265CF"/>
    <w:rsid w:val="0013003F"/>
    <w:rsid w:val="0020032D"/>
    <w:rsid w:val="002421E7"/>
    <w:rsid w:val="003508CE"/>
    <w:rsid w:val="00412223"/>
    <w:rsid w:val="00421A85"/>
    <w:rsid w:val="004512D7"/>
    <w:rsid w:val="004567C8"/>
    <w:rsid w:val="00477D35"/>
    <w:rsid w:val="004A5BA7"/>
    <w:rsid w:val="004D76B5"/>
    <w:rsid w:val="005270A8"/>
    <w:rsid w:val="00530589"/>
    <w:rsid w:val="00550162"/>
    <w:rsid w:val="00594889"/>
    <w:rsid w:val="005F023C"/>
    <w:rsid w:val="006400D9"/>
    <w:rsid w:val="006C420A"/>
    <w:rsid w:val="006E6F25"/>
    <w:rsid w:val="007C3A3A"/>
    <w:rsid w:val="007D1CF8"/>
    <w:rsid w:val="007D26BD"/>
    <w:rsid w:val="007D5BB9"/>
    <w:rsid w:val="007E1856"/>
    <w:rsid w:val="008146CA"/>
    <w:rsid w:val="00822CD5"/>
    <w:rsid w:val="008432D6"/>
    <w:rsid w:val="008A7E76"/>
    <w:rsid w:val="0096321C"/>
    <w:rsid w:val="00994B6A"/>
    <w:rsid w:val="009B28DF"/>
    <w:rsid w:val="009C3EAE"/>
    <w:rsid w:val="009F5A2D"/>
    <w:rsid w:val="00A857CD"/>
    <w:rsid w:val="00A85892"/>
    <w:rsid w:val="00B00B2D"/>
    <w:rsid w:val="00BF2EB7"/>
    <w:rsid w:val="00BF438B"/>
    <w:rsid w:val="00C35726"/>
    <w:rsid w:val="00C51528"/>
    <w:rsid w:val="00CB188F"/>
    <w:rsid w:val="00CC1AC7"/>
    <w:rsid w:val="00D04F76"/>
    <w:rsid w:val="00D21117"/>
    <w:rsid w:val="00D73103"/>
    <w:rsid w:val="00E0250C"/>
    <w:rsid w:val="00E621ED"/>
    <w:rsid w:val="00EB00A4"/>
    <w:rsid w:val="00F160B6"/>
    <w:rsid w:val="00F54FD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8D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9B28DF"/>
    <w:rPr>
      <w:rFonts w:cs="Times New Roman"/>
      <w:b/>
      <w:bCs/>
    </w:rPr>
  </w:style>
  <w:style w:type="paragraph" w:customStyle="1" w:styleId="Default">
    <w:name w:val="Default"/>
    <w:uiPriority w:val="99"/>
    <w:rsid w:val="009B28DF"/>
    <w:pPr>
      <w:autoSpaceDE w:val="0"/>
      <w:autoSpaceDN w:val="0"/>
      <w:adjustRightInd w:val="0"/>
    </w:pPr>
    <w:rPr>
      <w:rFonts w:ascii="Arial" w:eastAsia="Times New Roman" w:hAnsi="Arial" w:cs="Arial"/>
      <w:color w:val="000000"/>
      <w:sz w:val="24"/>
      <w:szCs w:val="24"/>
    </w:rPr>
  </w:style>
  <w:style w:type="paragraph" w:styleId="ListParagraph">
    <w:name w:val="List Paragraph"/>
    <w:basedOn w:val="Normal"/>
    <w:uiPriority w:val="99"/>
    <w:qFormat/>
    <w:rsid w:val="009B28DF"/>
    <w:pPr>
      <w:ind w:left="720"/>
      <w:contextualSpacing/>
    </w:pPr>
  </w:style>
  <w:style w:type="table" w:styleId="TableGrid">
    <w:name w:val="Table Grid"/>
    <w:basedOn w:val="TableNormal"/>
    <w:uiPriority w:val="99"/>
    <w:rsid w:val="009B28D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B28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28DF"/>
    <w:rPr>
      <w:rFonts w:ascii="Tahoma" w:hAnsi="Tahoma" w:cs="Tahoma"/>
      <w:sz w:val="16"/>
      <w:szCs w:val="16"/>
      <w:lang w:eastAsia="tr-TR"/>
    </w:rPr>
  </w:style>
  <w:style w:type="paragraph" w:styleId="NoSpacing">
    <w:name w:val="No Spacing"/>
    <w:uiPriority w:val="99"/>
    <w:qFormat/>
    <w:rsid w:val="009B28DF"/>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3</Pages>
  <Words>740</Words>
  <Characters>4221</Characters>
  <Application>Microsoft Office Outlook</Application>
  <DocSecurity>0</DocSecurity>
  <Lines>0</Lines>
  <Paragraphs>0</Paragraphs>
  <ScaleCrop>false</ScaleCrop>
  <Manager>www.sorubak.com</Manager>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Yaşar</dc:creator>
  <cp:keywords>www.sorubak.com</cp:keywords>
  <dc:description>www.sorubak.com</dc:description>
  <cp:lastModifiedBy>edanur</cp:lastModifiedBy>
  <cp:revision>5</cp:revision>
  <cp:lastPrinted>2013-03-10T21:18:00Z</cp:lastPrinted>
  <dcterms:created xsi:type="dcterms:W3CDTF">2013-03-13T11:56:00Z</dcterms:created>
  <dcterms:modified xsi:type="dcterms:W3CDTF">2014-02-19T19:05:00Z</dcterms:modified>
  <cp:category>www.sorubak.com</cp:category>
</cp:coreProperties>
</file>