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69" w:rsidRPr="00BC6FA3" w:rsidRDefault="00555869" w:rsidP="00654F18">
      <w:pPr>
        <w:rPr>
          <w:rFonts w:ascii="Times New Roman" w:hAnsi="Times New Roman"/>
        </w:rPr>
      </w:pPr>
      <w:hyperlink r:id="rId7" w:history="1">
        <w:r w:rsidRPr="0043783D">
          <w:rPr>
            <w:rStyle w:val="Hyperlink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555869" w:rsidRDefault="00555869" w:rsidP="00F97DB4">
      <w:pPr>
        <w:rPr>
          <w:rFonts w:ascii="Times New Roman" w:hAnsi="Times New Roman"/>
        </w:rPr>
      </w:pPr>
    </w:p>
    <w:p w:rsidR="00555869" w:rsidRPr="00BC6FA3" w:rsidRDefault="00555869" w:rsidP="00F97DB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SOSYAL BİLGİLER</w:t>
      </w:r>
    </w:p>
    <w:p w:rsidR="00555869" w:rsidRPr="00BC6FA3" w:rsidRDefault="00555869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 xml:space="preserve">1. </w:t>
      </w:r>
      <w:r w:rsidRPr="00BC6FA3">
        <w:rPr>
          <w:rFonts w:ascii="Times New Roman" w:hAnsi="Times New Roman"/>
          <w:b/>
          <w:u w:val="single"/>
        </w:rPr>
        <w:t>Günümüzde</w:t>
      </w:r>
      <w:r w:rsidRPr="00BC6FA3">
        <w:rPr>
          <w:rFonts w:ascii="Times New Roman" w:hAnsi="Times New Roman"/>
          <w:b/>
        </w:rPr>
        <w:t>, Türkiye’de kullanılan takvim aşağıdakilerden hangisidir?</w:t>
      </w:r>
      <w:r w:rsidRPr="00BC6FA3">
        <w:rPr>
          <w:rFonts w:ascii="Times New Roman" w:hAnsi="Times New Roman"/>
          <w:b/>
          <w:bCs/>
        </w:rPr>
        <w:t xml:space="preserve"> </w:t>
      </w:r>
    </w:p>
    <w:p w:rsidR="00555869" w:rsidRPr="00BC6FA3" w:rsidRDefault="00555869" w:rsidP="0055501D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A) Hicri takvim             B) Miladi Takvim          </w:t>
      </w:r>
      <w:r w:rsidRPr="00BC6FA3">
        <w:rPr>
          <w:rFonts w:ascii="Times New Roman" w:hAnsi="Times New Roman"/>
        </w:rPr>
        <w:br/>
        <w:t xml:space="preserve">     C) Celali takvim</w:t>
      </w:r>
      <w:r w:rsidRPr="00BC6FA3">
        <w:rPr>
          <w:rFonts w:ascii="Times New Roman" w:hAnsi="Times New Roman"/>
        </w:rPr>
        <w:tab/>
        <w:t xml:space="preserve">      D) 12 hayvanlı takvim</w:t>
      </w:r>
    </w:p>
    <w:p w:rsidR="00555869" w:rsidRPr="00BC6FA3" w:rsidRDefault="00555869" w:rsidP="00F97DB4">
      <w:pPr>
        <w:spacing w:after="0"/>
        <w:rPr>
          <w:rFonts w:ascii="Times New Roman" w:hAnsi="Times New Roman"/>
          <w:b/>
          <w:i/>
          <w:u w:val="single"/>
        </w:rPr>
      </w:pPr>
      <w:r w:rsidRPr="00BC6FA3">
        <w:rPr>
          <w:rFonts w:ascii="Times New Roman" w:hAnsi="Times New Roman"/>
          <w:b/>
        </w:rPr>
        <w:t xml:space="preserve">2: OTOBÜS-GÖZLÜK-SİLGİ” ürünlerinin kullanım alanlarına göre </w:t>
      </w:r>
      <w:r w:rsidRPr="00BC6FA3">
        <w:rPr>
          <w:rFonts w:ascii="Times New Roman" w:hAnsi="Times New Roman"/>
          <w:b/>
          <w:i/>
          <w:u w:val="single"/>
        </w:rPr>
        <w:t xml:space="preserve">doğru sıralamsı hangi seçenektir? </w:t>
      </w:r>
    </w:p>
    <w:p w:rsidR="00555869" w:rsidRPr="00BC6FA3" w:rsidRDefault="00555869" w:rsidP="00F97DB4">
      <w:pPr>
        <w:spacing w:after="0"/>
        <w:rPr>
          <w:rFonts w:ascii="Times New Roman" w:hAnsi="Times New Roman"/>
          <w:i/>
          <w:u w:val="single"/>
        </w:rPr>
      </w:pPr>
    </w:p>
    <w:p w:rsidR="00555869" w:rsidRPr="00BC6FA3" w:rsidRDefault="00555869" w:rsidP="00F97DB4">
      <w:pPr>
        <w:spacing w:after="0"/>
        <w:rPr>
          <w:rFonts w:ascii="Times New Roman" w:hAnsi="Times New Roman"/>
        </w:rPr>
      </w:pPr>
      <w:r w:rsidRPr="00BC6FA3">
        <w:rPr>
          <w:rFonts w:ascii="Times New Roman" w:hAnsi="Times New Roman"/>
        </w:rPr>
        <w:t>a)eğitim-sağlık-ulaşım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>b)sağlık-eğitim-ulaşım</w:t>
      </w:r>
    </w:p>
    <w:p w:rsidR="00555869" w:rsidRPr="00BC6FA3" w:rsidRDefault="00555869" w:rsidP="0055501D">
      <w:pPr>
        <w:spacing w:after="0"/>
        <w:rPr>
          <w:rFonts w:ascii="Times New Roman" w:hAnsi="Times New Roman"/>
        </w:rPr>
      </w:pPr>
      <w:r w:rsidRPr="00BC6FA3">
        <w:rPr>
          <w:rFonts w:ascii="Times New Roman" w:hAnsi="Times New Roman"/>
        </w:rPr>
        <w:t>c)ulaşım-sağlık-eğitim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>d)ulaşım-eğitim-sağlık</w:t>
      </w:r>
      <w:r w:rsidRPr="00BC6FA3">
        <w:rPr>
          <w:rFonts w:ascii="Times New Roman" w:hAnsi="Times New Roman"/>
        </w:rPr>
        <w:br/>
      </w:r>
    </w:p>
    <w:p w:rsidR="00555869" w:rsidRPr="00BC6FA3" w:rsidRDefault="00555869" w:rsidP="00DD583E">
      <w:pPr>
        <w:rPr>
          <w:rFonts w:ascii="Times New Roman" w:hAnsi="Times New Roman"/>
          <w:b/>
          <w:i/>
        </w:rPr>
      </w:pPr>
      <w:r w:rsidRPr="00BC6FA3">
        <w:rPr>
          <w:rFonts w:ascii="Times New Roman" w:hAnsi="Times New Roman"/>
          <w:b/>
        </w:rPr>
        <w:t>3-</w:t>
      </w:r>
      <w:r w:rsidRPr="00BC6FA3">
        <w:rPr>
          <w:rFonts w:ascii="Times New Roman" w:hAnsi="Times New Roman"/>
        </w:rPr>
        <w:t xml:space="preserve"> “Bu cephede, Yunanlılarla savaşılmıştır. Bu cephede İnönü, Sakarya ve Başkomutanlık Meydan Muharebesi (Büyük Taarruz) isimleri verilen savaşlar </w:t>
      </w:r>
      <w:r w:rsidRPr="00BC6FA3">
        <w:rPr>
          <w:rFonts w:ascii="Times New Roman" w:hAnsi="Times New Roman"/>
          <w:b/>
        </w:rPr>
        <w:t>yapılmış ve hepsi zaferle sonuçlanmıştır.”</w:t>
      </w:r>
    </w:p>
    <w:p w:rsidR="00555869" w:rsidRPr="00BC6FA3" w:rsidRDefault="00555869" w:rsidP="00DD583E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Bu cephe, aşağıdakilerden hangisidir?</w:t>
      </w:r>
    </w:p>
    <w:p w:rsidR="00555869" w:rsidRPr="00BC6FA3" w:rsidRDefault="00555869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A) Doğu Cephesi</w:t>
      </w:r>
      <w:r w:rsidRPr="00BC6FA3">
        <w:rPr>
          <w:rFonts w:ascii="Times New Roman" w:hAnsi="Times New Roman"/>
        </w:rPr>
        <w:tab/>
        <w:t>B) Batı Cephesi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br/>
        <w:t>C) Güney Cephesi</w:t>
      </w:r>
      <w:r w:rsidRPr="00BC6FA3">
        <w:rPr>
          <w:rFonts w:ascii="Times New Roman" w:hAnsi="Times New Roman"/>
        </w:rPr>
        <w:tab/>
        <w:t>D) Kuzey Cephesi</w:t>
      </w:r>
    </w:p>
    <w:p w:rsidR="00555869" w:rsidRPr="00BC6FA3" w:rsidRDefault="00555869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BC6FA3">
        <w:rPr>
          <w:rFonts w:ascii="Times New Roman" w:hAnsi="Times New Roman"/>
          <w:b/>
        </w:rPr>
        <w:t xml:space="preserve">4 </w:t>
      </w:r>
      <w:r w:rsidRPr="00BC6FA3">
        <w:rPr>
          <w:rFonts w:ascii="Times New Roman" w:hAnsi="Times New Roman"/>
          <w:b/>
          <w:bCs/>
        </w:rPr>
        <w:t>: Depremle ilgili olarak aşağıda verilenler</w:t>
      </w:r>
      <w:r w:rsidRPr="00BC6FA3">
        <w:rPr>
          <w:rFonts w:ascii="Times New Roman" w:hAnsi="Times New Roman"/>
          <w:b/>
          <w:bCs/>
        </w:rPr>
        <w:softHyphen/>
        <w:t xml:space="preserve">den hangisi </w:t>
      </w:r>
      <w:r w:rsidRPr="00BC6FA3">
        <w:rPr>
          <w:rFonts w:ascii="Times New Roman" w:hAnsi="Times New Roman"/>
          <w:b/>
          <w:bCs/>
          <w:u w:val="single"/>
        </w:rPr>
        <w:t xml:space="preserve">yanlıştır? </w:t>
      </w:r>
    </w:p>
    <w:p w:rsidR="00555869" w:rsidRPr="00BC6FA3" w:rsidRDefault="00555869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55869" w:rsidRPr="00BC6FA3" w:rsidRDefault="00555869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C6FA3">
        <w:rPr>
          <w:rFonts w:ascii="Times New Roman" w:hAnsi="Times New Roman"/>
        </w:rPr>
        <w:t>A)  Depremler can ve mal kaybına neden olabilir.</w:t>
      </w:r>
    </w:p>
    <w:p w:rsidR="00555869" w:rsidRPr="00BC6FA3" w:rsidRDefault="00555869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C6FA3">
        <w:rPr>
          <w:rFonts w:ascii="Times New Roman" w:hAnsi="Times New Roman"/>
        </w:rPr>
        <w:t>B)  Depremden korunmak için sağlam bina</w:t>
      </w:r>
      <w:r w:rsidRPr="00BC6FA3">
        <w:rPr>
          <w:rFonts w:ascii="Times New Roman" w:hAnsi="Times New Roman"/>
        </w:rPr>
        <w:softHyphen/>
        <w:t>lar yapılmalıdır.</w:t>
      </w:r>
    </w:p>
    <w:p w:rsidR="00555869" w:rsidRPr="00BC6FA3" w:rsidRDefault="00555869" w:rsidP="00F9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C6FA3">
        <w:rPr>
          <w:rFonts w:ascii="Times New Roman" w:hAnsi="Times New Roman"/>
        </w:rPr>
        <w:t>C)  Depremin ne zaman ve nerede olacağı önceden bilinir.</w:t>
      </w:r>
    </w:p>
    <w:p w:rsidR="00555869" w:rsidRPr="00BC6FA3" w:rsidRDefault="00555869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D)  Deprem anında panik yapılmamalıdır</w:t>
      </w:r>
    </w:p>
    <w:p w:rsidR="00555869" w:rsidRPr="00BC6FA3" w:rsidRDefault="00555869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 xml:space="preserve">5: “Güneş yılı esasına göre düzenlenmiştir. Hz. İsa’nın doğumu başlangıç olarak kabul edilir.” Yukarıda özelliği verilen takvim aşağıdakilerden hangisidir? </w:t>
      </w:r>
    </w:p>
    <w:p w:rsidR="00555869" w:rsidRDefault="00555869" w:rsidP="00BC6FA3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A.Hicri Takvim                 B.Rumi Takvim  </w:t>
      </w:r>
      <w:r w:rsidRPr="00BC6FA3">
        <w:rPr>
          <w:rFonts w:ascii="Times New Roman" w:hAnsi="Times New Roman"/>
        </w:rPr>
        <w:br/>
        <w:t xml:space="preserve"> C.Maya takvimi              D.Miladı Takvim</w:t>
      </w:r>
    </w:p>
    <w:p w:rsidR="00555869" w:rsidRPr="00BC6FA3" w:rsidRDefault="00555869" w:rsidP="00BC6FA3">
      <w:pPr>
        <w:rPr>
          <w:rFonts w:ascii="Times New Roman" w:hAnsi="Times New Roman"/>
          <w:b/>
          <w:u w:val="single"/>
        </w:rPr>
      </w:pPr>
      <w:r w:rsidRPr="00BC6FA3">
        <w:rPr>
          <w:rFonts w:ascii="Times New Roman" w:hAnsi="Times New Roman"/>
          <w:b/>
          <w:color w:val="000000"/>
        </w:rPr>
        <w:t>6)</w:t>
      </w:r>
      <w:r w:rsidRPr="00BC6FA3">
        <w:rPr>
          <w:rFonts w:ascii="Times New Roman" w:hAnsi="Times New Roman"/>
          <w:color w:val="000000"/>
        </w:rPr>
        <w:t xml:space="preserve">  </w:t>
      </w:r>
      <w:r w:rsidRPr="00BC6FA3">
        <w:rPr>
          <w:rFonts w:ascii="Times New Roman" w:hAnsi="Times New Roman"/>
          <w:b/>
        </w:rPr>
        <w:t>Aşağıdakilerden hangisi geçmişten günümüze kullanılan saat türlerinden  değildir</w:t>
      </w:r>
      <w:r w:rsidRPr="00BC6FA3">
        <w:rPr>
          <w:rFonts w:ascii="Times New Roman" w:hAnsi="Times New Roman"/>
          <w:b/>
          <w:u w:val="single"/>
        </w:rPr>
        <w:t>?</w:t>
      </w:r>
      <w:r w:rsidRPr="00BC6FA3">
        <w:rPr>
          <w:rFonts w:ascii="Times New Roman" w:hAnsi="Times New Roman"/>
          <w:b/>
        </w:rPr>
        <w:t xml:space="preserve"> </w:t>
      </w:r>
    </w:p>
    <w:p w:rsidR="00555869" w:rsidRDefault="00555869" w:rsidP="00BC6FA3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A) Kum saati                    B) Ay  saati                              </w:t>
      </w:r>
      <w:r w:rsidRPr="00BC6FA3">
        <w:rPr>
          <w:rFonts w:ascii="Times New Roman" w:hAnsi="Times New Roman"/>
        </w:rPr>
        <w:br/>
        <w:t xml:space="preserve">     C) Mekanik saat                D) Güneş saati</w:t>
      </w:r>
    </w:p>
    <w:p w:rsidR="00555869" w:rsidRPr="00BC6FA3" w:rsidRDefault="00555869" w:rsidP="009514A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7)</w:t>
      </w:r>
      <w:r w:rsidRPr="00BC6FA3">
        <w:rPr>
          <w:rFonts w:ascii="Times New Roman" w:hAnsi="Times New Roman"/>
          <w:b/>
        </w:rPr>
        <w:t xml:space="preserve">Aşağıdakilerden  takvimlerden hangisi </w:t>
      </w:r>
      <w:r w:rsidRPr="00BC6FA3">
        <w:rPr>
          <w:rFonts w:ascii="Times New Roman" w:hAnsi="Times New Roman"/>
          <w:b/>
          <w:u w:val="single"/>
        </w:rPr>
        <w:t xml:space="preserve">Güneş </w:t>
      </w:r>
      <w:r w:rsidRPr="00BC6FA3">
        <w:rPr>
          <w:rFonts w:ascii="Times New Roman" w:hAnsi="Times New Roman"/>
          <w:b/>
        </w:rPr>
        <w:t xml:space="preserve">yılına göre </w:t>
      </w:r>
      <w:r w:rsidRPr="00BC6FA3">
        <w:rPr>
          <w:rFonts w:ascii="Times New Roman" w:hAnsi="Times New Roman"/>
          <w:b/>
          <w:u w:val="single"/>
        </w:rPr>
        <w:t>düzenlenmemiştir?</w:t>
      </w:r>
      <w:r w:rsidRPr="00BC6FA3">
        <w:rPr>
          <w:rFonts w:ascii="Times New Roman" w:hAnsi="Times New Roman"/>
          <w:b/>
        </w:rPr>
        <w:t xml:space="preserve"> </w:t>
      </w:r>
    </w:p>
    <w:p w:rsidR="00555869" w:rsidRDefault="00555869" w:rsidP="009514AF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  A) Hicri takvim</w:t>
      </w:r>
      <w:r w:rsidRPr="00BC6FA3">
        <w:rPr>
          <w:rFonts w:ascii="Times New Roman" w:hAnsi="Times New Roman"/>
        </w:rPr>
        <w:tab/>
        <w:t xml:space="preserve">            B) Miladi takvim          </w:t>
      </w:r>
      <w:r w:rsidRPr="00BC6FA3">
        <w:rPr>
          <w:rFonts w:ascii="Times New Roman" w:hAnsi="Times New Roman"/>
        </w:rPr>
        <w:br/>
        <w:t xml:space="preserve">         C) 12 Hayvanlı takvim     D)Rumi takvim</w:t>
      </w:r>
    </w:p>
    <w:p w:rsidR="00555869" w:rsidRDefault="00555869" w:rsidP="009514AF">
      <w:pPr>
        <w:rPr>
          <w:rFonts w:ascii="Times New Roman" w:hAnsi="Times New Roman"/>
        </w:rPr>
      </w:pPr>
    </w:p>
    <w:p w:rsidR="00555869" w:rsidRPr="00BC6FA3" w:rsidRDefault="00555869" w:rsidP="009514AF">
      <w:pPr>
        <w:rPr>
          <w:rFonts w:ascii="Times New Roman" w:hAnsi="Times New Roman"/>
        </w:rPr>
      </w:pPr>
    </w:p>
    <w:p w:rsidR="00555869" w:rsidRPr="00BC6FA3" w:rsidRDefault="00555869" w:rsidP="00BC6FA3">
      <w:pPr>
        <w:rPr>
          <w:rFonts w:ascii="Times New Roman" w:hAnsi="Times New Roman"/>
          <w:bCs/>
          <w:iCs/>
        </w:rPr>
      </w:pPr>
    </w:p>
    <w:p w:rsidR="00555869" w:rsidRDefault="00555869" w:rsidP="00BC6FA3">
      <w:pPr>
        <w:rPr>
          <w:rFonts w:ascii="Times New Roman" w:hAnsi="Times New Roman"/>
          <w:b/>
          <w:color w:val="000000"/>
        </w:rPr>
      </w:pPr>
    </w:p>
    <w:p w:rsidR="00555869" w:rsidRPr="00BC6FA3" w:rsidRDefault="00555869" w:rsidP="00BC6FA3">
      <w:pPr>
        <w:rPr>
          <w:rFonts w:ascii="Times New Roman" w:hAnsi="Times New Roman"/>
        </w:rPr>
      </w:pPr>
      <w:r w:rsidRPr="009514AF">
        <w:rPr>
          <w:rFonts w:ascii="Times New Roman" w:hAnsi="Times New Roman"/>
          <w:b/>
          <w:color w:val="000000"/>
        </w:rPr>
        <w:t>8)</w:t>
      </w:r>
      <w:r w:rsidRPr="00BC6FA3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 xml:space="preserve"> </w:t>
      </w:r>
      <w:r w:rsidRPr="00BC6FA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I.</w:t>
      </w:r>
      <w:r w:rsidRPr="00BC6FA3">
        <w:rPr>
          <w:rFonts w:ascii="Times New Roman" w:hAnsi="Times New Roman"/>
          <w:color w:val="000000"/>
        </w:rPr>
        <w:t xml:space="preserve">  Reçeteye göre ilaç verme </w:t>
      </w:r>
    </w:p>
    <w:p w:rsidR="00555869" w:rsidRPr="00BC6FA3" w:rsidRDefault="00555869" w:rsidP="006D39E0">
      <w:pPr>
        <w:shd w:val="clear" w:color="auto" w:fill="FFFFFF"/>
        <w:spacing w:line="280" w:lineRule="exact"/>
        <w:ind w:left="547" w:hanging="482"/>
        <w:rPr>
          <w:rFonts w:ascii="Times New Roman" w:hAnsi="Times New Roman"/>
          <w:color w:val="000000"/>
        </w:rPr>
      </w:pPr>
      <w:r w:rsidRPr="00BC6FA3">
        <w:rPr>
          <w:rFonts w:ascii="Times New Roman" w:hAnsi="Times New Roman"/>
          <w:color w:val="000000"/>
        </w:rPr>
        <w:t xml:space="preserve">        II.    Bina planı çizme</w:t>
      </w:r>
    </w:p>
    <w:p w:rsidR="00555869" w:rsidRPr="00BC6FA3" w:rsidRDefault="00555869" w:rsidP="006D39E0">
      <w:pPr>
        <w:shd w:val="clear" w:color="auto" w:fill="FFFFFF"/>
        <w:spacing w:line="280" w:lineRule="exact"/>
        <w:ind w:left="547" w:hanging="482"/>
        <w:rPr>
          <w:rFonts w:ascii="Times New Roman" w:hAnsi="Times New Roman"/>
          <w:color w:val="000000"/>
        </w:rPr>
      </w:pPr>
      <w:r w:rsidRPr="00BC6FA3">
        <w:rPr>
          <w:rFonts w:ascii="Times New Roman" w:hAnsi="Times New Roman"/>
          <w:color w:val="000000"/>
        </w:rPr>
        <w:t xml:space="preserve">       III.   Kaliteli buğday yetiştirme </w:t>
      </w:r>
    </w:p>
    <w:p w:rsidR="00555869" w:rsidRPr="00BC6FA3" w:rsidRDefault="00555869" w:rsidP="006D39E0">
      <w:pPr>
        <w:shd w:val="clear" w:color="auto" w:fill="FFFFFF"/>
        <w:spacing w:line="346" w:lineRule="exact"/>
        <w:ind w:left="547" w:hanging="482"/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  <w:color w:val="000000"/>
        </w:rPr>
        <w:t>Verilenlere uygun mesleklerin sırasıyla</w:t>
      </w:r>
      <w:r w:rsidRPr="00BC6FA3">
        <w:rPr>
          <w:rFonts w:ascii="Times New Roman" w:hAnsi="Times New Roman"/>
          <w:b/>
        </w:rPr>
        <w:t xml:space="preserve"> </w:t>
      </w:r>
      <w:r w:rsidRPr="00BC6FA3">
        <w:rPr>
          <w:rFonts w:ascii="Times New Roman" w:hAnsi="Times New Roman"/>
          <w:b/>
          <w:bCs/>
          <w:color w:val="000000"/>
        </w:rPr>
        <w:t>yazıldığı seçenek hangisidir?</w:t>
      </w:r>
    </w:p>
    <w:p w:rsidR="00555869" w:rsidRPr="00BC6FA3" w:rsidRDefault="00555869" w:rsidP="006D39E0">
      <w:pPr>
        <w:spacing w:line="280" w:lineRule="exact"/>
        <w:rPr>
          <w:rFonts w:ascii="Times New Roman" w:hAnsi="Times New Roman"/>
        </w:rPr>
      </w:pPr>
      <w:r>
        <w:rPr>
          <w:noProof/>
        </w:rPr>
        <w:pict>
          <v:line id="_x0000_s1026" style="position:absolute;z-index:251659264" from="24pt,15.85pt" to="168pt,15.85pt"/>
        </w:pict>
      </w:r>
      <w:r w:rsidRPr="00BC6FA3">
        <w:rPr>
          <w:rFonts w:ascii="Times New Roman" w:hAnsi="Times New Roman"/>
        </w:rPr>
        <w:t xml:space="preserve">                I            II               III</w:t>
      </w:r>
    </w:p>
    <w:p w:rsidR="00555869" w:rsidRPr="00BC6FA3" w:rsidRDefault="00555869" w:rsidP="006D39E0">
      <w:pPr>
        <w:spacing w:line="280" w:lineRule="exact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A)  Eczacı     mühendis     çiftçi</w:t>
      </w:r>
    </w:p>
    <w:p w:rsidR="00555869" w:rsidRPr="00BC6FA3" w:rsidRDefault="00555869" w:rsidP="006D39E0">
      <w:pPr>
        <w:spacing w:line="280" w:lineRule="exact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B)  Eczacı     mimar          çiftçi</w:t>
      </w:r>
    </w:p>
    <w:p w:rsidR="00555869" w:rsidRPr="00BC6FA3" w:rsidRDefault="00555869" w:rsidP="006D39E0">
      <w:pPr>
        <w:spacing w:line="280" w:lineRule="exact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C)  Doktor    mimar          çiftçi</w:t>
      </w:r>
    </w:p>
    <w:p w:rsidR="00555869" w:rsidRPr="00BC6FA3" w:rsidRDefault="00555869" w:rsidP="006D39E0">
      <w:pPr>
        <w:spacing w:line="280" w:lineRule="exact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D)  Doktor    mühendis     çiftçi</w:t>
      </w:r>
    </w:p>
    <w:p w:rsidR="00555869" w:rsidRPr="00BC6FA3" w:rsidRDefault="00555869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9) Aşağıdakilerden hangisi teknolojik bir üründe aranılan bir özelliktir?</w:t>
      </w:r>
    </w:p>
    <w:p w:rsidR="00555869" w:rsidRPr="00BC6FA3" w:rsidRDefault="00555869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A) Karmaşık bir ürün olması.                               </w:t>
      </w:r>
      <w:r w:rsidRPr="00BC6FA3">
        <w:rPr>
          <w:rFonts w:ascii="Times New Roman" w:hAnsi="Times New Roman"/>
        </w:rPr>
        <w:br/>
        <w:t>B) Pahalı olması</w:t>
      </w:r>
      <w:r w:rsidRPr="00BC6FA3">
        <w:rPr>
          <w:rFonts w:ascii="Times New Roman" w:hAnsi="Times New Roman"/>
        </w:rPr>
        <w:br/>
        <w:t xml:space="preserve">C) Çalışırken çok enerji harcaması.                       </w:t>
      </w:r>
      <w:r w:rsidRPr="00BC6FA3">
        <w:rPr>
          <w:rFonts w:ascii="Times New Roman" w:hAnsi="Times New Roman"/>
        </w:rPr>
        <w:br/>
        <w:t>D) İnsanların hayatını kolaylaştırması.</w:t>
      </w:r>
    </w:p>
    <w:p w:rsidR="00555869" w:rsidRPr="00BC6FA3" w:rsidRDefault="00555869" w:rsidP="00654F18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10)  Hava gözlem grafiğinde aşağıdaki sembollerden hangisi kullanıldığında hava açık anlamına gelir?</w:t>
      </w:r>
    </w:p>
    <w:p w:rsidR="00555869" w:rsidRPr="00BC6FA3" w:rsidRDefault="00555869" w:rsidP="00654F18">
      <w:pPr>
        <w:rPr>
          <w:rFonts w:ascii="Times New Roman" w:hAnsi="Times New Roman"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126.5pt;margin-top:3.1pt;width:32.55pt;height:34.5pt;z-index:251656192;visibility:visible">
            <v:imagedata r:id="rId8" o:title=""/>
          </v:shape>
        </w:pict>
      </w:r>
      <w:r>
        <w:rPr>
          <w:noProof/>
        </w:rPr>
        <w:pict>
          <v:shape id="Resim 4" o:spid="_x0000_s1028" type="#_x0000_t75" style="position:absolute;margin-left:126.5pt;margin-top:39.1pt;width:39.8pt;height:47.25pt;z-index:251658240;visibility:visible">
            <v:imagedata r:id="rId9" o:title=""/>
          </v:shape>
        </w:pict>
      </w:r>
      <w:r>
        <w:rPr>
          <w:noProof/>
        </w:rPr>
        <w:pict>
          <v:shape id="Resim 3" o:spid="_x0000_s1029" type="#_x0000_t75" style="position:absolute;margin-left:22pt;margin-top:39.1pt;width:43.2pt;height:36pt;z-index:251657216;visibility:visible">
            <v:imagedata r:id="rId10" o:title=""/>
          </v:shape>
        </w:pict>
      </w:r>
      <w:r w:rsidRPr="00BC6FA3">
        <w:rPr>
          <w:rFonts w:ascii="Times New Roman" w:hAnsi="Times New Roman"/>
        </w:rPr>
        <w:t>A)</w:t>
      </w:r>
      <w:r w:rsidRPr="00BC6FA3">
        <w:rPr>
          <w:rFonts w:ascii="Times New Roman" w:hAnsi="Times New Roman"/>
          <w:noProof/>
        </w:rPr>
        <w:t xml:space="preserve"> </w:t>
      </w:r>
      <w:r w:rsidRPr="00EF63CF">
        <w:rPr>
          <w:rFonts w:ascii="Times New Roman" w:hAnsi="Times New Roman"/>
          <w:noProof/>
        </w:rPr>
        <w:pict>
          <v:shape id="Resim 1" o:spid="_x0000_i1025" type="#_x0000_t75" alt="sunny_" style="width:38.25pt;height:30.75pt;visibility:visible">
            <v:imagedata r:id="rId11" o:title=""/>
          </v:shape>
        </w:pict>
      </w:r>
      <w:r w:rsidRPr="00BC6FA3">
        <w:rPr>
          <w:rFonts w:ascii="Times New Roman" w:hAnsi="Times New Roman"/>
          <w:noProof/>
        </w:rPr>
        <w:t xml:space="preserve">                      B)</w:t>
      </w:r>
    </w:p>
    <w:p w:rsidR="00555869" w:rsidRPr="00BC6FA3" w:rsidRDefault="00555869" w:rsidP="00654F18">
      <w:pPr>
        <w:rPr>
          <w:rFonts w:ascii="Times New Roman" w:hAnsi="Times New Roman"/>
        </w:rPr>
      </w:pPr>
      <w:r w:rsidRPr="00BC6FA3">
        <w:rPr>
          <w:rFonts w:ascii="Times New Roman" w:hAnsi="Times New Roman"/>
          <w:noProof/>
        </w:rPr>
        <w:t>C)                                     D)</w:t>
      </w:r>
    </w:p>
    <w:p w:rsidR="00555869" w:rsidRPr="00BC6FA3" w:rsidRDefault="00555869" w:rsidP="00654F18">
      <w:pPr>
        <w:pStyle w:val="ListParagraph"/>
        <w:spacing w:line="240" w:lineRule="auto"/>
        <w:ind w:left="708" w:firstLine="0"/>
      </w:pPr>
      <w:r w:rsidRPr="00BC6FA3">
        <w:t xml:space="preserve">                                                                          </w:t>
      </w:r>
    </w:p>
    <w:p w:rsidR="00555869" w:rsidRPr="00BC6FA3" w:rsidRDefault="00555869" w:rsidP="006D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BC6FA3">
        <w:rPr>
          <w:rFonts w:ascii="Times New Roman" w:hAnsi="Times New Roman"/>
          <w:b/>
        </w:rPr>
        <w:t xml:space="preserve">11) </w:t>
      </w:r>
      <w:r w:rsidRPr="00BC6FA3">
        <w:rPr>
          <w:rFonts w:ascii="Times New Roman" w:hAnsi="Times New Roman"/>
          <w:b/>
          <w:bCs/>
        </w:rPr>
        <w:t>Aşağıdakilerden hangisi nüfus cüzdanında yer</w:t>
      </w:r>
      <w:r w:rsidRPr="00BC6FA3">
        <w:rPr>
          <w:rFonts w:ascii="Times New Roman" w:hAnsi="Times New Roman"/>
          <w:b/>
          <w:bCs/>
          <w:u w:val="single"/>
        </w:rPr>
        <w:t xml:space="preserve"> almaz?</w:t>
      </w:r>
    </w:p>
    <w:p w:rsidR="00555869" w:rsidRPr="00BC6FA3" w:rsidRDefault="00555869" w:rsidP="006D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55869" w:rsidRPr="00BC6FA3" w:rsidRDefault="00555869" w:rsidP="006D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BC6FA3">
        <w:rPr>
          <w:rFonts w:ascii="Times New Roman" w:hAnsi="Times New Roman"/>
          <w:bCs/>
        </w:rPr>
        <w:t xml:space="preserve">A) Doğum yeri </w:t>
      </w:r>
      <w:r w:rsidRPr="00BC6FA3">
        <w:rPr>
          <w:rFonts w:ascii="Times New Roman" w:hAnsi="Times New Roman"/>
          <w:bCs/>
        </w:rPr>
        <w:tab/>
      </w:r>
      <w:r w:rsidRPr="00BC6FA3">
        <w:rPr>
          <w:rFonts w:ascii="Times New Roman" w:hAnsi="Times New Roman"/>
          <w:bCs/>
        </w:rPr>
        <w:tab/>
        <w:t>B) Baba adı</w:t>
      </w:r>
    </w:p>
    <w:p w:rsidR="00555869" w:rsidRPr="00BC6FA3" w:rsidRDefault="00555869" w:rsidP="006D39E0">
      <w:pPr>
        <w:rPr>
          <w:rFonts w:ascii="Times New Roman" w:hAnsi="Times New Roman"/>
          <w:bCs/>
        </w:rPr>
      </w:pPr>
      <w:r w:rsidRPr="00BC6FA3">
        <w:rPr>
          <w:rFonts w:ascii="Times New Roman" w:hAnsi="Times New Roman"/>
          <w:bCs/>
        </w:rPr>
        <w:t xml:space="preserve">C) Kan grubu </w:t>
      </w:r>
      <w:r w:rsidRPr="00BC6FA3">
        <w:rPr>
          <w:rFonts w:ascii="Times New Roman" w:hAnsi="Times New Roman"/>
          <w:bCs/>
        </w:rPr>
        <w:tab/>
      </w:r>
      <w:r w:rsidRPr="00BC6FA3">
        <w:rPr>
          <w:rFonts w:ascii="Times New Roman" w:hAnsi="Times New Roman"/>
          <w:bCs/>
        </w:rPr>
        <w:tab/>
      </w:r>
      <w:r w:rsidRPr="00BC6FA3">
        <w:rPr>
          <w:rFonts w:ascii="Times New Roman" w:hAnsi="Times New Roman"/>
          <w:bCs/>
        </w:rPr>
        <w:tab/>
        <w:t>D) Mesleği</w:t>
      </w:r>
    </w:p>
    <w:p w:rsidR="00555869" w:rsidRPr="00BC6FA3" w:rsidRDefault="00555869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  <w:b/>
        </w:rPr>
        <w:t>12. Aşağıdaki teknolojik ürünlerden hangisi eğitim alanında kullanılmaz?</w:t>
      </w:r>
      <w:r w:rsidRPr="00BC6FA3">
        <w:rPr>
          <w:rFonts w:ascii="Times New Roman" w:hAnsi="Times New Roman"/>
        </w:rPr>
        <w:t xml:space="preserve"> </w:t>
      </w:r>
      <w:r w:rsidRPr="00BC6FA3">
        <w:rPr>
          <w:rFonts w:ascii="Times New Roman" w:hAnsi="Times New Roman"/>
        </w:rPr>
        <w:br/>
        <w:t xml:space="preserve"> A) Bilgisayar              B) Projeksiyon                 </w:t>
      </w:r>
      <w:r w:rsidRPr="00BC6FA3">
        <w:rPr>
          <w:rFonts w:ascii="Times New Roman" w:hAnsi="Times New Roman"/>
        </w:rPr>
        <w:br/>
        <w:t>C) Tepegöz                  D) Röntgen  </w:t>
      </w:r>
    </w:p>
    <w:p w:rsidR="00555869" w:rsidRPr="00BC6FA3" w:rsidRDefault="00555869" w:rsidP="0018530D">
      <w:pPr>
        <w:rPr>
          <w:rFonts w:ascii="Times New Roman" w:hAnsi="Times New Roman"/>
          <w:b/>
          <w:color w:val="000000"/>
        </w:rPr>
      </w:pPr>
      <w:r w:rsidRPr="00BC6FA3">
        <w:rPr>
          <w:rFonts w:ascii="Times New Roman" w:hAnsi="Times New Roman"/>
          <w:b/>
        </w:rPr>
        <w:t>13.</w:t>
      </w:r>
      <w:r w:rsidRPr="00BC6FA3">
        <w:rPr>
          <w:rFonts w:ascii="Times New Roman" w:hAnsi="Times New Roman"/>
          <w:b/>
          <w:bCs/>
        </w:rPr>
        <w:t xml:space="preserve">   </w:t>
      </w:r>
      <w:r w:rsidRPr="00BC6FA3">
        <w:rPr>
          <w:rFonts w:ascii="Times New Roman" w:hAnsi="Times New Roman"/>
          <w:b/>
          <w:color w:val="000000"/>
        </w:rPr>
        <w:t xml:space="preserve">Otobüste seyahat eden Nazlı sağ tarafına baktığında güneşin doğduğunu gözlemliyor.Buna göre Nazlı hangi yöne seyahat etmektedir? </w:t>
      </w:r>
    </w:p>
    <w:p w:rsidR="00555869" w:rsidRPr="00BC6FA3" w:rsidRDefault="00555869" w:rsidP="00F97DB4">
      <w:pPr>
        <w:rPr>
          <w:rFonts w:ascii="Times New Roman" w:hAnsi="Times New Roman"/>
          <w:color w:val="000000"/>
        </w:rPr>
      </w:pPr>
      <w:r w:rsidRPr="00BC6FA3">
        <w:rPr>
          <w:rFonts w:ascii="Times New Roman" w:hAnsi="Times New Roman"/>
          <w:color w:val="000000"/>
        </w:rPr>
        <w:t xml:space="preserve"> A)Kuzey          B)Güney        C) Batı     D) Güneybatı</w:t>
      </w:r>
    </w:p>
    <w:p w:rsidR="00555869" w:rsidRPr="00BC6FA3" w:rsidRDefault="00555869" w:rsidP="00F97DB4">
      <w:pPr>
        <w:rPr>
          <w:rFonts w:ascii="Times New Roman" w:hAnsi="Times New Roman"/>
          <w:b/>
          <w:bCs/>
        </w:rPr>
      </w:pPr>
      <w:r w:rsidRPr="00BC6FA3">
        <w:rPr>
          <w:rFonts w:ascii="Times New Roman" w:hAnsi="Times New Roman"/>
          <w:b/>
          <w:bCs/>
        </w:rPr>
        <w:t>14.</w:t>
      </w:r>
      <w:r w:rsidRPr="009514AF">
        <w:rPr>
          <w:rFonts w:ascii="Times New Roman" w:hAnsi="Times New Roman"/>
          <w:b/>
          <w:bCs/>
          <w:sz w:val="20"/>
          <w:szCs w:val="20"/>
        </w:rPr>
        <w:t>Türkler tarihte ilk hangi takvimi kullanmışlardır?</w:t>
      </w:r>
    </w:p>
    <w:p w:rsidR="00555869" w:rsidRDefault="00555869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A) Miladi takvim                </w:t>
      </w:r>
      <w:r w:rsidRPr="00BC6FA3">
        <w:rPr>
          <w:rFonts w:ascii="Times New Roman" w:hAnsi="Times New Roman"/>
        </w:rPr>
        <w:tab/>
        <w:t xml:space="preserve">      B) Hicri takvim         </w:t>
      </w:r>
      <w:r w:rsidRPr="00BC6FA3">
        <w:rPr>
          <w:rFonts w:ascii="Times New Roman" w:hAnsi="Times New Roman"/>
        </w:rPr>
        <w:br/>
        <w:t>C) On iki hayvanlı takvim                 D) Rumi takvim</w:t>
      </w:r>
    </w:p>
    <w:p w:rsidR="00555869" w:rsidRPr="00BC6FA3" w:rsidRDefault="00555869" w:rsidP="00F97DB4">
      <w:pPr>
        <w:rPr>
          <w:rFonts w:ascii="Times New Roman" w:hAnsi="Times New Roman"/>
        </w:rPr>
      </w:pPr>
    </w:p>
    <w:p w:rsidR="00555869" w:rsidRDefault="00555869" w:rsidP="00F97DB4">
      <w:pPr>
        <w:rPr>
          <w:rFonts w:ascii="Times New Roman" w:hAnsi="Times New Roman"/>
        </w:rPr>
      </w:pPr>
    </w:p>
    <w:p w:rsidR="00555869" w:rsidRPr="00BC6FA3" w:rsidRDefault="00555869" w:rsidP="00F97DB4">
      <w:pPr>
        <w:rPr>
          <w:rStyle w:val="Strong"/>
          <w:rFonts w:ascii="Times New Roman" w:hAnsi="Times New Roman"/>
          <w:u w:val="single"/>
        </w:rPr>
      </w:pPr>
      <w:r w:rsidRPr="009514AF">
        <w:rPr>
          <w:rFonts w:ascii="Times New Roman" w:hAnsi="Times New Roman"/>
          <w:b/>
        </w:rPr>
        <w:t>15)</w:t>
      </w:r>
      <w:r w:rsidRPr="00BC6FA3">
        <w:rPr>
          <w:rStyle w:val="Strong"/>
          <w:rFonts w:ascii="Times New Roman" w:hAnsi="Times New Roman"/>
        </w:rPr>
        <w:t xml:space="preserve"> Aşağıdakilerden hangisi </w:t>
      </w:r>
      <w:r w:rsidRPr="00BC6FA3">
        <w:rPr>
          <w:rStyle w:val="Strong"/>
          <w:rFonts w:ascii="Times New Roman" w:hAnsi="Times New Roman"/>
          <w:u w:val="single"/>
        </w:rPr>
        <w:t>yanlıştır?</w:t>
      </w:r>
    </w:p>
    <w:p w:rsidR="00555869" w:rsidRPr="00BC6FA3" w:rsidRDefault="00555869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A)Hicri takvim güneş yılına göre düzenlenmiştir.     B)Miladi takvim güneş yılına göre düzenlenmiştir.</w:t>
      </w:r>
      <w:r w:rsidRPr="00BC6FA3">
        <w:rPr>
          <w:rFonts w:ascii="Times New Roman" w:hAnsi="Times New Roman"/>
        </w:rPr>
        <w:br/>
        <w:t xml:space="preserve"> C)İcat edene mucit denir.                                                    D)Teknolojik ürünler zaman içinde gelişir.</w:t>
      </w:r>
    </w:p>
    <w:p w:rsidR="00555869" w:rsidRPr="00BC6FA3" w:rsidRDefault="00555869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16. Ülkemizde üretilen bir malın standartlara uygun olup olmadığına aşağıdakilerden hangisi karar  verir?</w:t>
      </w:r>
    </w:p>
    <w:p w:rsidR="00555869" w:rsidRPr="00BC6FA3" w:rsidRDefault="00555869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A)Hükümet           </w:t>
      </w:r>
      <w:r w:rsidRPr="00BC6FA3">
        <w:rPr>
          <w:rFonts w:ascii="Times New Roman" w:hAnsi="Times New Roman"/>
        </w:rPr>
        <w:tab/>
        <w:t xml:space="preserve"> B) Türk Standartları Enstitüsü                      </w:t>
      </w:r>
      <w:r w:rsidRPr="00BC6FA3">
        <w:rPr>
          <w:rFonts w:ascii="Times New Roman" w:hAnsi="Times New Roman"/>
        </w:rPr>
        <w:br/>
        <w:t xml:space="preserve">  C)Vali          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 xml:space="preserve"> D) Belediye </w:t>
      </w:r>
    </w:p>
    <w:p w:rsidR="00555869" w:rsidRPr="00BC6FA3" w:rsidRDefault="00555869" w:rsidP="00631DC1">
      <w:pPr>
        <w:spacing w:after="0" w:line="240" w:lineRule="auto"/>
        <w:ind w:left="-142"/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17-Aşağıdakilerden hangisi zamanı ölçmek için kullanılmaz?</w:t>
      </w:r>
    </w:p>
    <w:p w:rsidR="00555869" w:rsidRPr="00BC6FA3" w:rsidRDefault="00555869" w:rsidP="00BC6FA3">
      <w:pPr>
        <w:rPr>
          <w:rFonts w:ascii="Times New Roman" w:hAnsi="Times New Roman"/>
          <w:sz w:val="24"/>
          <w:szCs w:val="24"/>
        </w:rPr>
      </w:pPr>
      <w:r w:rsidRPr="00BC6FA3">
        <w:rPr>
          <w:rFonts w:ascii="Times New Roman" w:hAnsi="Times New Roman"/>
          <w:sz w:val="24"/>
          <w:szCs w:val="24"/>
        </w:rPr>
        <w:t>A) Kum saati           B) Güneş saati</w:t>
      </w:r>
    </w:p>
    <w:p w:rsidR="00555869" w:rsidRPr="00BC6FA3" w:rsidRDefault="00555869" w:rsidP="00BC6FA3">
      <w:pPr>
        <w:rPr>
          <w:rFonts w:ascii="Times New Roman" w:hAnsi="Times New Roman"/>
          <w:sz w:val="24"/>
          <w:szCs w:val="24"/>
        </w:rPr>
      </w:pPr>
      <w:r w:rsidRPr="00BC6FA3">
        <w:rPr>
          <w:rFonts w:ascii="Times New Roman" w:hAnsi="Times New Roman"/>
          <w:sz w:val="24"/>
          <w:szCs w:val="24"/>
        </w:rPr>
        <w:t>C) Pusula                 D) Su saati</w:t>
      </w:r>
    </w:p>
    <w:p w:rsidR="00555869" w:rsidRPr="00BC6FA3" w:rsidRDefault="00555869" w:rsidP="00F97DB4">
      <w:pPr>
        <w:rPr>
          <w:rFonts w:ascii="Times New Roman" w:hAnsi="Times New Roman"/>
        </w:rPr>
      </w:pPr>
      <w:r w:rsidRPr="00BC6FA3">
        <w:rPr>
          <w:rFonts w:ascii="Times New Roman" w:hAnsi="Times New Roman"/>
          <w:b/>
        </w:rPr>
        <w:t>18.</w:t>
      </w:r>
      <w:r w:rsidRPr="00BC6FA3">
        <w:rPr>
          <w:rFonts w:ascii="Times New Roman" w:hAnsi="Times New Roman"/>
        </w:rPr>
        <w:tab/>
        <w:t>I. DOĞU ANADOLU BÖLGESİ: Dağlık bir bölgemizdir ve kış ayları karlı geçer.</w:t>
      </w:r>
      <w:r w:rsidRPr="00BC6FA3">
        <w:rPr>
          <w:rFonts w:ascii="Times New Roman" w:hAnsi="Times New Roman"/>
        </w:rPr>
        <w:br/>
      </w:r>
      <w:r w:rsidRPr="00BC6FA3">
        <w:rPr>
          <w:rFonts w:ascii="Times New Roman" w:hAnsi="Times New Roman"/>
        </w:rPr>
        <w:tab/>
        <w:t>II. KARADENİZ BÖLGESİ: En fazla yağış alan bölgemizdir ve eğimli arazileri çok fazladır.</w:t>
      </w:r>
      <w:r w:rsidRPr="00BC6FA3">
        <w:rPr>
          <w:rFonts w:ascii="Times New Roman" w:hAnsi="Times New Roman"/>
        </w:rPr>
        <w:br/>
      </w:r>
      <w:r w:rsidRPr="00BC6FA3">
        <w:rPr>
          <w:rFonts w:ascii="Times New Roman" w:hAnsi="Times New Roman"/>
          <w:b/>
        </w:rPr>
        <w:tab/>
        <w:t>Yukarıdaki bilgilere göre, bu bölgelerimizde, hangi doğal afetlere daha çok rastlanır?</w:t>
      </w:r>
    </w:p>
    <w:p w:rsidR="00555869" w:rsidRPr="00BC6FA3" w:rsidRDefault="00555869" w:rsidP="00F97DB4">
      <w:pPr>
        <w:rPr>
          <w:rFonts w:ascii="Times New Roman" w:hAnsi="Times New Roman"/>
          <w:u w:val="single"/>
        </w:rPr>
      </w:pP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  <w:u w:val="single"/>
        </w:rPr>
        <w:t xml:space="preserve">I </w:t>
      </w:r>
      <w:r w:rsidRPr="00BC6FA3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 </w:t>
      </w:r>
      <w:r w:rsidRPr="00BC6FA3">
        <w:rPr>
          <w:rFonts w:ascii="Times New Roman" w:hAnsi="Times New Roman"/>
          <w:u w:val="single"/>
        </w:rPr>
        <w:t>II</w:t>
      </w:r>
      <w:r w:rsidRPr="00BC6FA3">
        <w:rPr>
          <w:rFonts w:ascii="Times New Roman" w:hAnsi="Times New Roman"/>
          <w:u w:val="single"/>
        </w:rPr>
        <w:br/>
      </w:r>
      <w:r w:rsidRPr="00BC6FA3">
        <w:rPr>
          <w:rFonts w:ascii="Times New Roman" w:hAnsi="Times New Roman"/>
        </w:rPr>
        <w:t>A.         sel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 xml:space="preserve"> çığ</w:t>
      </w:r>
      <w:r w:rsidRPr="00BC6FA3">
        <w:rPr>
          <w:rFonts w:ascii="Times New Roman" w:hAnsi="Times New Roman"/>
          <w:u w:val="single"/>
        </w:rPr>
        <w:br/>
      </w:r>
      <w:r w:rsidRPr="00BC6FA3">
        <w:rPr>
          <w:rFonts w:ascii="Times New Roman" w:hAnsi="Times New Roman"/>
        </w:rPr>
        <w:t xml:space="preserve">B.    </w:t>
      </w:r>
      <w:r w:rsidRPr="00BC6FA3">
        <w:rPr>
          <w:rFonts w:ascii="Times New Roman" w:hAnsi="Times New Roman"/>
        </w:rPr>
        <w:tab/>
        <w:t xml:space="preserve"> çığ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 xml:space="preserve">  heyelan</w:t>
      </w:r>
      <w:r w:rsidRPr="00BC6FA3">
        <w:rPr>
          <w:rFonts w:ascii="Times New Roman" w:hAnsi="Times New Roman"/>
          <w:u w:val="single"/>
        </w:rPr>
        <w:br/>
      </w:r>
      <w:r w:rsidRPr="00BC6FA3">
        <w:rPr>
          <w:rFonts w:ascii="Times New Roman" w:hAnsi="Times New Roman"/>
        </w:rPr>
        <w:t>C.   orman yangını</w:t>
      </w:r>
      <w:r w:rsidRPr="00BC6FA3">
        <w:rPr>
          <w:rFonts w:ascii="Times New Roman" w:hAnsi="Times New Roman"/>
        </w:rPr>
        <w:tab/>
        <w:t xml:space="preserve">    sel</w:t>
      </w:r>
      <w:r w:rsidRPr="00BC6FA3">
        <w:rPr>
          <w:rFonts w:ascii="Times New Roman" w:hAnsi="Times New Roman"/>
          <w:u w:val="single"/>
        </w:rPr>
        <w:br/>
      </w:r>
      <w:r w:rsidRPr="00BC6FA3">
        <w:rPr>
          <w:rFonts w:ascii="Times New Roman" w:hAnsi="Times New Roman"/>
        </w:rPr>
        <w:t>D.    deprem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 xml:space="preserve">  orman yangını</w:t>
      </w:r>
    </w:p>
    <w:p w:rsidR="00555869" w:rsidRPr="00BC6FA3" w:rsidRDefault="00555869" w:rsidP="00F97DB4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19. Pamuk, giysi oluncaya kadar nasıl bir yolculuk izler?</w:t>
      </w:r>
    </w:p>
    <w:p w:rsidR="00555869" w:rsidRPr="00BC6FA3" w:rsidRDefault="00555869" w:rsidP="00BC6FA3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A. tarla – tekstil atölyesi – fabrika – mağaza </w:t>
      </w:r>
      <w:r w:rsidRPr="00BC6FA3">
        <w:rPr>
          <w:rFonts w:ascii="Times New Roman" w:hAnsi="Times New Roman"/>
        </w:rPr>
        <w:br/>
        <w:t xml:space="preserve">B. tarla – fabrika – tekstil atölyesi – mağaza </w:t>
      </w:r>
      <w:r w:rsidRPr="00BC6FA3">
        <w:rPr>
          <w:rFonts w:ascii="Times New Roman" w:hAnsi="Times New Roman"/>
        </w:rPr>
        <w:br/>
        <w:t>C. tarla – tekstil atölyesi – mağaza – fabrika</w:t>
      </w:r>
      <w:r w:rsidRPr="00BC6FA3">
        <w:rPr>
          <w:rFonts w:ascii="Times New Roman" w:hAnsi="Times New Roman"/>
        </w:rPr>
        <w:br/>
        <w:t>D. bahçe – tekstil atölyesi – fabrika – mağaza</w:t>
      </w:r>
    </w:p>
    <w:p w:rsidR="00555869" w:rsidRPr="00BC6FA3" w:rsidRDefault="00555869" w:rsidP="006D39E0">
      <w:pPr>
        <w:spacing w:after="0" w:line="240" w:lineRule="auto"/>
        <w:ind w:left="-540"/>
        <w:rPr>
          <w:rFonts w:ascii="Times New Roman" w:hAnsi="Times New Roman"/>
        </w:rPr>
      </w:pPr>
      <w:r w:rsidRPr="00BC6FA3">
        <w:rPr>
          <w:rFonts w:ascii="Times New Roman" w:hAnsi="Times New Roman"/>
        </w:rPr>
        <w:t xml:space="preserve">         </w:t>
      </w:r>
      <w:r w:rsidRPr="00BC6FA3">
        <w:rPr>
          <w:rFonts w:ascii="Times New Roman" w:hAnsi="Times New Roman"/>
        </w:rPr>
        <w:tab/>
        <w:t>I. Cep telefonu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  <w:t>II. Görüntülü telefonu</w:t>
      </w:r>
    </w:p>
    <w:p w:rsidR="00555869" w:rsidRPr="00BC6FA3" w:rsidRDefault="00555869" w:rsidP="00BC6FA3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II</w:t>
      </w:r>
      <w:r>
        <w:rPr>
          <w:rFonts w:ascii="Times New Roman" w:hAnsi="Times New Roman"/>
        </w:rPr>
        <w:t>I.</w:t>
      </w:r>
      <w:r w:rsidRPr="00BC6FA3">
        <w:rPr>
          <w:rFonts w:ascii="Times New Roman" w:hAnsi="Times New Roman"/>
        </w:rPr>
        <w:t>Mektup</w:t>
      </w:r>
      <w:r>
        <w:rPr>
          <w:rFonts w:ascii="Times New Roman" w:hAnsi="Times New Roman"/>
        </w:rPr>
        <w:t xml:space="preserve"> </w:t>
      </w:r>
      <w:r w:rsidRPr="00BC6FA3">
        <w:rPr>
          <w:rFonts w:ascii="Times New Roman" w:hAnsi="Times New Roman"/>
        </w:rPr>
        <w:tab/>
      </w:r>
      <w:r w:rsidRPr="00BC6FA3">
        <w:rPr>
          <w:rFonts w:ascii="Times New Roman" w:hAnsi="Times New Roman"/>
        </w:rPr>
        <w:tab/>
        <w:t>IV. Telgraf</w:t>
      </w:r>
    </w:p>
    <w:p w:rsidR="00555869" w:rsidRPr="00BC6FA3" w:rsidRDefault="00555869" w:rsidP="00631DC1">
      <w:pPr>
        <w:rPr>
          <w:rFonts w:ascii="Times New Roman" w:hAnsi="Times New Roman"/>
          <w:b/>
        </w:rPr>
      </w:pPr>
      <w:r w:rsidRPr="00BC6FA3">
        <w:rPr>
          <w:rFonts w:ascii="Times New Roman" w:hAnsi="Times New Roman"/>
          <w:b/>
        </w:rPr>
        <w:t>20-Yukarıdaki haberleşme araçlarının zaman içindeki gelişimine göre doğru sıralanışı hangisidir?</w:t>
      </w:r>
    </w:p>
    <w:p w:rsidR="00555869" w:rsidRDefault="00555869" w:rsidP="00631DC1">
      <w:pPr>
        <w:rPr>
          <w:rFonts w:ascii="Times New Roman" w:hAnsi="Times New Roman"/>
        </w:rPr>
      </w:pPr>
      <w:r w:rsidRPr="00BC6FA3">
        <w:rPr>
          <w:rFonts w:ascii="Times New Roman" w:hAnsi="Times New Roman"/>
        </w:rPr>
        <w:t>A) I, II, III, IV      B) IV, I, II, III</w:t>
      </w:r>
      <w:r w:rsidRPr="00BC6FA3">
        <w:rPr>
          <w:rFonts w:ascii="Times New Roman" w:hAnsi="Times New Roman"/>
        </w:rPr>
        <w:br/>
        <w:t>C) III, IV,  II, I      D) III, IV, I, II</w:t>
      </w:r>
    </w:p>
    <w:p w:rsidR="00555869" w:rsidRPr="009514AF" w:rsidRDefault="00555869" w:rsidP="009514AF">
      <w:pPr>
        <w:jc w:val="right"/>
        <w:rPr>
          <w:rFonts w:ascii="Times New Roman" w:hAnsi="Times New Roman"/>
          <w:b/>
        </w:rPr>
      </w:pPr>
    </w:p>
    <w:sectPr w:rsidR="00555869" w:rsidRPr="009514AF" w:rsidSect="00654F18">
      <w:pgSz w:w="11906" w:h="16838"/>
      <w:pgMar w:top="360" w:right="720" w:bottom="18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869" w:rsidRDefault="00555869" w:rsidP="00631DC1">
      <w:pPr>
        <w:spacing w:after="0" w:line="240" w:lineRule="auto"/>
      </w:pPr>
      <w:r>
        <w:separator/>
      </w:r>
    </w:p>
  </w:endnote>
  <w:endnote w:type="continuationSeparator" w:id="0">
    <w:p w:rsidR="00555869" w:rsidRDefault="00555869" w:rsidP="0063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869" w:rsidRDefault="00555869" w:rsidP="00631DC1">
      <w:pPr>
        <w:spacing w:after="0" w:line="240" w:lineRule="auto"/>
      </w:pPr>
      <w:r>
        <w:separator/>
      </w:r>
    </w:p>
  </w:footnote>
  <w:footnote w:type="continuationSeparator" w:id="0">
    <w:p w:rsidR="00555869" w:rsidRDefault="00555869" w:rsidP="00631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EC6F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22476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9E5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27227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5861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9A11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338A9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CDA1A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D6B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97C11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E46884"/>
    <w:multiLevelType w:val="hybridMultilevel"/>
    <w:tmpl w:val="C96848A8"/>
    <w:lvl w:ilvl="0" w:tplc="AED8436A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8020A01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12">
    <w:nsid w:val="32BA4895"/>
    <w:multiLevelType w:val="hybridMultilevel"/>
    <w:tmpl w:val="CB6A2B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2D6CA9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C4619D7"/>
    <w:multiLevelType w:val="hybridMultilevel"/>
    <w:tmpl w:val="3F3C36EA"/>
    <w:lvl w:ilvl="0" w:tplc="EF5AEA1E">
      <w:start w:val="4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7DB4"/>
    <w:rsid w:val="0014001C"/>
    <w:rsid w:val="0018530D"/>
    <w:rsid w:val="0024417C"/>
    <w:rsid w:val="003C38A2"/>
    <w:rsid w:val="0043783D"/>
    <w:rsid w:val="004C03BC"/>
    <w:rsid w:val="004D1A94"/>
    <w:rsid w:val="00515F96"/>
    <w:rsid w:val="0052039C"/>
    <w:rsid w:val="0055501D"/>
    <w:rsid w:val="00555869"/>
    <w:rsid w:val="00631DC1"/>
    <w:rsid w:val="00646FA9"/>
    <w:rsid w:val="00654F18"/>
    <w:rsid w:val="006876B8"/>
    <w:rsid w:val="006D39E0"/>
    <w:rsid w:val="0086647B"/>
    <w:rsid w:val="009514AF"/>
    <w:rsid w:val="009B3086"/>
    <w:rsid w:val="009C0DDE"/>
    <w:rsid w:val="00A95F30"/>
    <w:rsid w:val="00AA33B5"/>
    <w:rsid w:val="00AA43C7"/>
    <w:rsid w:val="00B86EEA"/>
    <w:rsid w:val="00BC6FA3"/>
    <w:rsid w:val="00C43F1F"/>
    <w:rsid w:val="00C8768C"/>
    <w:rsid w:val="00CA1287"/>
    <w:rsid w:val="00CC3237"/>
    <w:rsid w:val="00CE3ACD"/>
    <w:rsid w:val="00CF172D"/>
    <w:rsid w:val="00D12328"/>
    <w:rsid w:val="00D36882"/>
    <w:rsid w:val="00DD583E"/>
    <w:rsid w:val="00E60649"/>
    <w:rsid w:val="00EF63CF"/>
    <w:rsid w:val="00F17CB9"/>
    <w:rsid w:val="00F87D82"/>
    <w:rsid w:val="00F9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DB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7DB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97DB4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4D1A94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/>
      <w:color w:val="000000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1DC1"/>
    <w:rPr>
      <w:rFonts w:eastAsia="Times New Roman" w:cs="Times New Roman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1DC1"/>
    <w:rPr>
      <w:rFonts w:eastAsia="Times New Roman" w:cs="Times New Roman"/>
      <w:lang w:eastAsia="tr-TR"/>
    </w:rPr>
  </w:style>
  <w:style w:type="character" w:styleId="Hyperlink">
    <w:name w:val="Hyperlink"/>
    <w:basedOn w:val="DefaultParagraphFont"/>
    <w:uiPriority w:val="99"/>
    <w:semiHidden/>
    <w:rsid w:val="003C38A2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D1232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708</Words>
  <Characters>4041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4</cp:revision>
  <cp:lastPrinted>2013-03-11T21:34:00Z</cp:lastPrinted>
  <dcterms:created xsi:type="dcterms:W3CDTF">2013-03-11T21:35:00Z</dcterms:created>
  <dcterms:modified xsi:type="dcterms:W3CDTF">2014-03-04T18:42:00Z</dcterms:modified>
  <cp:category>www.sorubak.com</cp:category>
</cp:coreProperties>
</file>