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91"/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6"/>
      </w:tblGrid>
      <w:tr w:rsidR="00461E7D" w:rsidTr="00F76F5E">
        <w:trPr>
          <w:trHeight w:val="756"/>
        </w:trPr>
        <w:tc>
          <w:tcPr>
            <w:tcW w:w="10966" w:type="dxa"/>
          </w:tcPr>
          <w:p w:rsidR="00461E7D" w:rsidRDefault="00461E7D" w:rsidP="00F76F5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ÇAKILLI Ş.K.P. İLKOKULU 2013-2014 EĞİTİM ÖĞRETİM YILI 4-A SINIFI SOSYAL BİLGİLER DERSİ 1. DÖNEM 2. YAZILI SINAV SORULARI</w:t>
            </w:r>
          </w:p>
        </w:tc>
      </w:tr>
      <w:tr w:rsidR="00461E7D" w:rsidTr="00F76F5E">
        <w:trPr>
          <w:trHeight w:val="509"/>
        </w:trPr>
        <w:tc>
          <w:tcPr>
            <w:tcW w:w="10966" w:type="dxa"/>
          </w:tcPr>
          <w:p w:rsidR="00461E7D" w:rsidRDefault="00461E7D" w:rsidP="00F76F5E">
            <w:pPr>
              <w:spacing w:line="276" w:lineRule="auto"/>
              <w:jc w:val="both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ADI :                                 SOYADI :                                          OKUL NO :                      PUAN :</w:t>
            </w:r>
          </w:p>
        </w:tc>
      </w:tr>
    </w:tbl>
    <w:p w:rsidR="00461E7D" w:rsidRPr="0008477D" w:rsidRDefault="00461E7D" w:rsidP="0008477D">
      <w:pPr>
        <w:rPr>
          <w:i/>
          <w:u w:val="single"/>
        </w:rPr>
      </w:pPr>
      <w:r w:rsidRPr="00390431">
        <w:rPr>
          <w:b/>
          <w:i/>
          <w:u w:val="single"/>
        </w:rPr>
        <w:t>1)Aşağıdaki ifadelerden doğru olanlara (D) ,yanlış olanlara (Y) yazınız. ( 10  puan)</w:t>
      </w:r>
      <w:r w:rsidRPr="00390431">
        <w:rPr>
          <w:u w:val="single"/>
        </w:rPr>
        <w:t>.</w:t>
      </w:r>
    </w:p>
    <w:p w:rsidR="00461E7D" w:rsidRPr="00390431" w:rsidRDefault="00461E7D" w:rsidP="00390431">
      <w:pPr>
        <w:shd w:val="clear" w:color="auto" w:fill="FFFFFF"/>
        <w:rPr>
          <w:color w:val="000000"/>
        </w:rPr>
      </w:pPr>
      <w:r w:rsidRPr="00390431">
        <w:rPr>
          <w:color w:val="000000"/>
        </w:rPr>
        <w:t>(      ) Soy ağacında komşuya yer verilmez.</w:t>
      </w:r>
    </w:p>
    <w:p w:rsidR="00461E7D" w:rsidRPr="00390431" w:rsidRDefault="00461E7D" w:rsidP="00390431">
      <w:pPr>
        <w:shd w:val="clear" w:color="auto" w:fill="FFFFFF"/>
        <w:rPr>
          <w:color w:val="000000"/>
        </w:rPr>
      </w:pPr>
      <w:r w:rsidRPr="00390431">
        <w:rPr>
          <w:color w:val="000000"/>
        </w:rPr>
        <w:t xml:space="preserve"> </w:t>
      </w:r>
    </w:p>
    <w:p w:rsidR="00461E7D" w:rsidRPr="00390431" w:rsidRDefault="00461E7D" w:rsidP="00390431">
      <w:pPr>
        <w:shd w:val="clear" w:color="auto" w:fill="FFFFFF"/>
      </w:pPr>
      <w:r w:rsidRPr="00390431">
        <w:rPr>
          <w:color w:val="000000"/>
        </w:rPr>
        <w:t>(      ) Herkes mutlaka aynı duygu ve düşüncelere sahiptir.</w:t>
      </w:r>
    </w:p>
    <w:p w:rsidR="00461E7D" w:rsidRPr="00390431" w:rsidRDefault="00461E7D" w:rsidP="00390431">
      <w:r w:rsidRPr="00390431">
        <w:rPr>
          <w:b/>
        </w:rPr>
        <w:t xml:space="preserve"> </w:t>
      </w:r>
    </w:p>
    <w:p w:rsidR="00461E7D" w:rsidRPr="00390431" w:rsidRDefault="00461E7D" w:rsidP="00390431">
      <w:pPr>
        <w:rPr>
          <w:i/>
        </w:rPr>
      </w:pPr>
      <w:r w:rsidRPr="00390431">
        <w:t>(      ) Türküler ülkemizin kültürel zenginliğine örnek gösterilemez</w:t>
      </w:r>
    </w:p>
    <w:p w:rsidR="00461E7D" w:rsidRPr="00390431" w:rsidRDefault="00461E7D" w:rsidP="00390431">
      <w:pPr>
        <w:rPr>
          <w:i/>
        </w:rPr>
      </w:pPr>
      <w:r w:rsidRPr="00390431">
        <w:rPr>
          <w:i/>
        </w:rPr>
        <w:t xml:space="preserve"> </w:t>
      </w:r>
    </w:p>
    <w:p w:rsidR="00461E7D" w:rsidRPr="00390431" w:rsidRDefault="00461E7D" w:rsidP="00390431">
      <w:r w:rsidRPr="00390431">
        <w:rPr>
          <w:i/>
        </w:rPr>
        <w:t xml:space="preserve"> (      ) </w:t>
      </w:r>
      <w:r w:rsidRPr="00390431">
        <w:t xml:space="preserve">Kurtuluş Savaşı 19 Mayıs 1919 da Samsun’da başlamıştır. </w:t>
      </w:r>
    </w:p>
    <w:p w:rsidR="00461E7D" w:rsidRPr="00390431" w:rsidRDefault="00461E7D" w:rsidP="00390431">
      <w:r w:rsidRPr="00390431">
        <w:t xml:space="preserve"> </w:t>
      </w:r>
    </w:p>
    <w:p w:rsidR="00461E7D" w:rsidRPr="00390431" w:rsidRDefault="00461E7D" w:rsidP="00390431">
      <w:r w:rsidRPr="00390431">
        <w:t xml:space="preserve"> (      )  Atatürk, Türkiye Cumhuriyeti’nin kurucusu ve ilk Cumhurbaşkanıdır.</w:t>
      </w:r>
    </w:p>
    <w:p w:rsidR="00461E7D" w:rsidRPr="00390431" w:rsidRDefault="00461E7D" w:rsidP="00390431">
      <w:r w:rsidRPr="00390431">
        <w:t xml:space="preserve">  </w:t>
      </w:r>
    </w:p>
    <w:p w:rsidR="00461E7D" w:rsidRPr="00390431" w:rsidRDefault="00461E7D" w:rsidP="00390431">
      <w:r w:rsidRPr="00390431">
        <w:t>(      ) Elde dokunmuş halılarımız millî kültürümüzü yansıtan  öğelerdendir.</w:t>
      </w:r>
    </w:p>
    <w:p w:rsidR="00461E7D" w:rsidRPr="00390431" w:rsidRDefault="00461E7D" w:rsidP="00390431"/>
    <w:p w:rsidR="00461E7D" w:rsidRPr="00390431" w:rsidRDefault="00461E7D" w:rsidP="00390431">
      <w:r w:rsidRPr="00390431">
        <w:rPr>
          <w:b/>
        </w:rPr>
        <w:t xml:space="preserve"> (    ) </w:t>
      </w:r>
      <w:r w:rsidRPr="00390431">
        <w:t>Çevremizdeki insanların duygu ve düşüncelerini hoşgörü ile karşılamalıyız.</w:t>
      </w:r>
    </w:p>
    <w:p w:rsidR="00461E7D" w:rsidRPr="00390431" w:rsidRDefault="00461E7D" w:rsidP="00390431">
      <w:pPr>
        <w:rPr>
          <w:b/>
        </w:rPr>
      </w:pPr>
      <w:r w:rsidRPr="00390431">
        <w:rPr>
          <w:b/>
        </w:rPr>
        <w:t xml:space="preserve"> </w:t>
      </w:r>
    </w:p>
    <w:p w:rsidR="00461E7D" w:rsidRPr="00390431" w:rsidRDefault="00461E7D" w:rsidP="00390431">
      <w:pPr>
        <w:rPr>
          <w:b/>
        </w:rPr>
      </w:pPr>
      <w:r w:rsidRPr="00390431">
        <w:rPr>
          <w:b/>
        </w:rPr>
        <w:t xml:space="preserve">(     ) </w:t>
      </w:r>
      <w:r w:rsidRPr="00390431">
        <w:t>Okçuluk,güreş ve cirit ata sporlarımızdandır.</w:t>
      </w:r>
    </w:p>
    <w:p w:rsidR="00461E7D" w:rsidRPr="00390431" w:rsidRDefault="00461E7D" w:rsidP="00390431">
      <w:pPr>
        <w:rPr>
          <w:b/>
        </w:rPr>
      </w:pPr>
      <w:r w:rsidRPr="00390431">
        <w:rPr>
          <w:b/>
        </w:rPr>
        <w:t xml:space="preserve"> </w:t>
      </w:r>
    </w:p>
    <w:p w:rsidR="00461E7D" w:rsidRPr="0008477D" w:rsidRDefault="00461E7D" w:rsidP="00390431">
      <w:r w:rsidRPr="00390431">
        <w:rPr>
          <w:b/>
        </w:rPr>
        <w:t xml:space="preserve">(       ) </w:t>
      </w:r>
      <w:r w:rsidRPr="00390431">
        <w:t>Pusulanın renkli ucu kuzeyi gösterir.</w:t>
      </w:r>
    </w:p>
    <w:p w:rsidR="00461E7D" w:rsidRPr="00390431" w:rsidRDefault="00461E7D" w:rsidP="00390431">
      <w:pPr>
        <w:rPr>
          <w:b/>
        </w:rPr>
      </w:pPr>
      <w:r w:rsidRPr="00390431">
        <w:rPr>
          <w:b/>
        </w:rPr>
        <w:t xml:space="preserve"> (    ) </w:t>
      </w:r>
      <w:r w:rsidRPr="00390431">
        <w:t>Doğu,Batı,Kuzey,Güney ara yönlerdir.</w:t>
      </w:r>
    </w:p>
    <w:p w:rsidR="00461E7D" w:rsidRPr="00390431" w:rsidRDefault="00461E7D" w:rsidP="00390431">
      <w:pPr>
        <w:rPr>
          <w:color w:val="0000FF"/>
        </w:rPr>
      </w:pPr>
    </w:p>
    <w:p w:rsidR="00461E7D" w:rsidRPr="00390431" w:rsidRDefault="00461E7D" w:rsidP="00390431">
      <w:pPr>
        <w:tabs>
          <w:tab w:val="left" w:pos="8850"/>
        </w:tabs>
        <w:rPr>
          <w:b/>
          <w:u w:val="single"/>
        </w:rPr>
      </w:pPr>
      <w:r w:rsidRPr="00390431">
        <w:rPr>
          <w:color w:val="0000FF"/>
        </w:rPr>
        <w:t xml:space="preserve"> </w:t>
      </w:r>
      <w:r>
        <w:rPr>
          <w:noProof/>
        </w:rPr>
        <w:pict>
          <v:rect id="_x0000_s1026" style="position:absolute;margin-left:514.5pt;margin-top:33pt;width:38.65pt;height:23.25pt;z-index:251661824;mso-position-horizontal-relative:text;mso-position-vertical-relative:text" strokecolor="white">
            <v:textbox style="mso-next-textbox:#_x0000_s1026">
              <w:txbxContent>
                <w:p w:rsidR="00461E7D" w:rsidRPr="004B62DA" w:rsidRDefault="00461E7D" w:rsidP="00390431">
                  <w:pPr>
                    <w:rPr>
                      <w:rFonts w:ascii="Century Gothic" w:hAnsi="Century Gothic"/>
                      <w:b/>
                    </w:rPr>
                  </w:pPr>
                  <w:r w:rsidRPr="004B62DA">
                    <w:rPr>
                      <w:rFonts w:ascii="Century Gothic" w:hAnsi="Century Gothic"/>
                      <w:b/>
                    </w:rPr>
                    <w:t>16p</w:t>
                  </w:r>
                </w:p>
              </w:txbxContent>
            </v:textbox>
          </v:rect>
        </w:pict>
      </w:r>
      <w:r w:rsidRPr="00390431">
        <w:rPr>
          <w:b/>
          <w:u w:val="single"/>
        </w:rPr>
        <w:t xml:space="preserve">2) Aşağıdaki cümlelerde boş bırakılan yerlere kutucuklardaki kelimelerden uygun olanı yazınız. </w:t>
      </w:r>
    </w:p>
    <w:tbl>
      <w:tblPr>
        <w:tblpPr w:leftFromText="141" w:rightFromText="141" w:vertAnchor="text" w:horzAnchor="margin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9"/>
        <w:gridCol w:w="1692"/>
        <w:gridCol w:w="2255"/>
        <w:gridCol w:w="4512"/>
      </w:tblGrid>
      <w:tr w:rsidR="00461E7D" w:rsidRPr="009B0936" w:rsidTr="00F76F5E">
        <w:trPr>
          <w:trHeight w:val="318"/>
        </w:trPr>
        <w:tc>
          <w:tcPr>
            <w:tcW w:w="1409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 xml:space="preserve">Uşi </w:t>
            </w:r>
          </w:p>
        </w:tc>
        <w:tc>
          <w:tcPr>
            <w:tcW w:w="1692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Kahraman</w:t>
            </w:r>
          </w:p>
        </w:tc>
        <w:tc>
          <w:tcPr>
            <w:tcW w:w="2255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Sözlü tarih</w:t>
            </w:r>
          </w:p>
        </w:tc>
        <w:tc>
          <w:tcPr>
            <w:tcW w:w="4512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Kültürümüzü</w:t>
            </w:r>
          </w:p>
        </w:tc>
      </w:tr>
      <w:tr w:rsidR="00461E7D" w:rsidRPr="009B0936" w:rsidTr="00F76F5E">
        <w:trPr>
          <w:trHeight w:val="318"/>
        </w:trPr>
        <w:tc>
          <w:tcPr>
            <w:tcW w:w="1409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Cirit</w:t>
            </w:r>
          </w:p>
        </w:tc>
        <w:tc>
          <w:tcPr>
            <w:tcW w:w="1692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Milli birlik ve beraberlik</w:t>
            </w:r>
          </w:p>
        </w:tc>
        <w:tc>
          <w:tcPr>
            <w:tcW w:w="2255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Kuvayi Milliye</w:t>
            </w:r>
          </w:p>
        </w:tc>
        <w:tc>
          <w:tcPr>
            <w:tcW w:w="4512" w:type="dxa"/>
            <w:vAlign w:val="center"/>
          </w:tcPr>
          <w:p w:rsidR="00461E7D" w:rsidRPr="009B0936" w:rsidRDefault="00461E7D" w:rsidP="00F76F5E">
            <w:pPr>
              <w:jc w:val="center"/>
            </w:pPr>
            <w:r w:rsidRPr="009B0936">
              <w:t>Nüfus Cüzdanı</w:t>
            </w:r>
          </w:p>
        </w:tc>
      </w:tr>
    </w:tbl>
    <w:p w:rsidR="00461E7D" w:rsidRPr="009B0936" w:rsidRDefault="00461E7D" w:rsidP="00390431">
      <w:r w:rsidRPr="009B0936">
        <w:t xml:space="preserve"> </w:t>
      </w:r>
    </w:p>
    <w:p w:rsidR="00461E7D" w:rsidRPr="009B0936" w:rsidRDefault="00461E7D" w:rsidP="00390431"/>
    <w:p w:rsidR="00461E7D" w:rsidRPr="009B0936" w:rsidRDefault="00461E7D" w:rsidP="00390431"/>
    <w:p w:rsidR="00461E7D" w:rsidRPr="009B0936" w:rsidRDefault="00461E7D" w:rsidP="00390431">
      <w:pPr>
        <w:rPr>
          <w:b/>
          <w:color w:val="000000"/>
        </w:rPr>
      </w:pPr>
    </w:p>
    <w:p w:rsidR="00461E7D" w:rsidRPr="009B0936" w:rsidRDefault="00461E7D" w:rsidP="00390431">
      <w:pPr>
        <w:rPr>
          <w:color w:val="000000"/>
        </w:rPr>
      </w:pPr>
      <w:r w:rsidRPr="009B0936">
        <w:rPr>
          <w:b/>
          <w:color w:val="000000"/>
        </w:rPr>
        <w:t>1</w:t>
      </w:r>
      <w:r w:rsidRPr="009B0936">
        <w:rPr>
          <w:color w:val="000000"/>
        </w:rPr>
        <w:t>.Kurtuluş savaşı    ………………………………… ……….                   sayesinde kazanıldı.</w:t>
      </w:r>
    </w:p>
    <w:p w:rsidR="00461E7D" w:rsidRPr="009B0936" w:rsidRDefault="00461E7D" w:rsidP="00390431">
      <w:r w:rsidRPr="009B0936">
        <w:rPr>
          <w:b/>
          <w:color w:val="000000"/>
        </w:rPr>
        <w:t>2</w:t>
      </w:r>
      <w:r w:rsidRPr="009B0936">
        <w:rPr>
          <w:color w:val="000000"/>
        </w:rPr>
        <w:t>.</w:t>
      </w:r>
      <w:r w:rsidRPr="009B0936">
        <w:t xml:space="preserve"> Halkın düşmanlarla mücadele etmesi için kurduğu birliklere ………………………….denir.</w:t>
      </w:r>
    </w:p>
    <w:p w:rsidR="00461E7D" w:rsidRPr="009B0936" w:rsidRDefault="00461E7D" w:rsidP="00390431">
      <w:r w:rsidRPr="009B0936">
        <w:rPr>
          <w:b/>
        </w:rPr>
        <w:t>3</w:t>
      </w:r>
      <w:r w:rsidRPr="009B0936">
        <w:t>. Trablusgarp Savaşı’ndan sonra ………………Antlaşması imzalanmıştır</w:t>
      </w:r>
      <w:r w:rsidRPr="009B0936">
        <w:rPr>
          <w:b/>
        </w:rPr>
        <w:t xml:space="preserve"> </w:t>
      </w:r>
      <w:r w:rsidRPr="009B0936">
        <w:rPr>
          <w:b/>
        </w:rPr>
        <w:br/>
        <w:t>4</w:t>
      </w:r>
      <w:r w:rsidRPr="009B0936">
        <w:t>. Ailemizin geçmişini öğrenmek için önceden hazırladığımız soruları büyüklerimize sorup cevapları yazılı ve sesli olarak kaydettiğimiz çalışmalara………………………………… çalışması denir.</w:t>
      </w:r>
    </w:p>
    <w:p w:rsidR="00461E7D" w:rsidRPr="009B0936" w:rsidRDefault="00461E7D" w:rsidP="00390431">
      <w:r w:rsidRPr="009B0936">
        <w:rPr>
          <w:b/>
        </w:rPr>
        <w:t>5</w:t>
      </w:r>
      <w:r w:rsidRPr="009B0936">
        <w:t>. Tarihte Türklerin yaygın olarak oynadıkları oyunlardan birisi………………….oyunudur.</w:t>
      </w:r>
    </w:p>
    <w:p w:rsidR="00461E7D" w:rsidRPr="009B0936" w:rsidRDefault="00461E7D" w:rsidP="00390431">
      <w:r w:rsidRPr="009B0936">
        <w:rPr>
          <w:b/>
        </w:rPr>
        <w:t>6</w:t>
      </w:r>
      <w:r w:rsidRPr="009B0936">
        <w:t>.TBMM, halkın vatan savunmasında gösterdiği kahramanlıklar nedeniyle Maraş ilimize………..….  unvanını vermiştir.</w:t>
      </w:r>
    </w:p>
    <w:p w:rsidR="00461E7D" w:rsidRPr="009B0936" w:rsidRDefault="00461E7D" w:rsidP="00390431">
      <w:r w:rsidRPr="009B0936">
        <w:rPr>
          <w:b/>
        </w:rPr>
        <w:t>7</w:t>
      </w:r>
      <w:r w:rsidRPr="009B0936">
        <w:t>. Düğünlerimiz,tarihi eserlerimiz,bayramlarımız bizim…………………..yansıtır.</w:t>
      </w:r>
    </w:p>
    <w:p w:rsidR="00461E7D" w:rsidRDefault="00461E7D" w:rsidP="00390431">
      <w:r w:rsidRPr="009B0936">
        <w:rPr>
          <w:b/>
        </w:rPr>
        <w:t>8</w:t>
      </w:r>
      <w:r w:rsidRPr="009B0936">
        <w:t>.Her devletin yeni doğan vatandaşına verdiği belge ………………………………………………dır.</w:t>
      </w:r>
    </w:p>
    <w:p w:rsidR="00461E7D" w:rsidRPr="009B0936" w:rsidRDefault="00461E7D" w:rsidP="00390431"/>
    <w:p w:rsidR="00461E7D" w:rsidRPr="0008477D" w:rsidRDefault="00461E7D" w:rsidP="007472E0">
      <w:pPr>
        <w:rPr>
          <w:b/>
          <w:i/>
        </w:rPr>
      </w:pPr>
      <w:r>
        <w:rPr>
          <w:sz w:val="22"/>
          <w:szCs w:val="22"/>
        </w:rPr>
        <w:t>3</w:t>
      </w:r>
      <w:r w:rsidRPr="00907F92">
        <w:rPr>
          <w:sz w:val="22"/>
          <w:szCs w:val="22"/>
        </w:rPr>
        <w:t xml:space="preserve">) </w:t>
      </w:r>
      <w:r w:rsidRPr="0008477D">
        <w:rPr>
          <w:b/>
          <w:i/>
        </w:rPr>
        <w:t xml:space="preserve">Aşağıda, Milli Mücadele sırasında yaşanan belli başlı olaylar, kronolojik sırayla verilmiştir. Her </w:t>
      </w:r>
      <w:r w:rsidRPr="0008477D">
        <w:rPr>
          <w:b/>
          <w:i/>
          <w:u w:val="single"/>
        </w:rPr>
        <w:t>olayın numarasını</w:t>
      </w:r>
      <w:r w:rsidRPr="0008477D">
        <w:rPr>
          <w:b/>
          <w:i/>
        </w:rPr>
        <w:t>, olayın yaşandığı yeri ve tarihi dikkate alarak, üzerindeki ilgili kutucuklara yazınız.  (</w:t>
      </w:r>
      <w:r>
        <w:rPr>
          <w:b/>
          <w:i/>
        </w:rPr>
        <w:t>16</w:t>
      </w:r>
      <w:r w:rsidRPr="0008477D">
        <w:rPr>
          <w:b/>
          <w:i/>
        </w:rPr>
        <w:t xml:space="preserve"> puan)</w:t>
      </w:r>
    </w:p>
    <w:p w:rsidR="00461E7D" w:rsidRPr="0008477D" w:rsidRDefault="00461E7D" w:rsidP="007472E0">
      <w:pPr>
        <w:sectPr w:rsidR="00461E7D" w:rsidRPr="0008477D" w:rsidSect="007472E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1E7D" w:rsidRPr="0008477D" w:rsidRDefault="00461E7D" w:rsidP="007472E0">
      <w:r w:rsidRPr="0008477D">
        <w:t>1.Mustafa Kemal'in Samsun'a çıkışı</w:t>
      </w:r>
    </w:p>
    <w:p w:rsidR="00461E7D" w:rsidRPr="0008477D" w:rsidRDefault="00461E7D" w:rsidP="007472E0">
      <w:r w:rsidRPr="0008477D">
        <w:t>2.Amasya Genelgesi'nin yayınlanması</w:t>
      </w:r>
    </w:p>
    <w:p w:rsidR="00461E7D" w:rsidRPr="0008477D" w:rsidRDefault="00461E7D" w:rsidP="007472E0">
      <w:r w:rsidRPr="0008477D">
        <w:t>3. Erzurum Kongresi'nin yapılması</w:t>
      </w:r>
    </w:p>
    <w:p w:rsidR="00461E7D" w:rsidRPr="0008477D" w:rsidRDefault="00461E7D" w:rsidP="007472E0">
      <w:r w:rsidRPr="0008477D">
        <w:t>4. Sivas Kongresi'nin yapılması</w:t>
      </w:r>
    </w:p>
    <w:p w:rsidR="00461E7D" w:rsidRPr="0008477D" w:rsidRDefault="00461E7D" w:rsidP="007472E0">
      <w:r w:rsidRPr="0008477D">
        <w:t>5. TBMM'nin açılışı</w:t>
      </w:r>
    </w:p>
    <w:p w:rsidR="00461E7D" w:rsidRPr="0008477D" w:rsidRDefault="00461E7D" w:rsidP="007472E0">
      <w:r w:rsidRPr="0008477D">
        <w:t>6. Sakarya Meydan Muharebesi</w:t>
      </w:r>
    </w:p>
    <w:p w:rsidR="00461E7D" w:rsidRPr="0008477D" w:rsidRDefault="00461E7D" w:rsidP="007472E0">
      <w:r w:rsidRPr="0008477D">
        <w:t>7. Başkumandan Meydan Muharebesi</w:t>
      </w:r>
    </w:p>
    <w:p w:rsidR="00461E7D" w:rsidRPr="00907F92" w:rsidRDefault="00461E7D" w:rsidP="007472E0">
      <w:pPr>
        <w:rPr>
          <w:sz w:val="22"/>
          <w:szCs w:val="22"/>
        </w:rPr>
      </w:pPr>
      <w:r w:rsidRPr="0008477D">
        <w:t>8. İzmir'in Yunan işgalinden kurtuluşu</w:t>
      </w:r>
    </w:p>
    <w:p w:rsidR="00461E7D" w:rsidRPr="00907F92" w:rsidRDefault="00461E7D" w:rsidP="007472E0">
      <w:pPr>
        <w:rPr>
          <w:sz w:val="22"/>
          <w:szCs w:val="22"/>
        </w:rPr>
      </w:pPr>
    </w:p>
    <w:p w:rsidR="00461E7D" w:rsidRPr="00C30E9D" w:rsidRDefault="00461E7D" w:rsidP="007472E0">
      <w:pPr>
        <w:rPr>
          <w:b/>
          <w:sz w:val="20"/>
          <w:szCs w:val="20"/>
        </w:rPr>
        <w:sectPr w:rsidR="00461E7D" w:rsidRPr="00C30E9D" w:rsidSect="00C30E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C7675E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40.75pt;height:168.75pt;visibility:visible">
            <v:imagedata r:id="rId7" o:title=""/>
          </v:shape>
        </w:pict>
      </w:r>
    </w:p>
    <w:p w:rsidR="00461E7D" w:rsidRPr="00907F92" w:rsidRDefault="00461E7D" w:rsidP="00907F92">
      <w:pPr>
        <w:rPr>
          <w:b/>
          <w:sz w:val="22"/>
          <w:szCs w:val="22"/>
        </w:rPr>
      </w:pPr>
      <w:r>
        <w:rPr>
          <w:b/>
          <w:sz w:val="22"/>
          <w:szCs w:val="22"/>
          <w:u w:val="single"/>
          <w:lang w:eastAsia="en-US"/>
        </w:rPr>
        <w:t>5</w:t>
      </w:r>
      <w:r w:rsidRPr="00907F92">
        <w:rPr>
          <w:b/>
          <w:sz w:val="22"/>
          <w:szCs w:val="22"/>
          <w:u w:val="single"/>
          <w:lang w:eastAsia="en-US"/>
        </w:rPr>
        <w:t>) Kurtuluş savaşında ülkemizi işgal eden devletler ve cepheler verilmiştir. Doğru eşleştirmeyi yapalım.</w:t>
      </w:r>
      <w:r w:rsidRPr="00907F92">
        <w:rPr>
          <w:b/>
          <w:sz w:val="22"/>
          <w:szCs w:val="22"/>
        </w:rPr>
        <w:t xml:space="preserve"> </w:t>
      </w:r>
    </w:p>
    <w:p w:rsidR="00461E7D" w:rsidRPr="00907F92" w:rsidRDefault="00461E7D" w:rsidP="00907F92">
      <w:pPr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</w:rPr>
        <w:t>(9</w:t>
      </w:r>
      <w:r w:rsidRPr="00907F92">
        <w:rPr>
          <w:b/>
          <w:sz w:val="22"/>
          <w:szCs w:val="22"/>
        </w:rPr>
        <w:t>PUAN)</w:t>
      </w:r>
    </w:p>
    <w:p w:rsidR="00461E7D" w:rsidRPr="00907F92" w:rsidRDefault="00461E7D" w:rsidP="00907F92">
      <w:pPr>
        <w:rPr>
          <w:rFonts w:ascii="Cambria" w:hAnsi="Cambria"/>
          <w:b/>
          <w:sz w:val="22"/>
          <w:szCs w:val="22"/>
          <w:lang w:eastAsia="en-US"/>
        </w:rPr>
      </w:pPr>
      <w:r>
        <w:rPr>
          <w:noProof/>
        </w:rPr>
        <w:pict>
          <v:oval id="_x0000_s1027" style="position:absolute;margin-left:320.55pt;margin-top:5.4pt;width:21.75pt;height:35.65pt;z-index:251658752" strokeweight="2.5pt">
            <v:shadow color="#868686"/>
            <v:textbox style="mso-next-textbox:#_x0000_s1027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rect id="_x0000_s1028" style="position:absolute;margin-left:27pt;margin-top:5.4pt;width:18.75pt;height:18.75pt;z-index:251654656" strokeweight="2.5pt">
            <v:shadow color="#868686"/>
          </v:rect>
        </w:pict>
      </w: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9" type="#_x0000_t71" style="position:absolute;margin-left:173.25pt;margin-top:5.4pt;width:88.5pt;height:42pt;z-index:251651584">
            <v:textbox style="mso-next-textbox:#_x0000_s1029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sz w:val="20"/>
                      <w:szCs w:val="20"/>
                    </w:rPr>
                    <w:t>Fransa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71" style="position:absolute;margin-left:387pt;margin-top:8.4pt;width:109.5pt;height:42pt;z-index:251653632">
            <v:textbox style="mso-next-textbox:#_x0000_s1030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sz w:val="20"/>
                      <w:szCs w:val="20"/>
                    </w:rPr>
                    <w:t>Ermenistan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1" type="#_x0000_t15" style="position:absolute;margin-left:45.75pt;margin-top:5.4pt;width:93pt;height:18.75pt;z-index:251648512">
            <v:textbox style="mso-next-textbox:#_x0000_s1031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sz w:val="20"/>
                      <w:szCs w:val="20"/>
                    </w:rPr>
                    <w:t>Doğu Cephesi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5" style="position:absolute;margin-left:45.75pt;margin-top:52.65pt;width:93pt;height:18.75pt;z-index:251650560">
            <v:textbox style="mso-next-textbox:#_x0000_s1032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sz w:val="20"/>
                      <w:szCs w:val="20"/>
                    </w:rPr>
                    <w:t>Batı Cephesi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5" style="position:absolute;margin-left:45.75pt;margin-top:28.65pt;width:93pt;height:18.75pt;z-index:251649536">
            <v:textbox style="mso-next-textbox:#_x0000_s1033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sz w:val="20"/>
                      <w:szCs w:val="20"/>
                    </w:rPr>
                    <w:t>Güney Cephesi</w:t>
                  </w:r>
                </w:p>
              </w:txbxContent>
            </v:textbox>
          </v:shape>
        </w:pict>
      </w:r>
    </w:p>
    <w:p w:rsidR="00461E7D" w:rsidRPr="00907F92" w:rsidRDefault="00461E7D" w:rsidP="00907F92">
      <w:pPr>
        <w:rPr>
          <w:rFonts w:ascii="Cambria" w:hAnsi="Cambria"/>
          <w:sz w:val="22"/>
          <w:szCs w:val="22"/>
          <w:lang w:eastAsia="en-US"/>
        </w:rPr>
      </w:pPr>
    </w:p>
    <w:p w:rsidR="00461E7D" w:rsidRPr="00907F92" w:rsidRDefault="00461E7D" w:rsidP="00907F92">
      <w:pPr>
        <w:rPr>
          <w:rFonts w:ascii="Cambria" w:hAnsi="Cambria"/>
          <w:sz w:val="22"/>
          <w:szCs w:val="22"/>
          <w:lang w:eastAsia="en-US"/>
        </w:rPr>
      </w:pPr>
      <w:r>
        <w:rPr>
          <w:noProof/>
        </w:rPr>
        <w:pict>
          <v:rect id="_x0000_s1034" style="position:absolute;margin-left:27pt;margin-top:5.2pt;width:18.75pt;height:18.75pt;z-index:251655680" strokeweight="2.5pt">
            <v:shadow color="#868686"/>
          </v:rect>
        </w:pict>
      </w:r>
      <w:r>
        <w:rPr>
          <w:noProof/>
        </w:rPr>
        <w:pict>
          <v:shape id="_x0000_s1035" type="#_x0000_t71" style="position:absolute;margin-left:276.75pt;margin-top:8.2pt;width:109.5pt;height:42pt;z-index:251652608">
            <v:textbox style="mso-next-textbox:#_x0000_s1035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sz w:val="20"/>
                      <w:szCs w:val="20"/>
                    </w:rPr>
                    <w:t>Yunanistan</w:t>
                  </w:r>
                </w:p>
              </w:txbxContent>
            </v:textbox>
          </v:shape>
        </w:pict>
      </w:r>
    </w:p>
    <w:p w:rsidR="00461E7D" w:rsidRPr="00907F92" w:rsidRDefault="00461E7D" w:rsidP="00907F92">
      <w:pPr>
        <w:ind w:left="720"/>
        <w:rPr>
          <w:rFonts w:ascii="Cambria" w:hAnsi="Cambria"/>
          <w:sz w:val="22"/>
          <w:szCs w:val="22"/>
          <w:lang w:eastAsia="en-US"/>
        </w:rPr>
      </w:pPr>
      <w:r>
        <w:rPr>
          <w:noProof/>
        </w:rPr>
        <w:pict>
          <v:oval id="_x0000_s1036" style="position:absolute;left:0;text-align:left;margin-left:432.3pt;margin-top:6.95pt;width:21.75pt;height:30.35pt;z-index:251659776" strokeweight="2.5pt">
            <v:shadow color="#868686"/>
            <v:textbox style="mso-next-textbox:#_x0000_s1036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left:0;text-align:left;margin-left:207.75pt;margin-top:4.7pt;width:21.75pt;height:23.1pt;z-index:251657728" strokeweight="2.5pt">
            <v:shadow color="#868686"/>
            <v:textbox style="mso-next-textbox:#_x0000_s1037">
              <w:txbxContent>
                <w:p w:rsidR="00461E7D" w:rsidRPr="00C7675E" w:rsidRDefault="00461E7D" w:rsidP="00907F92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7675E">
                    <w:rPr>
                      <w:rFonts w:ascii="Cambria" w:hAnsi="Cambri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rect id="_x0000_s1038" style="position:absolute;left:0;text-align:left;margin-left:27pt;margin-top:17.45pt;width:18.75pt;height:18.75pt;z-index:251656704" strokeweight="2.5pt">
            <v:shadow color="#868686"/>
          </v:rect>
        </w:pict>
      </w:r>
    </w:p>
    <w:p w:rsidR="00461E7D" w:rsidRPr="00907F92" w:rsidRDefault="00461E7D" w:rsidP="00907F92">
      <w:pPr>
        <w:rPr>
          <w:rFonts w:ascii="Cambria" w:hAnsi="Cambria"/>
          <w:sz w:val="22"/>
          <w:szCs w:val="22"/>
          <w:lang w:eastAsia="en-US"/>
        </w:rPr>
      </w:pPr>
    </w:p>
    <w:p w:rsidR="00461E7D" w:rsidRPr="00907F92" w:rsidRDefault="00461E7D" w:rsidP="00907F92">
      <w:pPr>
        <w:rPr>
          <w:rFonts w:ascii="Cambria" w:hAnsi="Cambria"/>
          <w:sz w:val="22"/>
          <w:szCs w:val="22"/>
          <w:lang w:eastAsia="en-US"/>
        </w:rPr>
      </w:pPr>
    </w:p>
    <w:p w:rsidR="00461E7D" w:rsidRPr="00907F92" w:rsidRDefault="00461E7D" w:rsidP="00907F92">
      <w:pPr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907F92">
        <w:rPr>
          <w:b/>
          <w:sz w:val="22"/>
          <w:szCs w:val="22"/>
        </w:rPr>
        <w:t xml:space="preserve">) Aşağıdaki Türkiye haritasındaki illerin, ortadaki yön levhasına göre bulundukları yönleri ilgili </w:t>
      </w:r>
    </w:p>
    <w:p w:rsidR="00461E7D" w:rsidRPr="00907F92" w:rsidRDefault="00461E7D" w:rsidP="00907F92">
      <w:pPr>
        <w:rPr>
          <w:b/>
          <w:sz w:val="22"/>
          <w:szCs w:val="22"/>
        </w:rPr>
      </w:pPr>
      <w:r w:rsidRPr="00907F92">
        <w:rPr>
          <w:b/>
          <w:sz w:val="22"/>
          <w:szCs w:val="22"/>
        </w:rPr>
        <w:t xml:space="preserve">       boşluklara yazınız. ( 8 PUAN</w:t>
      </w:r>
      <w:r>
        <w:rPr>
          <w:b/>
          <w:sz w:val="22"/>
          <w:szCs w:val="22"/>
        </w:rPr>
        <w:t xml:space="preserve"> </w:t>
      </w:r>
      <w:r w:rsidRPr="00907F92">
        <w:rPr>
          <w:b/>
          <w:sz w:val="22"/>
          <w:szCs w:val="22"/>
        </w:rPr>
        <w:t>)</w:t>
      </w:r>
    </w:p>
    <w:p w:rsidR="00461E7D" w:rsidRPr="00907F92" w:rsidRDefault="00461E7D" w:rsidP="00907F92">
      <w:pPr>
        <w:rPr>
          <w:sz w:val="22"/>
          <w:szCs w:val="22"/>
        </w:rPr>
      </w:pPr>
      <w:r>
        <w:rPr>
          <w:noProof/>
        </w:rPr>
        <w:pict>
          <v:group id="_x0000_s1039" style="position:absolute;margin-left:-16.5pt;margin-top:1.85pt;width:562.5pt;height:98.7pt;z-index:251660800" coordorigin="671,1619" coordsize="10620,2347">
            <v:shape id="_x0000_s1040" type="#_x0000_t75" style="position:absolute;left:671;top:1619;width:5040;height:2340" stroked="t" strokecolor="#930" strokeweight="1.25pt">
              <v:imagedata r:id="rId8" o:title="" gain="1.25" blacklevel="4588f"/>
            </v:shape>
            <v:rect id="_x0000_s1041" style="position:absolute;left:5891;top:1619;width:5400;height:2347" strokeweight="1.25pt">
              <v:textbox style="mso-next-textbox:#_x0000_s1041">
                <w:txbxContent>
                  <w:p w:rsidR="00461E7D" w:rsidRPr="00722EE5" w:rsidRDefault="00461E7D" w:rsidP="00722EE5">
                    <w:pPr>
                      <w:rPr>
                        <w:b/>
                        <w:i/>
                        <w:u w:val="single"/>
                      </w:rPr>
                    </w:pPr>
                    <w:r w:rsidRPr="00624D16">
                      <w:rPr>
                        <w:b/>
                        <w:i/>
                        <w:u w:val="single"/>
                      </w:rPr>
                      <w:t xml:space="preserve">Ana yönlerdeki iller </w:t>
                    </w:r>
                    <w:r w:rsidRPr="00624D16">
                      <w:rPr>
                        <w:b/>
                        <w:i/>
                      </w:rPr>
                      <w:t xml:space="preserve">    </w:t>
                    </w:r>
                    <w:r w:rsidRPr="00624D16">
                      <w:rPr>
                        <w:b/>
                        <w:i/>
                        <w:u w:val="single"/>
                      </w:rPr>
                      <w:t xml:space="preserve"> Ara yönlerdeki iller</w:t>
                    </w:r>
                  </w:p>
                  <w:p w:rsidR="00461E7D" w:rsidRDefault="00461E7D" w:rsidP="00907F92">
                    <w:pPr>
                      <w:ind w:right="-120"/>
                    </w:pPr>
                    <w:r w:rsidRPr="00624D16">
                      <w:t>Kuzey :</w:t>
                    </w:r>
                    <w:r>
                      <w:t>……………..</w:t>
                    </w:r>
                    <w:r w:rsidRPr="00624D16">
                      <w:t xml:space="preserve">    </w:t>
                    </w:r>
                    <w:r>
                      <w:t xml:space="preserve"> </w:t>
                    </w:r>
                    <w:r w:rsidRPr="00624D16">
                      <w:t xml:space="preserve">Kuzey batı   : </w:t>
                    </w:r>
                    <w:r>
                      <w:t>………….….……</w:t>
                    </w:r>
                  </w:p>
                  <w:p w:rsidR="00461E7D" w:rsidRDefault="00461E7D" w:rsidP="00907F92">
                    <w:pPr>
                      <w:ind w:right="-120"/>
                    </w:pPr>
                    <w:r w:rsidRPr="00624D16">
                      <w:t>Doğu  :</w:t>
                    </w:r>
                    <w:r>
                      <w:t xml:space="preserve">………………    </w:t>
                    </w:r>
                    <w:r w:rsidRPr="00624D16">
                      <w:t xml:space="preserve">Kuzey doğu : </w:t>
                    </w:r>
                    <w:r>
                      <w:t>………….…….</w:t>
                    </w:r>
                  </w:p>
                  <w:p w:rsidR="00461E7D" w:rsidRDefault="00461E7D" w:rsidP="00907F92">
                    <w:pPr>
                      <w:ind w:right="-120"/>
                    </w:pPr>
                    <w:r w:rsidRPr="00624D16">
                      <w:t xml:space="preserve">Batı    :  </w:t>
                    </w:r>
                    <w:r>
                      <w:t xml:space="preserve">………………   </w:t>
                    </w:r>
                    <w:r w:rsidRPr="00624D16">
                      <w:t xml:space="preserve"> Güney batı   : ………...……..</w:t>
                    </w:r>
                  </w:p>
                  <w:p w:rsidR="00461E7D" w:rsidRPr="00624D16" w:rsidRDefault="00461E7D" w:rsidP="00907F92">
                    <w:pPr>
                      <w:ind w:right="-120"/>
                    </w:pPr>
                    <w:r w:rsidRPr="00624D16">
                      <w:t xml:space="preserve">Güney </w:t>
                    </w:r>
                    <w:r>
                      <w:t>:………………</w:t>
                    </w:r>
                    <w:r w:rsidRPr="00624D16">
                      <w:t xml:space="preserve">     Güney doğu : ……….……..…</w:t>
                    </w:r>
                  </w:p>
                </w:txbxContent>
              </v:textbox>
            </v:rect>
          </v:group>
        </w:pict>
      </w:r>
    </w:p>
    <w:p w:rsidR="00461E7D" w:rsidRPr="00907F92" w:rsidRDefault="00461E7D" w:rsidP="00907F92">
      <w:pPr>
        <w:rPr>
          <w:rFonts w:ascii="Calibri" w:hAnsi="Calibri" w:cs="Calibri"/>
          <w:b/>
          <w:i/>
          <w:sz w:val="22"/>
          <w:szCs w:val="22"/>
        </w:rPr>
      </w:pPr>
    </w:p>
    <w:p w:rsidR="00461E7D" w:rsidRPr="00907F92" w:rsidRDefault="00461E7D" w:rsidP="00907F92">
      <w:pPr>
        <w:rPr>
          <w:rFonts w:ascii="Calibri" w:hAnsi="Calibri" w:cs="Calibri"/>
          <w:b/>
          <w:i/>
          <w:sz w:val="22"/>
          <w:szCs w:val="22"/>
        </w:rPr>
      </w:pPr>
    </w:p>
    <w:p w:rsidR="00461E7D" w:rsidRPr="00907F92" w:rsidRDefault="00461E7D" w:rsidP="00907F92">
      <w:pPr>
        <w:rPr>
          <w:rFonts w:ascii="Calibri" w:hAnsi="Calibri" w:cs="Calibri"/>
          <w:b/>
          <w:i/>
          <w:sz w:val="22"/>
          <w:szCs w:val="22"/>
        </w:rPr>
      </w:pPr>
    </w:p>
    <w:p w:rsidR="00461E7D" w:rsidRPr="00907F92" w:rsidRDefault="00461E7D" w:rsidP="00907F92">
      <w:pPr>
        <w:spacing w:line="276" w:lineRule="auto"/>
        <w:rPr>
          <w:sz w:val="22"/>
          <w:szCs w:val="22"/>
        </w:rPr>
      </w:pPr>
    </w:p>
    <w:p w:rsidR="00461E7D" w:rsidRPr="00907F92" w:rsidRDefault="00461E7D" w:rsidP="00907F92">
      <w:pPr>
        <w:spacing w:line="276" w:lineRule="auto"/>
        <w:rPr>
          <w:sz w:val="22"/>
          <w:szCs w:val="22"/>
        </w:rPr>
      </w:pPr>
    </w:p>
    <w:p w:rsidR="00461E7D" w:rsidRPr="00907F92" w:rsidRDefault="00461E7D" w:rsidP="00907F92">
      <w:pPr>
        <w:spacing w:line="276" w:lineRule="auto"/>
        <w:rPr>
          <w:sz w:val="22"/>
          <w:szCs w:val="22"/>
        </w:rPr>
      </w:pPr>
    </w:p>
    <w:p w:rsidR="00461E7D" w:rsidRPr="00907F92" w:rsidRDefault="00461E7D" w:rsidP="00907F92">
      <w:pPr>
        <w:spacing w:line="276" w:lineRule="auto"/>
        <w:rPr>
          <w:sz w:val="22"/>
          <w:szCs w:val="22"/>
        </w:rPr>
      </w:pPr>
    </w:p>
    <w:p w:rsidR="00461E7D" w:rsidRPr="00907F92" w:rsidRDefault="00461E7D" w:rsidP="00907F92">
      <w:pPr>
        <w:spacing w:line="276" w:lineRule="auto"/>
        <w:rPr>
          <w:sz w:val="22"/>
          <w:szCs w:val="22"/>
        </w:rPr>
      </w:pPr>
    </w:p>
    <w:p w:rsidR="00461E7D" w:rsidRPr="00907F92" w:rsidRDefault="00461E7D" w:rsidP="0008477D">
      <w:pPr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>4</w:t>
      </w:r>
      <w:r w:rsidRPr="00907F92">
        <w:rPr>
          <w:b/>
          <w:sz w:val="22"/>
          <w:szCs w:val="22"/>
          <w:u w:val="single"/>
          <w:lang w:eastAsia="en-US"/>
        </w:rPr>
        <w:t xml:space="preserve">) Kurtuluş Savaşında halkı onurlandırmak için 3 şehrimize unvanlar verilmiştir. Bu şehirlerimizi unvanlarıyla birlikte aşağıya yazalım. </w:t>
      </w:r>
      <w:r w:rsidRPr="00722EE5">
        <w:rPr>
          <w:b/>
          <w:sz w:val="16"/>
          <w:szCs w:val="16"/>
        </w:rPr>
        <w:t>(</w:t>
      </w:r>
      <w:r>
        <w:rPr>
          <w:b/>
          <w:sz w:val="16"/>
          <w:szCs w:val="16"/>
        </w:rPr>
        <w:t xml:space="preserve">6 </w:t>
      </w:r>
      <w:r w:rsidRPr="00722EE5">
        <w:rPr>
          <w:b/>
          <w:sz w:val="16"/>
          <w:szCs w:val="16"/>
        </w:rPr>
        <w:t>PUAN)</w:t>
      </w:r>
    </w:p>
    <w:p w:rsidR="00461E7D" w:rsidRPr="00907F92" w:rsidRDefault="00461E7D" w:rsidP="0008477D">
      <w:pPr>
        <w:rPr>
          <w:rFonts w:ascii="Cambria" w:hAnsi="Cambria"/>
          <w:b/>
          <w:sz w:val="22"/>
          <w:szCs w:val="22"/>
          <w:lang w:eastAsia="en-US"/>
        </w:rPr>
      </w:pPr>
    </w:p>
    <w:p w:rsidR="00461E7D" w:rsidRPr="00907F92" w:rsidRDefault="00461E7D" w:rsidP="0008477D">
      <w:pPr>
        <w:pStyle w:val="ListParagraph"/>
        <w:numPr>
          <w:ilvl w:val="0"/>
          <w:numId w:val="10"/>
        </w:numPr>
        <w:spacing w:after="0" w:line="240" w:lineRule="auto"/>
        <w:rPr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84.75pt;margin-top:7.7pt;width:29.25pt;height:0;z-index:251662848" o:connectortype="straight">
            <v:stroke endarrow="block"/>
          </v:shape>
        </w:pict>
      </w:r>
      <w:r w:rsidRPr="00907F92">
        <w:rPr>
          <w:lang w:eastAsia="en-US"/>
        </w:rPr>
        <w:t>U</w:t>
      </w:r>
      <w:r>
        <w:rPr>
          <w:lang w:eastAsia="en-US"/>
        </w:rPr>
        <w:t>rfa</w:t>
      </w:r>
      <w:r>
        <w:rPr>
          <w:lang w:eastAsia="en-US"/>
        </w:rPr>
        <w:tab/>
      </w:r>
      <w:r>
        <w:rPr>
          <w:lang w:eastAsia="en-US"/>
        </w:rPr>
        <w:tab/>
        <w:t xml:space="preserve">: </w:t>
      </w:r>
    </w:p>
    <w:p w:rsidR="00461E7D" w:rsidRPr="00907F92" w:rsidRDefault="00461E7D" w:rsidP="0008477D">
      <w:pPr>
        <w:rPr>
          <w:sz w:val="22"/>
          <w:szCs w:val="22"/>
          <w:lang w:eastAsia="en-US"/>
        </w:rPr>
      </w:pPr>
    </w:p>
    <w:p w:rsidR="00461E7D" w:rsidRPr="00907F92" w:rsidRDefault="00461E7D" w:rsidP="0008477D">
      <w:pPr>
        <w:pStyle w:val="ListParagraph"/>
        <w:numPr>
          <w:ilvl w:val="0"/>
          <w:numId w:val="10"/>
        </w:numPr>
        <w:spacing w:after="0" w:line="240" w:lineRule="auto"/>
        <w:rPr>
          <w:lang w:eastAsia="en-US"/>
        </w:rPr>
      </w:pPr>
      <w:r>
        <w:rPr>
          <w:noProof/>
        </w:rPr>
        <w:pict>
          <v:shape id="_x0000_s1043" type="#_x0000_t32" style="position:absolute;left:0;text-align:left;margin-left:85.5pt;margin-top:7.5pt;width:29.25pt;height:0;z-index:251663872" o:connectortype="straight">
            <v:stroke endarrow="block"/>
          </v:shape>
        </w:pict>
      </w:r>
      <w:r w:rsidRPr="00907F92">
        <w:rPr>
          <w:lang w:eastAsia="en-US"/>
        </w:rPr>
        <w:t>Maraş</w:t>
      </w:r>
      <w:r w:rsidRPr="00907F92">
        <w:rPr>
          <w:lang w:eastAsia="en-US"/>
        </w:rPr>
        <w:tab/>
      </w:r>
      <w:r w:rsidRPr="00907F92">
        <w:rPr>
          <w:lang w:eastAsia="en-US"/>
        </w:rPr>
        <w:tab/>
        <w:t xml:space="preserve">: </w:t>
      </w:r>
    </w:p>
    <w:p w:rsidR="00461E7D" w:rsidRPr="00907F92" w:rsidRDefault="00461E7D" w:rsidP="0008477D">
      <w:pPr>
        <w:pStyle w:val="ListParagraph"/>
        <w:rPr>
          <w:lang w:eastAsia="en-US"/>
        </w:rPr>
      </w:pPr>
    </w:p>
    <w:p w:rsidR="00461E7D" w:rsidRPr="00907F92" w:rsidRDefault="00461E7D" w:rsidP="0008477D">
      <w:pPr>
        <w:pStyle w:val="ListParagraph"/>
        <w:numPr>
          <w:ilvl w:val="0"/>
          <w:numId w:val="10"/>
        </w:numPr>
        <w:spacing w:after="0" w:line="240" w:lineRule="auto"/>
        <w:rPr>
          <w:lang w:eastAsia="en-US"/>
        </w:rPr>
      </w:pPr>
      <w:r>
        <w:rPr>
          <w:noProof/>
        </w:rPr>
        <w:pict>
          <v:shape id="_x0000_s1044" type="#_x0000_t32" style="position:absolute;left:0;text-align:left;margin-left:85.5pt;margin-top:8.05pt;width:29.25pt;height:0;z-index:251664896" o:connectortype="straight">
            <v:stroke endarrow="block"/>
          </v:shape>
        </w:pict>
      </w:r>
      <w:r w:rsidRPr="00907F92">
        <w:rPr>
          <w:lang w:eastAsia="en-US"/>
        </w:rPr>
        <w:t>An</w:t>
      </w:r>
      <w:r>
        <w:rPr>
          <w:lang w:eastAsia="en-US"/>
        </w:rPr>
        <w:t>tep</w:t>
      </w:r>
      <w:r>
        <w:rPr>
          <w:lang w:eastAsia="en-US"/>
        </w:rPr>
        <w:tab/>
      </w:r>
      <w:r>
        <w:rPr>
          <w:lang w:eastAsia="en-US"/>
        </w:rPr>
        <w:tab/>
        <w:t xml:space="preserve">: </w:t>
      </w:r>
    </w:p>
    <w:p w:rsidR="00461E7D" w:rsidRPr="00907F92" w:rsidRDefault="00461E7D" w:rsidP="0008477D">
      <w:pPr>
        <w:rPr>
          <w:sz w:val="22"/>
          <w:szCs w:val="22"/>
          <w:lang w:eastAsia="en-US"/>
        </w:rPr>
      </w:pPr>
    </w:p>
    <w:p w:rsidR="00461E7D" w:rsidRPr="005439D5" w:rsidRDefault="00461E7D" w:rsidP="0008477D">
      <w:pPr>
        <w:rPr>
          <w:sz w:val="22"/>
          <w:szCs w:val="22"/>
        </w:rPr>
      </w:pPr>
      <w:r w:rsidRPr="00C7675E">
        <w:rPr>
          <w:noProof/>
          <w:sz w:val="22"/>
          <w:szCs w:val="22"/>
        </w:rPr>
        <w:pict>
          <v:shape id="Resim 1" o:spid="_x0000_i1026" type="#_x0000_t75" style="width:231pt;height:81.75pt;visibility:visible">
            <v:imagedata r:id="rId9" o:title=""/>
          </v:shape>
        </w:pict>
      </w:r>
    </w:p>
    <w:p w:rsidR="00461E7D" w:rsidRPr="005439D5" w:rsidRDefault="00461E7D" w:rsidP="0008477D">
      <w:pPr>
        <w:rPr>
          <w:sz w:val="22"/>
          <w:szCs w:val="22"/>
        </w:rPr>
      </w:pPr>
    </w:p>
    <w:p w:rsidR="00461E7D" w:rsidRDefault="00461E7D" w:rsidP="0008477D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AC5AB1">
        <w:rPr>
          <w:b/>
          <w:sz w:val="22"/>
          <w:szCs w:val="22"/>
        </w:rPr>
        <w:t xml:space="preserve">) Atatürk,Milli mücadele yıllarında halkın birlik ve beraberliğini sağlamak için toplantılar yapıp kongreler düzenlemiştir.Yukarıdaki tren vagonlarındaki illerden hangisinde bu toplantılardan biri </w:t>
      </w:r>
      <w:r w:rsidRPr="00AC5AB1">
        <w:rPr>
          <w:b/>
          <w:sz w:val="22"/>
          <w:szCs w:val="22"/>
          <w:u w:val="single"/>
        </w:rPr>
        <w:t>yapılmamıştır</w:t>
      </w:r>
      <w:r w:rsidRPr="00AC5AB1">
        <w:rPr>
          <w:b/>
          <w:sz w:val="22"/>
          <w:szCs w:val="22"/>
        </w:rPr>
        <w:t>?</w:t>
      </w:r>
      <w:r w:rsidRPr="00722EE5">
        <w:rPr>
          <w:b/>
          <w:sz w:val="16"/>
          <w:szCs w:val="16"/>
        </w:rPr>
        <w:t xml:space="preserve"> (5 PUAN)</w:t>
      </w:r>
    </w:p>
    <w:p w:rsidR="00461E7D" w:rsidRDefault="00461E7D" w:rsidP="0008477D">
      <w:pPr>
        <w:rPr>
          <w:b/>
          <w:sz w:val="22"/>
          <w:szCs w:val="22"/>
        </w:rPr>
      </w:pPr>
    </w:p>
    <w:p w:rsidR="00461E7D" w:rsidRPr="00AC5AB1" w:rsidRDefault="00461E7D" w:rsidP="000847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A)1                B)2                 C)3                     D)4            </w:t>
      </w:r>
    </w:p>
    <w:p w:rsidR="00461E7D" w:rsidRPr="00907F92" w:rsidRDefault="00461E7D" w:rsidP="00907F92">
      <w:pPr>
        <w:spacing w:line="276" w:lineRule="auto"/>
        <w:rPr>
          <w:sz w:val="22"/>
          <w:szCs w:val="22"/>
        </w:rPr>
      </w:pPr>
    </w:p>
    <w:p w:rsidR="00461E7D" w:rsidRPr="00C616F6" w:rsidRDefault="00461E7D" w:rsidP="00C616F6">
      <w:pPr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C616F6">
        <w:rPr>
          <w:b/>
          <w:sz w:val="22"/>
          <w:szCs w:val="22"/>
        </w:rPr>
        <w:t>) Kurtuluş Savaşı sonunda imzalanan, ülkemizin bugünkü sınırları çizilen ve bütün dünyanın ülkemizi resmen tanıdığı barış antlaşması hangisidir?</w:t>
      </w:r>
    </w:p>
    <w:p w:rsidR="00461E7D" w:rsidRPr="00C616F6" w:rsidRDefault="00461E7D" w:rsidP="00C616F6">
      <w:pPr>
        <w:pStyle w:val="ListParagraph"/>
        <w:numPr>
          <w:ilvl w:val="0"/>
          <w:numId w:val="11"/>
        </w:numPr>
        <w:spacing w:after="0"/>
      </w:pPr>
      <w:r w:rsidRPr="00C616F6">
        <w:t>Lozan Barış Ant.</w:t>
      </w:r>
      <w:r w:rsidRPr="00C616F6">
        <w:tab/>
        <w:t xml:space="preserve">    C) Mudanya Ateşkes Ant.</w:t>
      </w:r>
    </w:p>
    <w:p w:rsidR="00461E7D" w:rsidRPr="005439D5" w:rsidRDefault="00461E7D" w:rsidP="00C616F6">
      <w:pPr>
        <w:tabs>
          <w:tab w:val="left" w:pos="0"/>
        </w:tabs>
        <w:rPr>
          <w:sz w:val="22"/>
          <w:szCs w:val="22"/>
        </w:rPr>
      </w:pPr>
      <w:r w:rsidRPr="00C616F6">
        <w:rPr>
          <w:sz w:val="22"/>
          <w:szCs w:val="22"/>
        </w:rPr>
        <w:t>B-)Uşi Ant.</w:t>
      </w:r>
      <w:r w:rsidRPr="00C616F6">
        <w:rPr>
          <w:sz w:val="22"/>
          <w:szCs w:val="22"/>
        </w:rPr>
        <w:tab/>
      </w:r>
      <w:r w:rsidRPr="00C616F6">
        <w:rPr>
          <w:sz w:val="22"/>
          <w:szCs w:val="22"/>
        </w:rPr>
        <w:tab/>
        <w:t xml:space="preserve">     D) İstanbul Ant</w:t>
      </w:r>
      <w:r w:rsidRPr="009B0936">
        <w:t>.</w:t>
      </w:r>
      <w:r>
        <w:br/>
      </w:r>
    </w:p>
    <w:p w:rsidR="00461E7D" w:rsidRPr="009B0936" w:rsidRDefault="00461E7D" w:rsidP="0008477D">
      <w:pPr>
        <w:rPr>
          <w:b/>
          <w:iCs/>
        </w:rPr>
      </w:pPr>
      <w:r>
        <w:rPr>
          <w:iCs/>
        </w:rPr>
        <w:t>7)</w:t>
      </w:r>
      <w:r w:rsidRPr="009B0936">
        <w:rPr>
          <w:iCs/>
        </w:rPr>
        <w:t xml:space="preserve">Aşağıdaki savaşların hangisinden sonra </w:t>
      </w:r>
      <w:r w:rsidRPr="009B0936">
        <w:rPr>
          <w:b/>
          <w:iCs/>
        </w:rPr>
        <w:t>Mustafa Kemal’e “Gazilik” ünvanı ve “Mareşallik” rütbesi  verildi?</w:t>
      </w:r>
      <w:r w:rsidRPr="00722EE5">
        <w:rPr>
          <w:b/>
          <w:sz w:val="16"/>
          <w:szCs w:val="16"/>
        </w:rPr>
        <w:t xml:space="preserve"> (5 PUAN)</w:t>
      </w:r>
    </w:p>
    <w:p w:rsidR="00461E7D" w:rsidRPr="009B0936" w:rsidRDefault="00461E7D" w:rsidP="0008477D">
      <w:pPr>
        <w:rPr>
          <w:iCs/>
        </w:rPr>
      </w:pPr>
      <w:r w:rsidRPr="009B0936">
        <w:rPr>
          <w:bCs/>
          <w:iCs/>
        </w:rPr>
        <w:t xml:space="preserve">  A)</w:t>
      </w:r>
      <w:r w:rsidRPr="009B0936">
        <w:rPr>
          <w:iCs/>
        </w:rPr>
        <w:t xml:space="preserve"> 1.İnönü Savaşı           </w:t>
      </w:r>
      <w:r w:rsidRPr="009B0936">
        <w:rPr>
          <w:bCs/>
          <w:iCs/>
        </w:rPr>
        <w:t>B)</w:t>
      </w:r>
      <w:r w:rsidRPr="009B0936">
        <w:rPr>
          <w:iCs/>
        </w:rPr>
        <w:t xml:space="preserve"> 2.İnönü Savaşı     </w:t>
      </w:r>
    </w:p>
    <w:p w:rsidR="00461E7D" w:rsidRPr="00907F92" w:rsidRDefault="00461E7D" w:rsidP="0008477D">
      <w:pPr>
        <w:spacing w:line="276" w:lineRule="auto"/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5" type="#_x0000_t202" style="position:absolute;margin-left:14.35pt;margin-top:20.9pt;width:215.15pt;height:57.35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" stroked="f">
            <v:textbox style="mso-next-textbox:#Metin Kutusu 2">
              <w:txbxContent>
                <w:p w:rsidR="00461E7D" w:rsidRDefault="00461E7D" w:rsidP="0008477D"/>
              </w:txbxContent>
            </v:textbox>
          </v:shape>
        </w:pict>
      </w:r>
      <w:r w:rsidRPr="009B0936">
        <w:rPr>
          <w:iCs/>
        </w:rPr>
        <w:t xml:space="preserve"> </w:t>
      </w:r>
      <w:r w:rsidRPr="009B0936">
        <w:rPr>
          <w:bCs/>
          <w:iCs/>
        </w:rPr>
        <w:t>C)</w:t>
      </w:r>
      <w:r w:rsidRPr="009B0936">
        <w:rPr>
          <w:iCs/>
        </w:rPr>
        <w:t xml:space="preserve"> Sakarya Savaşı          </w:t>
      </w:r>
      <w:r w:rsidRPr="009B0936">
        <w:rPr>
          <w:bCs/>
          <w:iCs/>
        </w:rPr>
        <w:t>D)</w:t>
      </w:r>
      <w:r w:rsidRPr="009B0936">
        <w:rPr>
          <w:iCs/>
        </w:rPr>
        <w:t xml:space="preserve"> Büyük Taarruz</w:t>
      </w:r>
    </w:p>
    <w:p w:rsidR="00461E7D" w:rsidRDefault="00461E7D" w:rsidP="00907F92">
      <w:pPr>
        <w:spacing w:line="276" w:lineRule="auto"/>
        <w:rPr>
          <w:sz w:val="22"/>
          <w:szCs w:val="22"/>
        </w:rPr>
      </w:pPr>
    </w:p>
    <w:p w:rsidR="00461E7D" w:rsidRDefault="00461E7D" w:rsidP="00907F92">
      <w:pPr>
        <w:spacing w:line="276" w:lineRule="auto"/>
        <w:rPr>
          <w:sz w:val="22"/>
          <w:szCs w:val="22"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Default="00461E7D" w:rsidP="00496EA6">
      <w:pPr>
        <w:spacing w:line="276" w:lineRule="auto"/>
        <w:rPr>
          <w:b/>
          <w:i/>
        </w:rPr>
      </w:pPr>
    </w:p>
    <w:p w:rsidR="00461E7D" w:rsidRPr="00613C23" w:rsidRDefault="00461E7D" w:rsidP="0008477D">
      <w:r>
        <w:rPr>
          <w:b/>
          <w:color w:val="000000"/>
        </w:rPr>
        <w:t>8)</w:t>
      </w:r>
      <w:r w:rsidRPr="00F33926">
        <w:rPr>
          <w:b/>
          <w:color w:val="000000"/>
        </w:rPr>
        <w:t>Aşağıda hava durumu görselleri ile eşleştirmelerden hangisi yanlıştır?</w:t>
      </w:r>
      <w:r w:rsidRPr="00722EE5">
        <w:rPr>
          <w:b/>
          <w:sz w:val="16"/>
          <w:szCs w:val="16"/>
        </w:rPr>
        <w:t xml:space="preserve"> (5 PUAN)</w:t>
      </w:r>
    </w:p>
    <w:p w:rsidR="00461E7D" w:rsidRPr="009B0936" w:rsidRDefault="00461E7D" w:rsidP="0008477D">
      <w:r>
        <w:rPr>
          <w:noProof/>
        </w:rPr>
        <w:t>A</w:t>
      </w:r>
      <w:r w:rsidRPr="00C7675E">
        <w:rPr>
          <w:rFonts w:ascii="Arial" w:hAnsi="Arial" w:cs="Arial"/>
          <w:noProof/>
          <w:sz w:val="20"/>
          <w:szCs w:val="20"/>
        </w:rPr>
        <w:pict>
          <v:shape id="il_fi" o:spid="_x0000_i1027" type="#_x0000_t75" alt="http://t2.gstatic.com/images?q=tbn:ANd9GcQTv8gngUVQoy-McZi-OVtYS_lmfEiyIClPJzR2Muu0RuWYwP9BHSppQaWpvA" style="width:57.75pt;height:33pt;visibility:visible">
            <v:imagedata r:id="rId10" o:title=""/>
          </v:shape>
        </w:pict>
      </w:r>
      <w:r>
        <w:rPr>
          <w:noProof/>
        </w:rPr>
        <w:t xml:space="preserve">=Bulutlu    B- </w:t>
      </w:r>
      <w:r w:rsidRPr="00F32866">
        <w:rPr>
          <w:noProof/>
        </w:rPr>
        <w:pict>
          <v:shape id="Resim 10" o:spid="_x0000_i1028" type="#_x0000_t75" style="width:40.5pt;height:32.25pt;visibility:visible">
            <v:imagedata r:id="rId11" o:title=""/>
          </v:shape>
        </w:pict>
      </w:r>
      <w:r>
        <w:rPr>
          <w:noProof/>
        </w:rPr>
        <w:t>=Güneşli</w:t>
      </w:r>
    </w:p>
    <w:p w:rsidR="00461E7D" w:rsidRDefault="00461E7D" w:rsidP="0008477D">
      <w:pPr>
        <w:rPr>
          <w:noProof/>
        </w:rPr>
      </w:pPr>
      <w:r>
        <w:rPr>
          <w:noProof/>
        </w:rPr>
        <w:t>C-</w:t>
      </w:r>
      <w:r w:rsidRPr="00F32866">
        <w:rPr>
          <w:noProof/>
        </w:rPr>
        <w:pict>
          <v:shape id="Resim 11" o:spid="_x0000_i1029" type="#_x0000_t75" style="width:50.25pt;height:31.5pt;visibility:visible">
            <v:imagedata r:id="rId12" o:title=""/>
          </v:shape>
        </w:pict>
      </w:r>
      <w:r>
        <w:rPr>
          <w:noProof/>
        </w:rPr>
        <w:t xml:space="preserve"> =yağmurlu    D-</w:t>
      </w:r>
      <w:r w:rsidRPr="00F32866">
        <w:rPr>
          <w:noProof/>
        </w:rPr>
        <w:pict>
          <v:shape id="Resim 12" o:spid="_x0000_i1030" type="#_x0000_t75" style="width:42pt;height:35.25pt;visibility:visible">
            <v:imagedata r:id="rId13" o:title=""/>
          </v:shape>
        </w:pict>
      </w:r>
      <w:r>
        <w:rPr>
          <w:noProof/>
        </w:rPr>
        <w:t>=Karlı</w:t>
      </w:r>
    </w:p>
    <w:p w:rsidR="00461E7D" w:rsidRDefault="00461E7D" w:rsidP="0008477D"/>
    <w:p w:rsidR="00461E7D" w:rsidRPr="009B0936" w:rsidRDefault="00461E7D" w:rsidP="0008477D">
      <w:pPr>
        <w:rPr>
          <w:bCs/>
        </w:rPr>
      </w:pPr>
      <w:r w:rsidRPr="00722EE5">
        <w:rPr>
          <w:b/>
          <w:bCs/>
        </w:rPr>
        <w:t>9)</w:t>
      </w:r>
      <w:r w:rsidRPr="009B0936">
        <w:rPr>
          <w:bCs/>
        </w:rPr>
        <w:t xml:space="preserve"> I. Sivas Kongresi          II. Amasya Genelgesi   </w:t>
      </w:r>
      <w:r>
        <w:rPr>
          <w:bCs/>
        </w:rPr>
        <w:t xml:space="preserve">    III. TBMM’nin açılması     </w:t>
      </w:r>
      <w:r w:rsidRPr="009B0936">
        <w:rPr>
          <w:bCs/>
        </w:rPr>
        <w:t xml:space="preserve"> IV. Erzurum Kongresi</w:t>
      </w:r>
    </w:p>
    <w:p w:rsidR="00461E7D" w:rsidRPr="009B0936" w:rsidRDefault="00461E7D" w:rsidP="0008477D">
      <w:pPr>
        <w:rPr>
          <w:b/>
          <w:bCs/>
        </w:rPr>
      </w:pPr>
      <w:r w:rsidRPr="009B0936">
        <w:rPr>
          <w:b/>
          <w:bCs/>
        </w:rPr>
        <w:t>Yukarıdaki olayların kronolojik sıralaması hangi seçenekte doğru verilmiştir?</w:t>
      </w:r>
      <w:r w:rsidRPr="009B0936">
        <w:rPr>
          <w:b/>
        </w:rPr>
        <w:t xml:space="preserve"> </w:t>
      </w:r>
      <w:r w:rsidRPr="00722EE5">
        <w:rPr>
          <w:b/>
          <w:sz w:val="16"/>
          <w:szCs w:val="16"/>
        </w:rPr>
        <w:t>(5 PUAN)</w:t>
      </w:r>
      <w:r w:rsidRPr="009B0936">
        <w:rPr>
          <w:b/>
        </w:rPr>
        <w:t xml:space="preserve">   </w:t>
      </w:r>
    </w:p>
    <w:p w:rsidR="00461E7D" w:rsidRPr="009B0936" w:rsidRDefault="00461E7D" w:rsidP="0008477D">
      <w:r w:rsidRPr="009B0936">
        <w:rPr>
          <w:bCs/>
        </w:rPr>
        <w:t xml:space="preserve">A) </w:t>
      </w:r>
      <w:r w:rsidRPr="009B0936">
        <w:t xml:space="preserve">I – IV – II – III            </w:t>
      </w:r>
      <w:r w:rsidRPr="009B0936">
        <w:rPr>
          <w:bCs/>
        </w:rPr>
        <w:t xml:space="preserve">      B) </w:t>
      </w:r>
      <w:r w:rsidRPr="009B0936">
        <w:t xml:space="preserve">II – IV – I – III             </w:t>
      </w:r>
      <w:r w:rsidRPr="009B0936">
        <w:rPr>
          <w:bCs/>
        </w:rPr>
        <w:t>C)</w:t>
      </w:r>
      <w:r w:rsidRPr="009B0936">
        <w:t xml:space="preserve">I – II – III – IV                   </w:t>
      </w:r>
      <w:r w:rsidRPr="009B0936">
        <w:rPr>
          <w:bCs/>
        </w:rPr>
        <w:t xml:space="preserve">D) </w:t>
      </w:r>
      <w:r w:rsidRPr="009B0936">
        <w:t>II – I – IV – III</w:t>
      </w:r>
      <w:r>
        <w:br/>
      </w:r>
    </w:p>
    <w:p w:rsidR="00461E7D" w:rsidRPr="00990506" w:rsidRDefault="00461E7D" w:rsidP="0008477D">
      <w:pPr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10)</w:t>
      </w:r>
      <w:r w:rsidRPr="00990506">
        <w:rPr>
          <w:rFonts w:ascii="ALFABET98" w:hAnsi="ALFABET98"/>
          <w:b/>
        </w:rPr>
        <w:t>Aşağıda verilen fiziksel özelliklerden hangisi sadece kişiye ait bir özelliktir?</w:t>
      </w:r>
      <w:r>
        <w:rPr>
          <w:rFonts w:ascii="ALFABET98" w:hAnsi="ALFABET98"/>
          <w:b/>
        </w:rPr>
        <w:t xml:space="preserve"> ( 5 puan ) </w:t>
      </w:r>
    </w:p>
    <w:p w:rsidR="00461E7D" w:rsidRDefault="00461E7D" w:rsidP="0008477D">
      <w:pPr>
        <w:jc w:val="both"/>
        <w:rPr>
          <w:rFonts w:ascii="ALFABET98" w:hAnsi="ALFABET98"/>
          <w:noProof/>
        </w:rPr>
      </w:pPr>
      <w:r>
        <w:rPr>
          <w:noProof/>
        </w:rPr>
        <w:pict>
          <v:shape id="Resim 162" o:spid="_x0000_s1046" type="#_x0000_t75" alt="YTTT" style="position:absolute;left:0;text-align:left;margin-left:135pt;margin-top:6.05pt;width:45pt;height:27pt;z-index:-251650560;visibility:visible">
            <v:imagedata r:id="rId14" o:title=""/>
          </v:shape>
        </w:pict>
      </w:r>
      <w:r>
        <w:rPr>
          <w:rFonts w:ascii="ALFABET98" w:hAnsi="ALFABET98"/>
          <w:noProof/>
        </w:rPr>
        <w:t xml:space="preserve">  </w:t>
      </w:r>
      <w:r w:rsidRPr="00C7675E">
        <w:rPr>
          <w:rFonts w:ascii="ALFABET98" w:hAnsi="ALFABET98"/>
          <w:noProof/>
        </w:rPr>
        <w:pict>
          <v:shape id="Resim 73" o:spid="_x0000_i1031" type="#_x0000_t75" style="width:49.5pt;height:35.25pt;visibility:visible">
            <v:imagedata r:id="rId15" o:title=""/>
          </v:shape>
        </w:pict>
      </w:r>
      <w:r>
        <w:rPr>
          <w:rFonts w:ascii="ALFABET98" w:hAnsi="ALFABET98"/>
        </w:rPr>
        <w:t>A)saç</w:t>
      </w:r>
      <w:r w:rsidRPr="00990506">
        <w:rPr>
          <w:rFonts w:ascii="ALFABET98" w:hAnsi="ALFABET98"/>
        </w:rPr>
        <w:t>rengi</w:t>
      </w:r>
      <w:r w:rsidRPr="00990506">
        <w:rPr>
          <w:rFonts w:ascii="ALFABET98" w:hAnsi="ALFABET98"/>
          <w:noProof/>
        </w:rPr>
        <w:t xml:space="preserve">          </w:t>
      </w:r>
      <w:r>
        <w:rPr>
          <w:rFonts w:ascii="ALFABET98" w:hAnsi="ALFABET98"/>
          <w:noProof/>
        </w:rPr>
        <w:t xml:space="preserve">   </w:t>
      </w:r>
      <w:r w:rsidRPr="00990506">
        <w:rPr>
          <w:rFonts w:ascii="ALFABET98" w:hAnsi="ALFABET98"/>
          <w:noProof/>
        </w:rPr>
        <w:t xml:space="preserve"> </w:t>
      </w:r>
      <w:r w:rsidRPr="00990506">
        <w:rPr>
          <w:rFonts w:ascii="ALFABET98" w:hAnsi="ALFABET98"/>
        </w:rPr>
        <w:t>B)  göz rengi</w:t>
      </w:r>
      <w:r w:rsidRPr="00990506">
        <w:rPr>
          <w:rFonts w:ascii="ALFABET98" w:hAnsi="ALFABET98"/>
          <w:noProof/>
        </w:rPr>
        <w:t xml:space="preserve">             </w:t>
      </w:r>
      <w:r>
        <w:rPr>
          <w:rFonts w:ascii="ALFABET98" w:hAnsi="ALFABET98"/>
          <w:noProof/>
        </w:rPr>
        <w:t xml:space="preserve">       </w:t>
      </w:r>
      <w:r w:rsidRPr="00990506">
        <w:rPr>
          <w:rFonts w:ascii="ALFABET98" w:hAnsi="ALFABET98"/>
          <w:noProof/>
        </w:rPr>
        <w:t xml:space="preserve"> </w:t>
      </w:r>
      <w:r w:rsidRPr="00C7675E">
        <w:rPr>
          <w:rFonts w:ascii="ALFABET98" w:hAnsi="ALFABET98"/>
          <w:noProof/>
        </w:rPr>
        <w:pict>
          <v:shape id="Resim 85" o:spid="_x0000_i1032" type="#_x0000_t75" style="width:36pt;height:42pt;visibility:visible">
            <v:imagedata r:id="rId16" o:title=""/>
          </v:shape>
        </w:pict>
      </w:r>
      <w:r w:rsidRPr="00990506">
        <w:rPr>
          <w:rFonts w:ascii="ALFABET98" w:hAnsi="ALFABET98"/>
          <w:noProof/>
        </w:rPr>
        <w:t xml:space="preserve">                          </w:t>
      </w:r>
      <w:r w:rsidRPr="00C7675E">
        <w:rPr>
          <w:rFonts w:ascii="ALFABET98" w:hAnsi="ALFABET98"/>
          <w:noProof/>
        </w:rPr>
        <w:pict>
          <v:shape id="Resim 94" o:spid="_x0000_i1033" type="#_x0000_t75" style="width:53.25pt;height:38.25pt;visibility:visible">
            <v:imagedata r:id="rId17" o:title=""/>
          </v:shape>
        </w:pict>
      </w:r>
    </w:p>
    <w:p w:rsidR="00461E7D" w:rsidRPr="0008477D" w:rsidRDefault="00461E7D" w:rsidP="0008477D">
      <w:pPr>
        <w:jc w:val="both"/>
        <w:rPr>
          <w:rFonts w:ascii="ALFABET98" w:hAnsi="ALFABET98"/>
          <w:b/>
        </w:rPr>
      </w:pPr>
      <w:r w:rsidRPr="00990506">
        <w:rPr>
          <w:rFonts w:ascii="ALFABET98" w:hAnsi="ALFABET98"/>
        </w:rPr>
        <w:t>C)</w:t>
      </w:r>
      <w:r w:rsidRPr="00990506">
        <w:rPr>
          <w:rFonts w:ascii="ALFABET98" w:hAnsi="ALFABET98"/>
          <w:noProof/>
        </w:rPr>
        <w:t xml:space="preserve"> </w:t>
      </w:r>
      <w:r w:rsidRPr="00990506">
        <w:rPr>
          <w:rFonts w:ascii="ALFABET98" w:hAnsi="ALFABET98"/>
        </w:rPr>
        <w:t xml:space="preserve">boyu                   D) parmak izi </w:t>
      </w:r>
    </w:p>
    <w:p w:rsidR="00461E7D" w:rsidRDefault="00461E7D" w:rsidP="00722EE5">
      <w:pPr>
        <w:pStyle w:val="NoSpacing"/>
        <w:rPr>
          <w:rFonts w:ascii="ALFABET98" w:hAnsi="ALFABET98"/>
          <w:b/>
          <w:noProof/>
          <w:lang w:eastAsia="tr-TR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t>11)</w:t>
      </w:r>
      <w:r w:rsidRPr="001A1588">
        <w:rPr>
          <w:rFonts w:ascii="ALFABET98" w:hAnsi="ALFABET98"/>
          <w:b/>
          <w:noProof/>
          <w:sz w:val="24"/>
          <w:szCs w:val="24"/>
          <w:lang w:eastAsia="tr-TR"/>
        </w:rPr>
        <w:t xml:space="preserve">Aşağıdakilerden hangisi ata sporumuzdur ?    </w:t>
      </w:r>
      <w:r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Pr="001A1588">
        <w:rPr>
          <w:rFonts w:ascii="ALFABET98" w:hAnsi="ALFABET98"/>
          <w:b/>
          <w:noProof/>
          <w:sz w:val="24"/>
          <w:szCs w:val="24"/>
          <w:lang w:eastAsia="tr-TR"/>
        </w:rPr>
        <w:t xml:space="preserve">A </w:t>
      </w:r>
      <w:r w:rsidRPr="00C616F6">
        <w:rPr>
          <w:rFonts w:ascii="ALFABET98" w:hAnsi="ALFABET98"/>
          <w:b/>
          <w:noProof/>
          <w:lang w:eastAsia="tr-TR"/>
        </w:rPr>
        <w:t xml:space="preserve">)     </w:t>
      </w:r>
      <w:r w:rsidRPr="00C7675E">
        <w:rPr>
          <w:rFonts w:ascii="ALFABET98" w:hAnsi="ALFABET98"/>
          <w:b/>
          <w:noProof/>
          <w:lang w:eastAsia="tr-TR"/>
        </w:rPr>
        <w:pict>
          <v:shape id="Resim 46" o:spid="_x0000_i1034" type="#_x0000_t75" style="width:59.25pt;height:50.25pt;visibility:visible">
            <v:imagedata r:id="rId18" o:title=""/>
          </v:shape>
        </w:pict>
      </w:r>
      <w:r w:rsidRPr="00C616F6">
        <w:rPr>
          <w:rFonts w:ascii="ALFABET98" w:hAnsi="ALFABET98"/>
          <w:b/>
          <w:noProof/>
          <w:lang w:eastAsia="tr-TR"/>
        </w:rPr>
        <w:t xml:space="preserve">    B )   </w:t>
      </w:r>
      <w:r w:rsidRPr="00C7675E">
        <w:rPr>
          <w:rFonts w:ascii="ALFABET98" w:hAnsi="ALFABET98"/>
          <w:b/>
          <w:noProof/>
          <w:lang w:eastAsia="tr-TR"/>
        </w:rPr>
        <w:pict>
          <v:shape id="_x0000_i1035" type="#_x0000_t75" alt="http://t2.gstatic.com/images?q=tbn:JfEq7XOn5BWZrM:http://resibo.tripod.com/sitebuildercontent/sitebuilderpictures/gures11.gif&amp;t=1" style="width:76.5pt;height:54pt;visibility:visible">
            <v:imagedata r:id="rId19" o:title=""/>
          </v:shape>
        </w:pict>
      </w:r>
      <w:r w:rsidRPr="00C616F6">
        <w:rPr>
          <w:rFonts w:ascii="ALFABET98" w:hAnsi="ALFABET98"/>
          <w:b/>
          <w:noProof/>
          <w:lang w:eastAsia="tr-TR"/>
        </w:rPr>
        <w:t xml:space="preserve">   </w:t>
      </w:r>
    </w:p>
    <w:p w:rsidR="00461E7D" w:rsidRPr="00C616F6" w:rsidRDefault="00461E7D" w:rsidP="00722EE5">
      <w:pPr>
        <w:pStyle w:val="NoSpacing"/>
        <w:rPr>
          <w:rFonts w:ascii="ALFABET98" w:hAnsi="ALFABET98"/>
          <w:b/>
          <w:noProof/>
          <w:lang w:eastAsia="tr-TR"/>
        </w:rPr>
      </w:pPr>
      <w:r w:rsidRPr="00C616F6">
        <w:rPr>
          <w:rFonts w:ascii="ALFABET98" w:hAnsi="ALFABET98"/>
          <w:b/>
          <w:noProof/>
          <w:lang w:eastAsia="tr-TR"/>
        </w:rPr>
        <w:t xml:space="preserve"> C )</w:t>
      </w:r>
      <w:r w:rsidRPr="00C7675E">
        <w:rPr>
          <w:rFonts w:ascii="ALFABET98" w:hAnsi="ALFABET98"/>
          <w:b/>
          <w:noProof/>
          <w:lang w:eastAsia="tr-TR"/>
        </w:rPr>
        <w:pict>
          <v:shape id="Resim 8" o:spid="_x0000_i1036" type="#_x0000_t75" alt="tn_PSS0116" style="width:67.5pt;height:54.75pt;visibility:visible">
            <v:imagedata r:id="rId20" o:title=""/>
          </v:shape>
        </w:pict>
      </w:r>
      <w:r w:rsidRPr="00C616F6">
        <w:rPr>
          <w:rFonts w:ascii="ALFABET98" w:hAnsi="ALFABET98"/>
          <w:b/>
          <w:noProof/>
          <w:lang w:eastAsia="tr-TR"/>
        </w:rPr>
        <w:t xml:space="preserve">     D )   </w:t>
      </w:r>
      <w:r w:rsidRPr="00C7675E">
        <w:rPr>
          <w:rFonts w:ascii="ALFABET98" w:hAnsi="ALFABET98"/>
          <w:b/>
          <w:noProof/>
          <w:lang w:eastAsia="tr-TR"/>
        </w:rPr>
        <w:pict>
          <v:shape id="Resim 29" o:spid="_x0000_i1037" type="#_x0000_t75" alt="tn_batter" style="width:62.25pt;height:58.5pt;visibility:visible">
            <v:imagedata r:id="rId21" o:title=""/>
          </v:shape>
        </w:pict>
      </w:r>
    </w:p>
    <w:p w:rsidR="00461E7D" w:rsidRPr="00722EE5" w:rsidRDefault="00461E7D" w:rsidP="00722EE5">
      <w:pPr>
        <w:pStyle w:val="NoSpacing"/>
        <w:rPr>
          <w:rFonts w:ascii="ALFABET98" w:hAnsi="ALFABET98"/>
          <w:b/>
          <w:noProof/>
          <w:sz w:val="24"/>
          <w:szCs w:val="24"/>
          <w:lang w:eastAsia="tr-TR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t xml:space="preserve">                                       </w:t>
      </w:r>
    </w:p>
    <w:p w:rsidR="00461E7D" w:rsidRPr="00722EE5" w:rsidRDefault="00461E7D">
      <w:pPr>
        <w:pStyle w:val="NoSpacing"/>
        <w:rPr>
          <w:rFonts w:ascii="ALFABET98" w:hAnsi="ALFABET98"/>
          <w:b/>
          <w:noProof/>
          <w:sz w:val="24"/>
          <w:szCs w:val="24"/>
          <w:lang w:eastAsia="tr-TR"/>
        </w:rPr>
      </w:pPr>
      <w:hyperlink r:id="rId22" w:history="1">
        <w:r w:rsidRPr="006E230A">
          <w:rPr>
            <w:rStyle w:val="Hyperlink"/>
            <w:sz w:val="20"/>
            <w:szCs w:val="20"/>
          </w:rPr>
          <w:t>www.sorubak.com</w:t>
        </w:r>
      </w:hyperlink>
    </w:p>
    <w:sectPr w:rsidR="00461E7D" w:rsidRPr="00722EE5" w:rsidSect="0008477D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E7D" w:rsidRDefault="00461E7D" w:rsidP="00813778">
      <w:r>
        <w:separator/>
      </w:r>
    </w:p>
  </w:endnote>
  <w:endnote w:type="continuationSeparator" w:id="0">
    <w:p w:rsidR="00461E7D" w:rsidRDefault="00461E7D" w:rsidP="0081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E7D" w:rsidRDefault="00461E7D" w:rsidP="00813778">
      <w:r>
        <w:separator/>
      </w:r>
    </w:p>
  </w:footnote>
  <w:footnote w:type="continuationSeparator" w:id="0">
    <w:p w:rsidR="00461E7D" w:rsidRDefault="00461E7D" w:rsidP="008137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4B88"/>
    <w:multiLevelType w:val="hybridMultilevel"/>
    <w:tmpl w:val="B672AA3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E85BD9"/>
    <w:multiLevelType w:val="hybridMultilevel"/>
    <w:tmpl w:val="2BBC1CF8"/>
    <w:lvl w:ilvl="0" w:tplc="2EDAB3C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98074F1"/>
    <w:multiLevelType w:val="hybridMultilevel"/>
    <w:tmpl w:val="BCE63E0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CE79F8"/>
    <w:multiLevelType w:val="hybridMultilevel"/>
    <w:tmpl w:val="EDD25A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025D08"/>
    <w:multiLevelType w:val="hybridMultilevel"/>
    <w:tmpl w:val="15E6775A"/>
    <w:lvl w:ilvl="0" w:tplc="0A388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D96840"/>
    <w:multiLevelType w:val="hybridMultilevel"/>
    <w:tmpl w:val="7DB2B976"/>
    <w:lvl w:ilvl="0" w:tplc="70E0B758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82737D"/>
    <w:multiLevelType w:val="hybridMultilevel"/>
    <w:tmpl w:val="BBFEA0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9D9770F"/>
    <w:multiLevelType w:val="hybridMultilevel"/>
    <w:tmpl w:val="7CB23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D7EF1"/>
    <w:multiLevelType w:val="hybridMultilevel"/>
    <w:tmpl w:val="8EC833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B82D40"/>
    <w:multiLevelType w:val="hybridMultilevel"/>
    <w:tmpl w:val="71C64BC2"/>
    <w:lvl w:ilvl="0" w:tplc="88AA5490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0">
    <w:nsid w:val="7DCE2757"/>
    <w:multiLevelType w:val="hybridMultilevel"/>
    <w:tmpl w:val="38384F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2E0"/>
    <w:rsid w:val="000140F8"/>
    <w:rsid w:val="0002488A"/>
    <w:rsid w:val="00033C49"/>
    <w:rsid w:val="0008477D"/>
    <w:rsid w:val="000A3C5B"/>
    <w:rsid w:val="001A1588"/>
    <w:rsid w:val="001C2761"/>
    <w:rsid w:val="002B18D9"/>
    <w:rsid w:val="002C38CA"/>
    <w:rsid w:val="002C6982"/>
    <w:rsid w:val="002F78F9"/>
    <w:rsid w:val="003707B3"/>
    <w:rsid w:val="00382728"/>
    <w:rsid w:val="00390431"/>
    <w:rsid w:val="003C2DC9"/>
    <w:rsid w:val="0041407F"/>
    <w:rsid w:val="00444D5B"/>
    <w:rsid w:val="00461E7D"/>
    <w:rsid w:val="00496EA6"/>
    <w:rsid w:val="004B62DA"/>
    <w:rsid w:val="00514244"/>
    <w:rsid w:val="005439D5"/>
    <w:rsid w:val="005E2D64"/>
    <w:rsid w:val="00613C23"/>
    <w:rsid w:val="00624D16"/>
    <w:rsid w:val="006B6D1A"/>
    <w:rsid w:val="006E230A"/>
    <w:rsid w:val="006F5E52"/>
    <w:rsid w:val="00722EE5"/>
    <w:rsid w:val="007472E0"/>
    <w:rsid w:val="007E0506"/>
    <w:rsid w:val="00813778"/>
    <w:rsid w:val="00813812"/>
    <w:rsid w:val="008E24B3"/>
    <w:rsid w:val="00907F92"/>
    <w:rsid w:val="0091376F"/>
    <w:rsid w:val="009853C6"/>
    <w:rsid w:val="00990506"/>
    <w:rsid w:val="009B0936"/>
    <w:rsid w:val="009E2A9F"/>
    <w:rsid w:val="009E6DA2"/>
    <w:rsid w:val="00A61171"/>
    <w:rsid w:val="00AC5AB1"/>
    <w:rsid w:val="00B53043"/>
    <w:rsid w:val="00BD4262"/>
    <w:rsid w:val="00C30E9D"/>
    <w:rsid w:val="00C616F6"/>
    <w:rsid w:val="00C7675E"/>
    <w:rsid w:val="00C94622"/>
    <w:rsid w:val="00C966AB"/>
    <w:rsid w:val="00CE388F"/>
    <w:rsid w:val="00EE58AD"/>
    <w:rsid w:val="00F32866"/>
    <w:rsid w:val="00F33926"/>
    <w:rsid w:val="00F76F5E"/>
    <w:rsid w:val="00FB511F"/>
    <w:rsid w:val="00FE3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E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7472E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7472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72E0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7472E0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8137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377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137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3778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81377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C616F6"/>
    <w:rPr>
      <w:rFonts w:ascii="Calibri" w:hAnsi="Calibri" w:cs="Times New Roman"/>
      <w:lang w:eastAsia="tr-TR"/>
    </w:rPr>
  </w:style>
  <w:style w:type="character" w:styleId="Hyperlink">
    <w:name w:val="Hyperlink"/>
    <w:basedOn w:val="DefaultParagraphFont"/>
    <w:uiPriority w:val="99"/>
    <w:rsid w:val="007E05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674</Words>
  <Characters>3843</Characters>
  <Application>Microsoft Office Outlook</Application>
  <DocSecurity>0</DocSecurity>
  <Lines>0</Lines>
  <Paragraphs>0</Paragraphs>
  <ScaleCrop>false</ScaleCrop>
  <Company>Datateknik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 Computer</dc:creator>
  <cp:keywords>www.sorubak.com</cp:keywords>
  <dc:description>www.sorubak.com</dc:description>
  <cp:lastModifiedBy>edanur</cp:lastModifiedBy>
  <cp:revision>4</cp:revision>
  <cp:lastPrinted>2013-12-02T12:17:00Z</cp:lastPrinted>
  <dcterms:created xsi:type="dcterms:W3CDTF">2013-12-02T12:12:00Z</dcterms:created>
  <dcterms:modified xsi:type="dcterms:W3CDTF">2013-12-04T16:46:00Z</dcterms:modified>
  <cp:category>www.sorubak.com</cp:category>
</cp:coreProperties>
</file>