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81A" w:rsidRPr="0001443B" w:rsidRDefault="00D8481A" w:rsidP="00421449">
      <w:pPr>
        <w:pStyle w:val="NoSpacing"/>
        <w:jc w:val="center"/>
        <w:rPr>
          <w:shd w:val="clear" w:color="auto" w:fill="B8CCE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-4.35pt;margin-top:-22.65pt;width:25.4pt;height:32.5pt;z-index:251633152;visibility:visible">
            <v:imagedata r:id="rId5" o:title=""/>
          </v:shape>
        </w:pict>
      </w:r>
      <w:r>
        <w:rPr>
          <w:noProof/>
          <w:lang w:eastAsia="tr-TR"/>
        </w:rPr>
        <w:pict>
          <v:rect id="_x0000_s1027" style="position:absolute;left:0;text-align:left;margin-left:-12.35pt;margin-top:-26pt;width:546.5pt;height:36.35pt;z-index:251632128">
            <v:textbox style="mso-next-textbox:#_x0000_s1027">
              <w:txbxContent>
                <w:p w:rsidR="00D8481A" w:rsidRPr="00411DF6" w:rsidRDefault="00D8481A" w:rsidP="00411DF6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………………İlköğretim </w:t>
                  </w:r>
                  <w:r w:rsidRPr="00411DF6">
                    <w:rPr>
                      <w:rFonts w:ascii="Comic Sans MS" w:hAnsi="Comic Sans MS"/>
                      <w:sz w:val="20"/>
                      <w:szCs w:val="20"/>
                    </w:rPr>
                    <w:t xml:space="preserve">Okulu 2010/2011 Öğretim Yılı - </w:t>
                  </w:r>
                  <w:r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4/… Sınıfı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 Bilgiler</w:t>
                  </w:r>
                  <w:r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Dersi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I.Dönem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.Sınav</w:t>
                  </w:r>
                </w:p>
                <w:p w:rsidR="00D8481A" w:rsidRPr="0039576D" w:rsidRDefault="00D8481A" w:rsidP="004F611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9576D">
                    <w:rPr>
                      <w:rFonts w:ascii="Comic Sans MS" w:hAnsi="Comic Sans MS"/>
                      <w:sz w:val="20"/>
                      <w:szCs w:val="20"/>
                    </w:rPr>
                    <w:t xml:space="preserve">Adım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Soyadım: ………………………………………………………………Okul Numaram: …………………PUAN: ………………………</w:t>
                  </w:r>
                </w:p>
                <w:p w:rsidR="00D8481A" w:rsidRPr="002A45D6" w:rsidRDefault="00D8481A" w:rsidP="00CB5980">
                  <w:pPr>
                    <w:jc w:val="center"/>
                    <w:rPr>
                      <w:rFonts w:ascii="Book Antiqua" w:hAnsi="Book Antiqua"/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D8481A" w:rsidRPr="0001443B" w:rsidRDefault="00D8481A" w:rsidP="00CD3992">
      <w:pPr>
        <w:pStyle w:val="NoSpacing"/>
        <w:rPr>
          <w:b/>
          <w:sz w:val="10"/>
          <w:szCs w:val="10"/>
          <w:bdr w:val="single" w:sz="4" w:space="0" w:color="auto"/>
          <w:shd w:val="clear" w:color="auto" w:fill="FBD4B4"/>
        </w:rPr>
      </w:pPr>
    </w:p>
    <w:p w:rsidR="00D8481A" w:rsidRDefault="00D8481A" w:rsidP="00E6083A">
      <w:pPr>
        <w:pStyle w:val="NoSpacing"/>
        <w:tabs>
          <w:tab w:val="left" w:pos="2694"/>
        </w:tabs>
      </w:pPr>
      <w:r>
        <w:rPr>
          <w:noProof/>
          <w:lang w:eastAsia="tr-TR"/>
        </w:rPr>
        <w:pict>
          <v:shape id="Resim 15" o:spid="_x0000_s1028" type="#_x0000_t75" style="position:absolute;margin-left:149.15pt;margin-top:31.3pt;width:31.45pt;height:42.5pt;z-index:-251670016;visibility:visible">
            <v:imagedata r:id="rId6" o:title=""/>
          </v:shape>
        </w:pict>
      </w:r>
      <w:r>
        <w:rPr>
          <w:noProof/>
          <w:lang w:eastAsia="tr-TR"/>
        </w:rPr>
        <w:pict>
          <v:shape id="Resim 13" o:spid="_x0000_s1029" type="#_x0000_t75" style="position:absolute;margin-left:13.15pt;margin-top:40.3pt;width:61.5pt;height:26.9pt;z-index:251644416;visibility:visible">
            <v:imagedata r:id="rId7" o:title=""/>
          </v:shape>
        </w:pict>
      </w:r>
      <w:r w:rsidRPr="00F63409">
        <w:rPr>
          <w:b/>
          <w:bdr w:val="single" w:sz="4" w:space="0" w:color="auto"/>
          <w:shd w:val="clear" w:color="auto" w:fill="FDE9D9"/>
        </w:rPr>
        <w:t>1.</w:t>
      </w:r>
      <w:r>
        <w:t xml:space="preserve">  Ekrem, bir deprem çantası hazırlamak istiyor. Bunun için çantasına aşağıdakilerden hangisini almasına gerek yoktur</w:t>
      </w:r>
      <w:r w:rsidRPr="0001443B">
        <w:t>?</w:t>
      </w:r>
      <w:r w:rsidRPr="00E6083A">
        <w:t xml:space="preserve"> </w:t>
      </w:r>
    </w:p>
    <w:p w:rsidR="00D8481A" w:rsidRPr="0010426A" w:rsidRDefault="00D8481A" w:rsidP="00E6083A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</w:p>
    <w:p w:rsidR="00D8481A" w:rsidRDefault="00D8481A" w:rsidP="00E6083A">
      <w:pPr>
        <w:pStyle w:val="NoSpacing"/>
        <w:tabs>
          <w:tab w:val="left" w:pos="2694"/>
        </w:tabs>
        <w:rPr>
          <w:noProof/>
        </w:rPr>
      </w:pPr>
      <w:r>
        <w:rPr>
          <w:noProof/>
          <w:lang w:eastAsia="tr-TR"/>
        </w:rPr>
        <w:pict>
          <v:shape id="Resim 14" o:spid="_x0000_s1030" type="#_x0000_t75" style="position:absolute;margin-left:33.15pt;margin-top:3.35pt;width:62pt;height:27.15pt;z-index:251645440;visibility:visible">
            <v:imagedata r:id="rId7" o:title=""/>
          </v:shape>
        </w:pict>
      </w:r>
      <w:r>
        <w:rPr>
          <w:b/>
        </w:rPr>
        <w:t>A)</w:t>
      </w:r>
      <w:r w:rsidRPr="00960987">
        <w:rPr>
          <w:noProof/>
        </w:rPr>
        <w:t xml:space="preserve"> </w:t>
      </w:r>
      <w:r>
        <w:rPr>
          <w:b/>
        </w:rPr>
        <w:tab/>
        <w:t>B)</w:t>
      </w:r>
      <w:r w:rsidRPr="00960987">
        <w:rPr>
          <w:noProof/>
        </w:rPr>
        <w:t xml:space="preserve"> </w:t>
      </w:r>
    </w:p>
    <w:p w:rsidR="00D8481A" w:rsidRDefault="00D8481A" w:rsidP="00E6083A">
      <w:pPr>
        <w:pStyle w:val="NoSpacing"/>
        <w:tabs>
          <w:tab w:val="left" w:pos="2694"/>
        </w:tabs>
        <w:rPr>
          <w:noProof/>
        </w:rPr>
      </w:pPr>
    </w:p>
    <w:p w:rsidR="00D8481A" w:rsidRPr="0001443B" w:rsidRDefault="00D8481A" w:rsidP="00E6083A">
      <w:pPr>
        <w:pStyle w:val="NoSpacing"/>
        <w:tabs>
          <w:tab w:val="left" w:pos="2694"/>
        </w:tabs>
      </w:pPr>
      <w:r>
        <w:rPr>
          <w:noProof/>
          <w:lang w:eastAsia="tr-TR"/>
        </w:rPr>
        <w:pict>
          <v:shape id="Resim 16" o:spid="_x0000_s1031" type="#_x0000_t75" style="position:absolute;margin-left:13.65pt;margin-top:10.6pt;width:65.05pt;height:40pt;z-index:-251668992;visibility:visible">
            <v:imagedata r:id="rId8" o:title=""/>
          </v:shape>
        </w:pict>
      </w:r>
      <w:r>
        <w:rPr>
          <w:noProof/>
          <w:lang w:eastAsia="tr-TR"/>
        </w:rPr>
        <w:pict>
          <v:shape id="Resim 17" o:spid="_x0000_s1032" type="#_x0000_t75" style="position:absolute;margin-left:157.85pt;margin-top:4.7pt;width:23.15pt;height:45.85pt;rotation:2583708fd;z-index:-251667968;visibility:visible">
            <v:imagedata r:id="rId9" o:title=""/>
          </v:shape>
        </w:pict>
      </w:r>
    </w:p>
    <w:p w:rsidR="00D8481A" w:rsidRDefault="00D8481A" w:rsidP="00E6083A">
      <w:pPr>
        <w:pStyle w:val="NoSpacing"/>
        <w:tabs>
          <w:tab w:val="left" w:pos="2694"/>
        </w:tabs>
      </w:pPr>
      <w:r>
        <w:rPr>
          <w:b/>
        </w:rPr>
        <w:t>C)</w:t>
      </w:r>
      <w:r w:rsidRPr="00960987">
        <w:rPr>
          <w:noProof/>
        </w:rPr>
        <w:t xml:space="preserve"> </w:t>
      </w:r>
      <w:r>
        <w:rPr>
          <w:b/>
        </w:rPr>
        <w:tab/>
        <w:t>D)</w:t>
      </w:r>
      <w:r w:rsidRPr="00960987">
        <w:rPr>
          <w:noProof/>
        </w:rPr>
        <w:t xml:space="preserve"> </w:t>
      </w:r>
    </w:p>
    <w:p w:rsidR="00D8481A" w:rsidRDefault="00D8481A" w:rsidP="00E6083A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</w:p>
    <w:p w:rsidR="00D8481A" w:rsidRDefault="00D8481A" w:rsidP="00380A03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D8481A" w:rsidRDefault="00D8481A" w:rsidP="00380A03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D8481A" w:rsidRDefault="00D8481A" w:rsidP="00380A03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rect id="_x0000_s1033" style="position:absolute;margin-left:16.35pt;margin-top:3.3pt;width:226.65pt;height:96.6pt;z-index:251637248" stroked="f">
            <v:textbox style="mso-next-textbox:#_x0000_s1033">
              <w:txbxContent>
                <w:tbl>
                  <w:tblPr>
                    <w:tblW w:w="436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093"/>
                    <w:gridCol w:w="2268"/>
                  </w:tblGrid>
                  <w:tr w:rsidR="00D8481A" w:rsidTr="00B276EF">
                    <w:trPr>
                      <w:trHeight w:val="697"/>
                    </w:trPr>
                    <w:tc>
                      <w:tcPr>
                        <w:tcW w:w="2093" w:type="dxa"/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</w:pPr>
                        <w:r w:rsidRPr="00B276EF">
                          <w:rPr>
                            <w:b/>
                          </w:rPr>
                          <w:t>1-</w:t>
                        </w:r>
                        <w:r w:rsidRPr="00B276EF">
                          <w:t xml:space="preserve"> Eşyayı satıcıya iade etmeli</w:t>
                        </w:r>
                      </w:p>
                    </w:tc>
                    <w:tc>
                      <w:tcPr>
                        <w:tcW w:w="2268" w:type="dxa"/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</w:pPr>
                        <w:r w:rsidRPr="00B276EF">
                          <w:rPr>
                            <w:b/>
                          </w:rPr>
                          <w:t>2-</w:t>
                        </w:r>
                        <w:r w:rsidRPr="00B276EF">
                          <w:t xml:space="preserve"> Üretici firmaya şikayet dilekçesi yazmalı</w:t>
                        </w:r>
                      </w:p>
                    </w:tc>
                  </w:tr>
                  <w:tr w:rsidR="00D8481A" w:rsidTr="00B276EF">
                    <w:trPr>
                      <w:trHeight w:val="849"/>
                    </w:trPr>
                    <w:tc>
                      <w:tcPr>
                        <w:tcW w:w="2093" w:type="dxa"/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</w:pPr>
                        <w:r w:rsidRPr="00B276EF">
                          <w:rPr>
                            <w:b/>
                          </w:rPr>
                          <w:t>3-</w:t>
                        </w:r>
                        <w:r w:rsidRPr="00B276EF">
                          <w:t xml:space="preserve"> Tamir için servise götürmeli</w:t>
                        </w:r>
                      </w:p>
                    </w:tc>
                    <w:tc>
                      <w:tcPr>
                        <w:tcW w:w="2268" w:type="dxa"/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</w:pPr>
                        <w:r w:rsidRPr="00B276EF">
                          <w:rPr>
                            <w:b/>
                          </w:rPr>
                          <w:t>4-</w:t>
                        </w:r>
                        <w:r w:rsidRPr="00B276EF">
                          <w:t xml:space="preserve"> Tüketici hakem heyetine başvurmalı</w:t>
                        </w:r>
                      </w:p>
                    </w:tc>
                  </w:tr>
                </w:tbl>
                <w:p w:rsidR="00D8481A" w:rsidRPr="00FC5045" w:rsidRDefault="00D8481A" w:rsidP="00FC5045">
                  <w:pPr>
                    <w:pStyle w:val="Heading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Pr="006A6095">
        <w:rPr>
          <w:b/>
          <w:bdr w:val="single" w:sz="4" w:space="0" w:color="auto"/>
          <w:shd w:val="clear" w:color="auto" w:fill="FDE9D9"/>
        </w:rPr>
        <w:t>2</w:t>
      </w:r>
      <w:r w:rsidRPr="006A6095">
        <w:rPr>
          <w:bdr w:val="single" w:sz="4" w:space="0" w:color="auto"/>
          <w:shd w:val="clear" w:color="auto" w:fill="FDE9D9"/>
        </w:rPr>
        <w:t>.</w:t>
      </w:r>
      <w:r>
        <w:rPr>
          <w:bdr w:val="single" w:sz="4" w:space="0" w:color="auto"/>
          <w:shd w:val="clear" w:color="auto" w:fill="FDE9D9"/>
        </w:rPr>
        <w:t xml:space="preserve">  </w:t>
      </w:r>
    </w:p>
    <w:p w:rsidR="00D8481A" w:rsidRDefault="00D8481A" w:rsidP="00380A03">
      <w:pPr>
        <w:pStyle w:val="NoSpacing"/>
        <w:tabs>
          <w:tab w:val="left" w:pos="709"/>
        </w:tabs>
      </w:pPr>
    </w:p>
    <w:p w:rsidR="00D8481A" w:rsidRDefault="00D8481A" w:rsidP="00380A03">
      <w:pPr>
        <w:pStyle w:val="NoSpacing"/>
        <w:tabs>
          <w:tab w:val="left" w:pos="709"/>
        </w:tabs>
      </w:pPr>
    </w:p>
    <w:p w:rsidR="00D8481A" w:rsidRDefault="00D8481A" w:rsidP="00380A03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48.9pt;margin-top:12.75pt;width:26.7pt;height:263.55pt;z-index:-251681280" stroked="f">
            <v:textbox style="layout-flow:vertical;mso-layout-flow-alt:bottom-to-top;mso-next-textbox:#_x0000_s1034">
              <w:txbxContent>
                <w:p w:rsidR="00D8481A" w:rsidRPr="00B276EF" w:rsidRDefault="00D8481A">
                  <w:pPr>
                    <w:rPr>
                      <w:rFonts w:ascii="Lucida Handwriting" w:hAnsi="Lucida Handwriting"/>
                      <w:color w:val="F2F2F2"/>
                      <w:sz w:val="16"/>
                      <w:szCs w:val="16"/>
                    </w:rPr>
                  </w:pPr>
                  <w:r w:rsidRPr="00B276EF">
                    <w:rPr>
                      <w:rFonts w:ascii="Lucida Handwriting" w:hAnsi="Lucida Handwriting"/>
                      <w:color w:val="F2F2F2"/>
                      <w:sz w:val="16"/>
                      <w:szCs w:val="16"/>
                    </w:rPr>
                    <w:t>S  ü  l  e  y  m  a  n     O  C  A  K     –     o  c  a  k  5  5  6  7</w:t>
                  </w:r>
                </w:p>
              </w:txbxContent>
            </v:textbox>
          </v:shape>
        </w:pict>
      </w:r>
    </w:p>
    <w:p w:rsidR="00D8481A" w:rsidRDefault="00D8481A" w:rsidP="00CB57EA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</w:p>
    <w:p w:rsidR="00D8481A" w:rsidRDefault="00D8481A" w:rsidP="00CB57EA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</w:p>
    <w:p w:rsidR="00D8481A" w:rsidRDefault="00D8481A" w:rsidP="00CB57EA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</w:p>
    <w:p w:rsidR="00D8481A" w:rsidRPr="00D374BB" w:rsidRDefault="00D8481A" w:rsidP="00CB57EA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sz w:val="10"/>
          <w:szCs w:val="10"/>
        </w:rPr>
      </w:pPr>
    </w:p>
    <w:p w:rsidR="00D8481A" w:rsidRPr="00F9464A" w:rsidRDefault="00D8481A" w:rsidP="00CB57EA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 w:rsidRPr="00F9464A">
        <w:t xml:space="preserve">Asuman’ın ailesi garanti belgesi olmayan bir buzdolabı satın aldı. Ancak buzdolabı bir süre sonra bozuldu. Bu durumda Asuman’ın ailesi ne </w:t>
      </w:r>
      <w:r w:rsidRPr="00F9464A">
        <w:rPr>
          <w:b/>
        </w:rPr>
        <w:t>yapmamalıdır</w:t>
      </w:r>
      <w:r w:rsidRPr="00F9464A">
        <w:t>?</w:t>
      </w:r>
    </w:p>
    <w:p w:rsidR="00D8481A" w:rsidRPr="00086CA2" w:rsidRDefault="00D8481A" w:rsidP="00CB57EA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  <w:sz w:val="6"/>
          <w:szCs w:val="6"/>
        </w:rPr>
      </w:pPr>
    </w:p>
    <w:p w:rsidR="00D8481A" w:rsidRPr="00A63C0E" w:rsidRDefault="00D8481A" w:rsidP="000D4DE8">
      <w:pPr>
        <w:pStyle w:val="NoSpacing"/>
        <w:tabs>
          <w:tab w:val="left" w:pos="1418"/>
          <w:tab w:val="left" w:pos="2694"/>
          <w:tab w:val="left" w:pos="3969"/>
        </w:tabs>
      </w:pPr>
      <w:r w:rsidRPr="00CB57EA">
        <w:rPr>
          <w:b/>
        </w:rPr>
        <w:t>A)</w:t>
      </w:r>
      <w:r>
        <w:rPr>
          <w:b/>
        </w:rPr>
        <w:t xml:space="preserve"> </w:t>
      </w:r>
      <w:r>
        <w:t>4</w:t>
      </w:r>
      <w:r>
        <w:rPr>
          <w:b/>
        </w:rPr>
        <w:tab/>
      </w:r>
      <w:r w:rsidRPr="0001443B">
        <w:rPr>
          <w:b/>
        </w:rPr>
        <w:t xml:space="preserve">B) </w:t>
      </w:r>
      <w:r>
        <w:t>3</w:t>
      </w:r>
      <w:r>
        <w:tab/>
      </w:r>
      <w:r w:rsidRPr="0001443B">
        <w:rPr>
          <w:b/>
        </w:rPr>
        <w:t xml:space="preserve">C) </w:t>
      </w:r>
      <w:r>
        <w:t>2</w:t>
      </w:r>
      <w:r>
        <w:tab/>
      </w:r>
      <w:r w:rsidRPr="0001443B">
        <w:rPr>
          <w:b/>
        </w:rPr>
        <w:t xml:space="preserve">D) </w:t>
      </w:r>
      <w:r>
        <w:t>1</w:t>
      </w:r>
    </w:p>
    <w:p w:rsidR="00D8481A" w:rsidRPr="0001443B" w:rsidRDefault="00D8481A" w:rsidP="00CD3992">
      <w:pPr>
        <w:pStyle w:val="NoSpacing"/>
        <w:tabs>
          <w:tab w:val="left" w:pos="284"/>
          <w:tab w:val="left" w:pos="2694"/>
        </w:tabs>
      </w:pPr>
    </w:p>
    <w:p w:rsidR="00D8481A" w:rsidRPr="006704E8" w:rsidRDefault="00D8481A" w:rsidP="006704E8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Resim 20" o:spid="_x0000_s1035" type="#_x0000_t75" style="position:absolute;margin-left:184.4pt;margin-top:2pt;width:47.25pt;height:84pt;z-index:-251666944;visibility:visible" wrapcoords="-343 0 -343 21407 21600 21407 21600 0 -343 0">
            <v:imagedata r:id="rId10" o:title=""/>
            <w10:wrap type="tight"/>
          </v:shape>
        </w:pict>
      </w:r>
      <w:r w:rsidRPr="006A6095">
        <w:rPr>
          <w:b/>
          <w:bdr w:val="single" w:sz="4" w:space="0" w:color="auto"/>
          <w:shd w:val="clear" w:color="auto" w:fill="FDE9D9"/>
        </w:rPr>
        <w:t>3</w:t>
      </w:r>
      <w:r w:rsidRPr="006A6095">
        <w:rPr>
          <w:bdr w:val="single" w:sz="4" w:space="0" w:color="auto"/>
          <w:shd w:val="clear" w:color="auto" w:fill="FDE9D9"/>
        </w:rPr>
        <w:t>.</w:t>
      </w:r>
      <w:r>
        <w:rPr>
          <w:b/>
          <w:i/>
        </w:rPr>
        <w:t xml:space="preserve">   </w:t>
      </w:r>
      <w:r>
        <w:t>Demet, marketten süt almak istiyor. Demet, öncelikle neye dikkat etmelidir?</w:t>
      </w:r>
    </w:p>
    <w:p w:rsidR="00D8481A" w:rsidRPr="0010426A" w:rsidRDefault="00D8481A" w:rsidP="00A1651D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</w:p>
    <w:p w:rsidR="00D8481A" w:rsidRDefault="00D8481A" w:rsidP="00A1651D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Üretim yerine</w:t>
      </w:r>
    </w:p>
    <w:p w:rsidR="00D8481A" w:rsidRDefault="00D8481A" w:rsidP="00A1651D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B) </w:t>
      </w:r>
      <w:r>
        <w:rPr>
          <w:b/>
        </w:rPr>
        <w:t xml:space="preserve"> </w:t>
      </w:r>
      <w:r>
        <w:t>Garanti belgesine</w:t>
      </w:r>
      <w:r>
        <w:tab/>
      </w:r>
    </w:p>
    <w:p w:rsidR="00D8481A" w:rsidRDefault="00D8481A" w:rsidP="00A1651D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Üretim ve son tüketim tarihlerine</w:t>
      </w:r>
    </w:p>
    <w:p w:rsidR="00D8481A" w:rsidRDefault="00D8481A" w:rsidP="00A1651D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>Ambalajın rengine</w:t>
      </w:r>
    </w:p>
    <w:p w:rsidR="00D8481A" w:rsidRDefault="00D8481A" w:rsidP="00A1651D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D8481A" w:rsidRDefault="00D8481A" w:rsidP="00257752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_x0000_s1036" type="#_x0000_t75" style="position:absolute;margin-left:21.15pt;margin-top:3.5pt;width:69.85pt;height:52.5pt;z-index:-251665920;visibility:visible" wrapcoords="-232 0 -232 21291 21600 21291 21600 0 -232 0">
            <v:imagedata r:id="rId11" o:title=""/>
            <w10:wrap type="tight"/>
          </v:shape>
        </w:pict>
      </w:r>
      <w:r>
        <w:rPr>
          <w:b/>
          <w:bdr w:val="single" w:sz="4" w:space="0" w:color="auto"/>
          <w:shd w:val="clear" w:color="auto" w:fill="FDE9D9"/>
        </w:rPr>
        <w:t>4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Hayrettin KARACA: “</w:t>
      </w:r>
      <w:r w:rsidRPr="00D374BB">
        <w:rPr>
          <w:b/>
          <w:i/>
        </w:rPr>
        <w:t>Erozyon yurdumuzun en büyük sorunlarından biridir. Her yıl birçok yerde verimli topraklarımız erozyona maruz kalmaktadır.</w:t>
      </w:r>
      <w:r>
        <w:t>”</w:t>
      </w:r>
    </w:p>
    <w:p w:rsidR="00D8481A" w:rsidRPr="00D374BB" w:rsidRDefault="00D8481A" w:rsidP="00257752">
      <w:pPr>
        <w:pStyle w:val="NoSpacing"/>
        <w:tabs>
          <w:tab w:val="left" w:pos="709"/>
        </w:tabs>
        <w:rPr>
          <w:sz w:val="6"/>
          <w:szCs w:val="6"/>
        </w:rPr>
      </w:pPr>
    </w:p>
    <w:p w:rsidR="00D8481A" w:rsidRPr="00257752" w:rsidRDefault="00D8481A" w:rsidP="00257752">
      <w:pPr>
        <w:pStyle w:val="NoSpacing"/>
        <w:tabs>
          <w:tab w:val="left" w:pos="709"/>
        </w:tabs>
        <w:rPr>
          <w:i/>
        </w:rPr>
      </w:pPr>
      <w:r w:rsidRPr="00257752">
        <w:rPr>
          <w:i/>
        </w:rPr>
        <w:t>Aşağıdakilerden hangisi erozyonu engellemek için yapılması gerekenler arasında yer almaz?</w:t>
      </w:r>
    </w:p>
    <w:p w:rsidR="00D8481A" w:rsidRPr="0010426A" w:rsidRDefault="00D8481A" w:rsidP="00D00C7C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</w:p>
    <w:p w:rsidR="00D8481A" w:rsidRPr="00257752" w:rsidRDefault="00D8481A" w:rsidP="00D00C7C">
      <w:pPr>
        <w:pStyle w:val="NoSpacing"/>
        <w:tabs>
          <w:tab w:val="left" w:pos="2694"/>
        </w:tabs>
      </w:pPr>
      <w:r>
        <w:rPr>
          <w:b/>
        </w:rPr>
        <w:t>A)</w:t>
      </w:r>
      <w:r w:rsidRPr="00960987">
        <w:rPr>
          <w:noProof/>
        </w:rPr>
        <w:t xml:space="preserve"> </w:t>
      </w:r>
      <w:r>
        <w:t>Barajlar yapmak</w:t>
      </w:r>
    </w:p>
    <w:p w:rsidR="00D8481A" w:rsidRDefault="00D8481A" w:rsidP="00D00C7C">
      <w:pPr>
        <w:pStyle w:val="NoSpacing"/>
        <w:tabs>
          <w:tab w:val="left" w:pos="2694"/>
        </w:tabs>
        <w:rPr>
          <w:b/>
        </w:rPr>
      </w:pPr>
      <w:r>
        <w:rPr>
          <w:b/>
        </w:rPr>
        <w:t>B)</w:t>
      </w:r>
      <w:r w:rsidRPr="00960987">
        <w:rPr>
          <w:noProof/>
        </w:rPr>
        <w:t xml:space="preserve"> </w:t>
      </w:r>
      <w:r>
        <w:rPr>
          <w:noProof/>
        </w:rPr>
        <w:t>Eğimli arazilerde zıt yönlü teraslamalar yapmak</w:t>
      </w:r>
    </w:p>
    <w:p w:rsidR="00D8481A" w:rsidRDefault="00D8481A" w:rsidP="00E340E4">
      <w:pPr>
        <w:pStyle w:val="NoSpacing"/>
        <w:tabs>
          <w:tab w:val="left" w:pos="2694"/>
        </w:tabs>
        <w:rPr>
          <w:b/>
        </w:rPr>
      </w:pPr>
      <w:r>
        <w:rPr>
          <w:b/>
        </w:rPr>
        <w:t>C)</w:t>
      </w:r>
      <w:r w:rsidRPr="00960987">
        <w:rPr>
          <w:noProof/>
        </w:rPr>
        <w:t xml:space="preserve"> </w:t>
      </w:r>
      <w:r>
        <w:rPr>
          <w:noProof/>
        </w:rPr>
        <w:t>Ağaçlandırma faaliyetlerini arttırmak</w:t>
      </w:r>
      <w:r>
        <w:rPr>
          <w:b/>
        </w:rPr>
        <w:tab/>
      </w:r>
    </w:p>
    <w:p w:rsidR="00D8481A" w:rsidRDefault="00D8481A" w:rsidP="00E340E4">
      <w:pPr>
        <w:pStyle w:val="NoSpacing"/>
        <w:tabs>
          <w:tab w:val="left" w:pos="2694"/>
        </w:tabs>
      </w:pPr>
      <w:r>
        <w:rPr>
          <w:b/>
        </w:rPr>
        <w:t>D)</w:t>
      </w:r>
      <w:r w:rsidRPr="00960987">
        <w:rPr>
          <w:noProof/>
        </w:rPr>
        <w:t xml:space="preserve"> </w:t>
      </w:r>
      <w:r>
        <w:rPr>
          <w:noProof/>
        </w:rPr>
        <w:t>Akarsu kenarlarına ev yapmak</w:t>
      </w:r>
    </w:p>
    <w:p w:rsidR="00D8481A" w:rsidRPr="00D00C7C" w:rsidRDefault="00D8481A" w:rsidP="00D00C7C">
      <w:pPr>
        <w:pStyle w:val="NoSpacing"/>
        <w:tabs>
          <w:tab w:val="left" w:pos="709"/>
        </w:tabs>
      </w:pPr>
    </w:p>
    <w:p w:rsidR="00D8481A" w:rsidRDefault="00D8481A" w:rsidP="00C33C01">
      <w:pPr>
        <w:pStyle w:val="NoSpacing"/>
        <w:tabs>
          <w:tab w:val="left" w:pos="284"/>
          <w:tab w:val="left" w:pos="851"/>
          <w:tab w:val="left" w:pos="3119"/>
        </w:tabs>
        <w:rPr>
          <w:b/>
          <w:i/>
        </w:rPr>
      </w:pPr>
      <w:r w:rsidRPr="006A6095">
        <w:rPr>
          <w:b/>
          <w:bdr w:val="single" w:sz="4" w:space="0" w:color="auto"/>
          <w:shd w:val="clear" w:color="auto" w:fill="FDE9D9"/>
        </w:rPr>
        <w:t>5</w:t>
      </w:r>
      <w:r w:rsidRPr="006A6095">
        <w:rPr>
          <w:bdr w:val="single" w:sz="4" w:space="0" w:color="auto"/>
          <w:shd w:val="clear" w:color="auto" w:fill="FDE9D9"/>
        </w:rPr>
        <w:t>.</w:t>
      </w:r>
      <w:r>
        <w:rPr>
          <w:b/>
          <w:i/>
        </w:rPr>
        <w:t xml:space="preserve">  </w:t>
      </w:r>
      <w:r>
        <w:rPr>
          <w:b/>
          <w:i/>
        </w:rPr>
        <w:tab/>
        <w:t>I. Toprak</w:t>
      </w:r>
      <w:r>
        <w:rPr>
          <w:b/>
          <w:i/>
        </w:rPr>
        <w:tab/>
        <w:t>II. Su</w:t>
      </w:r>
    </w:p>
    <w:p w:rsidR="00D8481A" w:rsidRDefault="00D8481A" w:rsidP="00C33C01">
      <w:pPr>
        <w:pStyle w:val="NoSpacing"/>
        <w:tabs>
          <w:tab w:val="left" w:pos="851"/>
          <w:tab w:val="left" w:pos="3119"/>
        </w:tabs>
        <w:rPr>
          <w:b/>
          <w:i/>
        </w:rPr>
      </w:pPr>
      <w:r>
        <w:rPr>
          <w:b/>
          <w:i/>
        </w:rPr>
        <w:tab/>
        <w:t>III. İnsan</w:t>
      </w:r>
      <w:r>
        <w:rPr>
          <w:b/>
          <w:i/>
        </w:rPr>
        <w:tab/>
        <w:t>IV. Yağmur</w:t>
      </w:r>
    </w:p>
    <w:p w:rsidR="00D8481A" w:rsidRDefault="00D8481A" w:rsidP="00C33C01">
      <w:pPr>
        <w:pStyle w:val="NoSpacing"/>
        <w:tabs>
          <w:tab w:val="left" w:pos="851"/>
          <w:tab w:val="left" w:pos="3119"/>
        </w:tabs>
        <w:rPr>
          <w:rFonts w:cs="Calibri"/>
          <w:i/>
        </w:rPr>
      </w:pPr>
      <w:r>
        <w:t xml:space="preserve">Yukarıda verilenlerden hangisi doğal unsurların oluşmasında bir etkiye sahip </w:t>
      </w:r>
      <w:r w:rsidRPr="00C33C01">
        <w:rPr>
          <w:u w:val="single"/>
        </w:rPr>
        <w:t>değildir</w:t>
      </w:r>
      <w:r>
        <w:t>?</w:t>
      </w:r>
      <w:r w:rsidRPr="0098246A">
        <w:rPr>
          <w:rFonts w:cs="Calibri"/>
          <w:i/>
        </w:rPr>
        <w:t xml:space="preserve"> </w:t>
      </w:r>
    </w:p>
    <w:p w:rsidR="00D8481A" w:rsidRPr="0010426A" w:rsidRDefault="00D8481A" w:rsidP="0098246A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</w:p>
    <w:p w:rsidR="00D8481A" w:rsidRDefault="00D8481A" w:rsidP="000D4DE8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I</w:t>
      </w:r>
      <w:r>
        <w:rPr>
          <w:b/>
        </w:rPr>
        <w:tab/>
      </w:r>
      <w:r w:rsidRPr="0001443B">
        <w:rPr>
          <w:b/>
        </w:rPr>
        <w:t xml:space="preserve">B) </w:t>
      </w:r>
      <w:r>
        <w:rPr>
          <w:b/>
        </w:rPr>
        <w:t xml:space="preserve"> </w:t>
      </w:r>
      <w:r>
        <w:t>II</w:t>
      </w:r>
      <w:r>
        <w:tab/>
      </w: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III</w:t>
      </w:r>
      <w:r w:rsidRPr="0001443B">
        <w:rPr>
          <w:b/>
        </w:rPr>
        <w:tab/>
        <w:t xml:space="preserve">D) </w:t>
      </w:r>
      <w:r>
        <w:rPr>
          <w:b/>
        </w:rPr>
        <w:t xml:space="preserve"> </w:t>
      </w:r>
      <w:r>
        <w:t>IV</w:t>
      </w:r>
    </w:p>
    <w:p w:rsidR="00D8481A" w:rsidRDefault="00D8481A" w:rsidP="0098246A">
      <w:pPr>
        <w:pStyle w:val="NoSpacing"/>
        <w:tabs>
          <w:tab w:val="left" w:pos="284"/>
          <w:tab w:val="left" w:pos="2694"/>
        </w:tabs>
      </w:pPr>
    </w:p>
    <w:p w:rsidR="00D8481A" w:rsidRDefault="00D8481A" w:rsidP="003A035D">
      <w:pPr>
        <w:pStyle w:val="NoSpacing"/>
        <w:tabs>
          <w:tab w:val="left" w:pos="284"/>
          <w:tab w:val="left" w:pos="2694"/>
        </w:tabs>
      </w:pPr>
      <w:r w:rsidRPr="006A6095">
        <w:rPr>
          <w:b/>
          <w:bdr w:val="single" w:sz="4" w:space="0" w:color="auto"/>
          <w:shd w:val="clear" w:color="auto" w:fill="FDE9D9"/>
        </w:rPr>
        <w:t>6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Aşağıdaki mesleklerden hangisi barınma ihtiyacının giderilmesini sağlar?</w:t>
      </w:r>
    </w:p>
    <w:p w:rsidR="00D8481A" w:rsidRPr="00A8012B" w:rsidRDefault="00D8481A" w:rsidP="004B5EBB">
      <w:pPr>
        <w:pStyle w:val="NoSpacing"/>
        <w:tabs>
          <w:tab w:val="left" w:pos="284"/>
        </w:tabs>
        <w:rPr>
          <w:sz w:val="6"/>
          <w:szCs w:val="6"/>
        </w:rPr>
      </w:pPr>
    </w:p>
    <w:p w:rsidR="00D8481A" w:rsidRDefault="00D8481A" w:rsidP="00C33C01">
      <w:pPr>
        <w:pStyle w:val="NoSpacing"/>
        <w:tabs>
          <w:tab w:val="left" w:pos="2835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rPr>
          <w:rFonts w:cs="Calibri"/>
          <w:color w:val="000000"/>
        </w:rPr>
        <w:t>çilingirlik</w:t>
      </w:r>
      <w:r w:rsidRPr="0001443B">
        <w:rPr>
          <w:b/>
        </w:rPr>
        <w:tab/>
        <w:t xml:space="preserve">B) </w:t>
      </w:r>
      <w:r>
        <w:rPr>
          <w:b/>
        </w:rPr>
        <w:t xml:space="preserve"> </w:t>
      </w:r>
      <w:r>
        <w:rPr>
          <w:rFonts w:cs="Calibri"/>
          <w:color w:val="000000"/>
        </w:rPr>
        <w:t>fırıncılık</w:t>
      </w:r>
      <w:r>
        <w:tab/>
      </w:r>
    </w:p>
    <w:p w:rsidR="00D8481A" w:rsidRPr="0092311F" w:rsidRDefault="00D8481A" w:rsidP="00C33C01">
      <w:pPr>
        <w:pStyle w:val="NoSpacing"/>
        <w:tabs>
          <w:tab w:val="left" w:pos="2835"/>
        </w:tabs>
      </w:pPr>
      <w:r w:rsidRPr="0001443B">
        <w:rPr>
          <w:b/>
        </w:rPr>
        <w:t>C)</w:t>
      </w:r>
      <w:r>
        <w:rPr>
          <w:b/>
        </w:rPr>
        <w:t xml:space="preserve">  </w:t>
      </w:r>
      <w:r>
        <w:rPr>
          <w:rFonts w:cs="Calibri"/>
          <w:color w:val="000000"/>
        </w:rPr>
        <w:t>öğretmenlik</w:t>
      </w:r>
      <w:r w:rsidRPr="0001443B">
        <w:tab/>
      </w: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rPr>
          <w:rFonts w:cs="Calibri"/>
          <w:color w:val="000000"/>
        </w:rPr>
        <w:t>mimarlık</w:t>
      </w:r>
    </w:p>
    <w:p w:rsidR="00D8481A" w:rsidRPr="0001443B" w:rsidRDefault="00D8481A" w:rsidP="0092311F">
      <w:pPr>
        <w:pStyle w:val="NoSpacing"/>
        <w:tabs>
          <w:tab w:val="left" w:pos="284"/>
        </w:tabs>
        <w:rPr>
          <w:b/>
          <w:bdr w:val="single" w:sz="4" w:space="0" w:color="auto"/>
          <w:shd w:val="clear" w:color="auto" w:fill="FBD4B4"/>
        </w:rPr>
      </w:pPr>
      <w:r>
        <w:rPr>
          <w:noProof/>
          <w:lang w:eastAsia="tr-TR"/>
        </w:rPr>
        <w:pict>
          <v:shape id="_x0000_s1037" type="#_x0000_t75" style="position:absolute;margin-left:228.1pt;margin-top:-22.95pt;width:25.5pt;height:33pt;z-index:251634176;visibility:visible">
            <v:imagedata r:id="rId5" o:title=""/>
          </v:shape>
        </w:pict>
      </w:r>
    </w:p>
    <w:p w:rsidR="00D8481A" w:rsidRDefault="00D8481A" w:rsidP="008949CF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  <w:r>
        <w:rPr>
          <w:noProof/>
          <w:lang w:eastAsia="tr-TR"/>
        </w:rPr>
        <w:pict>
          <v:shape id="Resim 5" o:spid="_x0000_s1038" type="#_x0000_t75" style="position:absolute;margin-left:19.35pt;margin-top:8.4pt;width:117pt;height:47pt;z-index:-251664896;visibility:visible" wrapcoords="-138 0 -138 21257 21600 21257 21600 0 -138 0">
            <v:imagedata r:id="rId12" o:title=""/>
            <w10:wrap type="tight"/>
          </v:shape>
        </w:pict>
      </w:r>
    </w:p>
    <w:p w:rsidR="00D8481A" w:rsidRDefault="00D8481A" w:rsidP="005F3C07">
      <w:pPr>
        <w:pStyle w:val="NoSpacing"/>
        <w:tabs>
          <w:tab w:val="left" w:pos="709"/>
        </w:tabs>
      </w:pPr>
      <w:r>
        <w:rPr>
          <w:b/>
          <w:bdr w:val="single" w:sz="4" w:space="0" w:color="auto"/>
          <w:shd w:val="clear" w:color="auto" w:fill="FDE9D9"/>
        </w:rPr>
        <w:t>7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 Verilenlerden üçlü bir grup oluşturulduğunda hangisi dışarıda kalır?</w:t>
      </w:r>
    </w:p>
    <w:p w:rsidR="00D8481A" w:rsidRPr="0010426A" w:rsidRDefault="00D8481A" w:rsidP="005F3C07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</w:p>
    <w:p w:rsidR="00D8481A" w:rsidRDefault="00D8481A" w:rsidP="005F3C07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 w:rsidRPr="00E02358">
        <w:t>IV</w:t>
      </w:r>
      <w:r>
        <w:rPr>
          <w:b/>
        </w:rPr>
        <w:tab/>
      </w:r>
      <w:r w:rsidRPr="0001443B">
        <w:rPr>
          <w:b/>
        </w:rPr>
        <w:t xml:space="preserve">B) </w:t>
      </w:r>
      <w:r>
        <w:rPr>
          <w:b/>
        </w:rPr>
        <w:t xml:space="preserve"> </w:t>
      </w:r>
      <w:r>
        <w:t>III</w:t>
      </w:r>
      <w:r>
        <w:tab/>
      </w: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II</w:t>
      </w:r>
      <w:r w:rsidRPr="0001443B">
        <w:rPr>
          <w:b/>
        </w:rPr>
        <w:tab/>
        <w:t xml:space="preserve">D) </w:t>
      </w:r>
      <w:r>
        <w:rPr>
          <w:b/>
        </w:rPr>
        <w:t xml:space="preserve"> </w:t>
      </w:r>
      <w:r>
        <w:t>I</w:t>
      </w:r>
    </w:p>
    <w:p w:rsidR="00D8481A" w:rsidRPr="00544B1F" w:rsidRDefault="00D8481A" w:rsidP="00544B1F">
      <w:pPr>
        <w:pStyle w:val="NoSpacing"/>
        <w:tabs>
          <w:tab w:val="left" w:pos="1418"/>
          <w:tab w:val="left" w:pos="2694"/>
          <w:tab w:val="left" w:pos="3969"/>
        </w:tabs>
        <w:rPr>
          <w:b/>
        </w:rPr>
      </w:pPr>
    </w:p>
    <w:p w:rsidR="00D8481A" w:rsidRDefault="00D8481A" w:rsidP="00AC1639">
      <w:pPr>
        <w:pStyle w:val="NoSpacing"/>
        <w:tabs>
          <w:tab w:val="left" w:pos="284"/>
        </w:tabs>
      </w:pPr>
      <w:r>
        <w:rPr>
          <w:noProof/>
          <w:lang w:eastAsia="tr-TR"/>
        </w:rPr>
        <w:pict>
          <v:rect id="_x0000_s1039" style="position:absolute;margin-left:30.55pt;margin-top:.7pt;width:190.8pt;height:90pt;z-index:251638272" stroked="f">
            <v:textbox style="mso-next-textbox:#_x0000_s1039">
              <w:txbxContent>
                <w:tbl>
                  <w:tblPr>
                    <w:tblW w:w="365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526"/>
                    <w:gridCol w:w="695"/>
                    <w:gridCol w:w="1431"/>
                  </w:tblGrid>
                  <w:tr w:rsidR="00D8481A" w:rsidRPr="0057404F" w:rsidTr="00B276EF">
                    <w:trPr>
                      <w:trHeight w:val="332"/>
                    </w:trPr>
                    <w:tc>
                      <w:tcPr>
                        <w:tcW w:w="1526" w:type="dxa"/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B276EF">
                          <w:rPr>
                            <w:rFonts w:ascii="Arial Narrow" w:hAnsi="Arial Narrow"/>
                          </w:rPr>
                          <w:t>DOĞAL UNSURLAR</w:t>
                        </w:r>
                      </w:p>
                    </w:tc>
                    <w:tc>
                      <w:tcPr>
                        <w:tcW w:w="695" w:type="dxa"/>
                        <w:tcBorders>
                          <w:bottom w:val="nil"/>
                        </w:tcBorders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1431" w:type="dxa"/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B276EF">
                          <w:rPr>
                            <w:rFonts w:ascii="Arial Narrow" w:hAnsi="Arial Narrow"/>
                          </w:rPr>
                          <w:t>BEŞERİ UNSURLAR</w:t>
                        </w:r>
                      </w:p>
                    </w:tc>
                  </w:tr>
                  <w:tr w:rsidR="00D8481A" w:rsidRPr="0057404F" w:rsidTr="00B276EF">
                    <w:trPr>
                      <w:trHeight w:val="278"/>
                    </w:trPr>
                    <w:tc>
                      <w:tcPr>
                        <w:tcW w:w="1526" w:type="dxa"/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B276EF">
                          <w:rPr>
                            <w:rFonts w:ascii="Arial Narrow" w:hAnsi="Arial Narrow"/>
                          </w:rPr>
                          <w:t>okyanus</w:t>
                        </w:r>
                      </w:p>
                    </w:tc>
                    <w:tc>
                      <w:tcPr>
                        <w:tcW w:w="695" w:type="dxa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1431" w:type="dxa"/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B276EF">
                          <w:rPr>
                            <w:rFonts w:ascii="Arial Narrow" w:hAnsi="Arial Narrow"/>
                          </w:rPr>
                          <w:t>fabrika</w:t>
                        </w:r>
                      </w:p>
                    </w:tc>
                  </w:tr>
                  <w:tr w:rsidR="00D8481A" w:rsidRPr="0057404F" w:rsidTr="00B276EF">
                    <w:trPr>
                      <w:trHeight w:val="265"/>
                    </w:trPr>
                    <w:tc>
                      <w:tcPr>
                        <w:tcW w:w="1526" w:type="dxa"/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B276EF">
                          <w:rPr>
                            <w:rFonts w:ascii="Arial Narrow" w:hAnsi="Arial Narrow"/>
                          </w:rPr>
                          <w:t>dağ</w:t>
                        </w:r>
                      </w:p>
                    </w:tc>
                    <w:tc>
                      <w:tcPr>
                        <w:tcW w:w="695" w:type="dxa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1431" w:type="dxa"/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B276EF">
                          <w:rPr>
                            <w:rFonts w:ascii="Arial Narrow" w:hAnsi="Arial Narrow"/>
                          </w:rPr>
                          <w:t>köprü</w:t>
                        </w:r>
                      </w:p>
                    </w:tc>
                  </w:tr>
                  <w:tr w:rsidR="00D8481A" w:rsidRPr="0057404F" w:rsidTr="00B276EF">
                    <w:trPr>
                      <w:trHeight w:val="265"/>
                    </w:trPr>
                    <w:tc>
                      <w:tcPr>
                        <w:tcW w:w="1526" w:type="dxa"/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B276EF">
                          <w:rPr>
                            <w:rFonts w:ascii="Arial Narrow" w:hAnsi="Arial Narrow"/>
                          </w:rPr>
                          <w:t>orman</w:t>
                        </w:r>
                      </w:p>
                    </w:tc>
                    <w:tc>
                      <w:tcPr>
                        <w:tcW w:w="695" w:type="dxa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1431" w:type="dxa"/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B276EF">
                          <w:rPr>
                            <w:rFonts w:ascii="Arial Narrow" w:hAnsi="Arial Narrow"/>
                          </w:rPr>
                          <w:t>ırmak</w:t>
                        </w:r>
                      </w:p>
                    </w:tc>
                  </w:tr>
                  <w:tr w:rsidR="00D8481A" w:rsidRPr="0057404F" w:rsidTr="00B276EF">
                    <w:trPr>
                      <w:trHeight w:val="265"/>
                    </w:trPr>
                    <w:tc>
                      <w:tcPr>
                        <w:tcW w:w="1526" w:type="dxa"/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B276EF">
                          <w:rPr>
                            <w:rFonts w:ascii="Arial Narrow" w:hAnsi="Arial Narrow"/>
                          </w:rPr>
                          <w:t>şehir meydanı</w:t>
                        </w:r>
                      </w:p>
                    </w:tc>
                    <w:tc>
                      <w:tcPr>
                        <w:tcW w:w="695" w:type="dxa"/>
                        <w:tcBorders>
                          <w:top w:val="nil"/>
                        </w:tcBorders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1431" w:type="dxa"/>
                        <w:vAlign w:val="center"/>
                      </w:tcPr>
                      <w:p w:rsidR="00D8481A" w:rsidRPr="00B276EF" w:rsidRDefault="00D8481A" w:rsidP="00B276EF">
                        <w:pPr>
                          <w:pStyle w:val="NoSpacing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B276EF">
                          <w:rPr>
                            <w:rFonts w:ascii="Arial Narrow" w:hAnsi="Arial Narrow"/>
                          </w:rPr>
                          <w:t>yollar</w:t>
                        </w:r>
                      </w:p>
                    </w:tc>
                  </w:tr>
                </w:tbl>
                <w:p w:rsidR="00D8481A" w:rsidRPr="00FC5045" w:rsidRDefault="00D8481A" w:rsidP="0057404F">
                  <w:pPr>
                    <w:pStyle w:val="Heading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b/>
          <w:bdr w:val="single" w:sz="4" w:space="0" w:color="auto"/>
          <w:shd w:val="clear" w:color="auto" w:fill="FDE9D9"/>
        </w:rPr>
        <w:t>8</w:t>
      </w:r>
      <w:r w:rsidRPr="006A6095">
        <w:rPr>
          <w:bdr w:val="single" w:sz="4" w:space="0" w:color="auto"/>
          <w:shd w:val="clear" w:color="auto" w:fill="FDE9D9"/>
        </w:rPr>
        <w:t>.</w:t>
      </w:r>
    </w:p>
    <w:p w:rsidR="00D8481A" w:rsidRDefault="00D8481A" w:rsidP="00C1253C">
      <w:pPr>
        <w:pStyle w:val="NoSpacing"/>
        <w:tabs>
          <w:tab w:val="left" w:pos="284"/>
        </w:tabs>
      </w:pPr>
    </w:p>
    <w:p w:rsidR="00D8481A" w:rsidRDefault="00D8481A" w:rsidP="00C1253C">
      <w:pPr>
        <w:pStyle w:val="NoSpacing"/>
        <w:tabs>
          <w:tab w:val="left" w:pos="284"/>
        </w:tabs>
      </w:pPr>
    </w:p>
    <w:p w:rsidR="00D8481A" w:rsidRDefault="00D8481A" w:rsidP="00C1253C">
      <w:pPr>
        <w:pStyle w:val="NoSpacing"/>
        <w:tabs>
          <w:tab w:val="left" w:pos="284"/>
        </w:tabs>
      </w:pPr>
    </w:p>
    <w:p w:rsidR="00D8481A" w:rsidRDefault="00D8481A" w:rsidP="00C1253C">
      <w:pPr>
        <w:pStyle w:val="NoSpacing"/>
        <w:tabs>
          <w:tab w:val="left" w:pos="284"/>
        </w:tabs>
      </w:pPr>
    </w:p>
    <w:p w:rsidR="00D8481A" w:rsidRDefault="00D8481A" w:rsidP="008B76E6">
      <w:pPr>
        <w:pStyle w:val="NoSpacing"/>
        <w:tabs>
          <w:tab w:val="left" w:pos="2694"/>
        </w:tabs>
        <w:rPr>
          <w:rFonts w:cs="Calibri"/>
        </w:rPr>
      </w:pPr>
    </w:p>
    <w:p w:rsidR="00D8481A" w:rsidRDefault="00D8481A" w:rsidP="008B76E6">
      <w:pPr>
        <w:pStyle w:val="NoSpacing"/>
        <w:tabs>
          <w:tab w:val="left" w:pos="2694"/>
        </w:tabs>
        <w:rPr>
          <w:rFonts w:cs="Calibri"/>
        </w:rPr>
      </w:pPr>
    </w:p>
    <w:p w:rsidR="00D8481A" w:rsidRDefault="00D8481A" w:rsidP="008B76E6">
      <w:pPr>
        <w:pStyle w:val="NoSpacing"/>
        <w:tabs>
          <w:tab w:val="left" w:pos="2694"/>
        </w:tabs>
      </w:pPr>
      <w:r>
        <w:rPr>
          <w:rFonts w:cs="Calibri"/>
        </w:rPr>
        <w:t>Aylin, doğal ve beşeri unsurları içeren bir tablo yapmıştır. Bu tabloda sadece yanlış yapılanlar boyanırsa son şekil nasıl olur</w:t>
      </w:r>
      <w:r w:rsidRPr="00C1253C">
        <w:rPr>
          <w:rFonts w:cs="Calibri"/>
        </w:rPr>
        <w:t>?</w:t>
      </w:r>
      <w:r w:rsidRPr="008B76E6">
        <w:t xml:space="preserve"> </w:t>
      </w:r>
    </w:p>
    <w:p w:rsidR="00D8481A" w:rsidRPr="0010426A" w:rsidRDefault="00D8481A" w:rsidP="008B76E6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  <w:r>
        <w:rPr>
          <w:noProof/>
          <w:lang w:eastAsia="tr-TR"/>
        </w:rPr>
        <w:pict>
          <v:shape id="Resim 11" o:spid="_x0000_s1040" type="#_x0000_t75" style="position:absolute;margin-left:14.35pt;margin-top:1.4pt;width:86pt;height:38.45pt;z-index:-251663872;visibility:visible">
            <v:imagedata r:id="rId13" o:title=""/>
          </v:shape>
        </w:pict>
      </w:r>
    </w:p>
    <w:p w:rsidR="00D8481A" w:rsidRDefault="00D8481A" w:rsidP="008B76E6">
      <w:pPr>
        <w:pStyle w:val="NoSpacing"/>
        <w:tabs>
          <w:tab w:val="left" w:pos="2694"/>
        </w:tabs>
        <w:rPr>
          <w:b/>
        </w:rPr>
      </w:pPr>
      <w:r>
        <w:rPr>
          <w:noProof/>
          <w:lang w:eastAsia="tr-TR"/>
        </w:rPr>
        <w:pict>
          <v:shape id="Resim 24" o:spid="_x0000_s1041" type="#_x0000_t75" style="position:absolute;margin-left:147.85pt;margin-top:.25pt;width:84.5pt;height:36pt;z-index:-251662848;visibility:visible">
            <v:imagedata r:id="rId14" o:title=""/>
          </v:shape>
        </w:pict>
      </w:r>
      <w:r>
        <w:rPr>
          <w:b/>
        </w:rPr>
        <w:t>A)</w:t>
      </w:r>
      <w:r w:rsidRPr="00960987">
        <w:rPr>
          <w:noProof/>
        </w:rPr>
        <w:t xml:space="preserve"> </w:t>
      </w:r>
      <w:r>
        <w:rPr>
          <w:b/>
        </w:rPr>
        <w:tab/>
        <w:t>B)</w:t>
      </w:r>
      <w:r w:rsidRPr="00960987">
        <w:rPr>
          <w:noProof/>
        </w:rPr>
        <w:t xml:space="preserve"> </w:t>
      </w:r>
    </w:p>
    <w:p w:rsidR="00D8481A" w:rsidRDefault="00D8481A" w:rsidP="008B76E6">
      <w:pPr>
        <w:pStyle w:val="NoSpacing"/>
        <w:tabs>
          <w:tab w:val="left" w:pos="2694"/>
        </w:tabs>
      </w:pPr>
    </w:p>
    <w:p w:rsidR="00D8481A" w:rsidRDefault="00D8481A" w:rsidP="008B76E6">
      <w:pPr>
        <w:pStyle w:val="NoSpacing"/>
        <w:tabs>
          <w:tab w:val="left" w:pos="2694"/>
        </w:tabs>
      </w:pPr>
    </w:p>
    <w:p w:rsidR="00D8481A" w:rsidRPr="0001443B" w:rsidRDefault="00D8481A" w:rsidP="008B76E6">
      <w:pPr>
        <w:pStyle w:val="NoSpacing"/>
        <w:tabs>
          <w:tab w:val="left" w:pos="2694"/>
        </w:tabs>
      </w:pPr>
      <w:r>
        <w:rPr>
          <w:noProof/>
          <w:lang w:eastAsia="tr-TR"/>
        </w:rPr>
        <w:pict>
          <v:shape id="Resim 29" o:spid="_x0000_s1042" type="#_x0000_t75" style="position:absolute;margin-left:148.85pt;margin-top:4.45pt;width:83.5pt;height:36pt;z-index:-251660800;visibility:visible">
            <v:imagedata r:id="rId15" o:title=""/>
          </v:shape>
        </w:pict>
      </w:r>
      <w:r>
        <w:rPr>
          <w:noProof/>
          <w:lang w:eastAsia="tr-TR"/>
        </w:rPr>
        <w:pict>
          <v:shape id="Resim 26" o:spid="_x0000_s1043" type="#_x0000_t75" style="position:absolute;margin-left:16.85pt;margin-top:4.45pt;width:83.5pt;height:36pt;z-index:-251661824;visibility:visible">
            <v:imagedata r:id="rId16" o:title=""/>
          </v:shape>
        </w:pict>
      </w:r>
    </w:p>
    <w:p w:rsidR="00D8481A" w:rsidRDefault="00D8481A" w:rsidP="008B76E6">
      <w:pPr>
        <w:pStyle w:val="NoSpacing"/>
        <w:tabs>
          <w:tab w:val="left" w:pos="2694"/>
        </w:tabs>
      </w:pPr>
      <w:r>
        <w:rPr>
          <w:b/>
        </w:rPr>
        <w:t>C)</w:t>
      </w:r>
      <w:r w:rsidRPr="00960987">
        <w:rPr>
          <w:noProof/>
        </w:rPr>
        <w:t xml:space="preserve"> </w:t>
      </w:r>
      <w:r>
        <w:rPr>
          <w:b/>
        </w:rPr>
        <w:tab/>
        <w:t>D)</w:t>
      </w:r>
      <w:r w:rsidRPr="00960987">
        <w:rPr>
          <w:noProof/>
        </w:rPr>
        <w:t xml:space="preserve"> </w:t>
      </w:r>
    </w:p>
    <w:p w:rsidR="00D8481A" w:rsidRDefault="00D8481A" w:rsidP="004441BF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</w:p>
    <w:p w:rsidR="00D8481A" w:rsidRPr="00D42CCD" w:rsidRDefault="00D8481A" w:rsidP="00D42CCD">
      <w:pPr>
        <w:pStyle w:val="NoSpacing"/>
        <w:tabs>
          <w:tab w:val="left" w:pos="284"/>
          <w:tab w:val="left" w:pos="1843"/>
          <w:tab w:val="left" w:pos="3402"/>
        </w:tabs>
        <w:rPr>
          <w:bdr w:val="single" w:sz="4" w:space="0" w:color="auto"/>
          <w:shd w:val="clear" w:color="auto" w:fill="FDE9D9"/>
        </w:rPr>
      </w:pPr>
    </w:p>
    <w:p w:rsidR="00D8481A" w:rsidRDefault="00D8481A" w:rsidP="00EE0F65">
      <w:pPr>
        <w:pStyle w:val="NoSpacing"/>
        <w:tabs>
          <w:tab w:val="left" w:pos="284"/>
          <w:tab w:val="left" w:pos="2694"/>
          <w:tab w:val="left" w:pos="3402"/>
        </w:tabs>
        <w:rPr>
          <w:b/>
        </w:rPr>
      </w:pPr>
      <w:r>
        <w:rPr>
          <w:b/>
          <w:bdr w:val="single" w:sz="4" w:space="0" w:color="auto"/>
          <w:shd w:val="clear" w:color="auto" w:fill="FDE9D9"/>
        </w:rPr>
        <w:t>9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Aşağıdaki bilgilerden hangisi </w:t>
      </w:r>
      <w:r w:rsidRPr="006C5185">
        <w:rPr>
          <w:u w:val="single"/>
        </w:rPr>
        <w:t>yanlıştır</w:t>
      </w:r>
      <w:r>
        <w:t>?</w:t>
      </w:r>
    </w:p>
    <w:p w:rsidR="00D8481A" w:rsidRPr="00EE0F65" w:rsidRDefault="00D8481A" w:rsidP="00EE0F65">
      <w:pPr>
        <w:pStyle w:val="NoSpacing"/>
        <w:tabs>
          <w:tab w:val="left" w:pos="284"/>
          <w:tab w:val="left" w:pos="2694"/>
          <w:tab w:val="left" w:pos="3402"/>
        </w:tabs>
        <w:rPr>
          <w:b/>
          <w:sz w:val="6"/>
          <w:szCs w:val="6"/>
        </w:rPr>
      </w:pPr>
    </w:p>
    <w:p w:rsidR="00D8481A" w:rsidRDefault="00D8481A" w:rsidP="00EE0F65">
      <w:pPr>
        <w:pStyle w:val="NoSpacing"/>
        <w:tabs>
          <w:tab w:val="left" w:pos="284"/>
          <w:tab w:val="left" w:pos="2694"/>
          <w:tab w:val="left" w:pos="3402"/>
        </w:tabs>
        <w:rPr>
          <w:b/>
        </w:rPr>
      </w:pPr>
      <w:r>
        <w:rPr>
          <w:b/>
        </w:rPr>
        <w:t xml:space="preserve">A)  </w:t>
      </w:r>
      <w:r>
        <w:t>Tüm insanların temel ihtiyaçları aynıdır.</w:t>
      </w:r>
    </w:p>
    <w:p w:rsidR="00D8481A" w:rsidRDefault="00D8481A" w:rsidP="00EE0F65">
      <w:pPr>
        <w:pStyle w:val="NoSpacing"/>
        <w:tabs>
          <w:tab w:val="left" w:pos="284"/>
          <w:tab w:val="left" w:pos="2694"/>
          <w:tab w:val="left" w:pos="3402"/>
        </w:tabs>
      </w:pPr>
      <w:r w:rsidRPr="0001443B">
        <w:rPr>
          <w:b/>
        </w:rPr>
        <w:t>B)</w:t>
      </w:r>
      <w:r>
        <w:rPr>
          <w:b/>
        </w:rPr>
        <w:t xml:space="preserve">  </w:t>
      </w:r>
      <w:r>
        <w:t>İhtiyaçlar da istekler gibi farklılıklar gösterebilir.</w:t>
      </w:r>
    </w:p>
    <w:p w:rsidR="00D8481A" w:rsidRDefault="00D8481A" w:rsidP="00EE0F65">
      <w:pPr>
        <w:pStyle w:val="NoSpacing"/>
        <w:tabs>
          <w:tab w:val="left" w:pos="284"/>
          <w:tab w:val="left" w:pos="2694"/>
          <w:tab w:val="left" w:pos="3402"/>
        </w:tabs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İstekler ve ihtiyaçlar birbirine karıştırılmamalıdır.</w:t>
      </w:r>
    </w:p>
    <w:p w:rsidR="00D8481A" w:rsidRDefault="00D8481A" w:rsidP="00EE0F65">
      <w:pPr>
        <w:pStyle w:val="NoSpacing"/>
        <w:tabs>
          <w:tab w:val="left" w:pos="284"/>
          <w:tab w:val="left" w:pos="2694"/>
          <w:tab w:val="left" w:pos="3402"/>
        </w:tabs>
      </w:pPr>
      <w:r w:rsidRPr="0001443B">
        <w:rPr>
          <w:b/>
        </w:rPr>
        <w:t>D)</w:t>
      </w:r>
      <w:r>
        <w:rPr>
          <w:b/>
        </w:rPr>
        <w:t xml:space="preserve">  </w:t>
      </w:r>
      <w:r>
        <w:t>Çantası olan bir öğrencinin rengini beğenmeyip yeni bir çanta alması ihtiyaçtır.</w:t>
      </w:r>
    </w:p>
    <w:p w:rsidR="00D8481A" w:rsidRPr="0001443B" w:rsidRDefault="00D8481A" w:rsidP="008949CF">
      <w:pPr>
        <w:pStyle w:val="NoSpacing"/>
        <w:tabs>
          <w:tab w:val="left" w:pos="284"/>
        </w:tabs>
        <w:rPr>
          <w:b/>
          <w:bdr w:val="single" w:sz="4" w:space="0" w:color="auto"/>
          <w:shd w:val="clear" w:color="auto" w:fill="FBD4B4"/>
        </w:rPr>
      </w:pPr>
    </w:p>
    <w:p w:rsidR="00D8481A" w:rsidRDefault="00D8481A" w:rsidP="000F131D">
      <w:pPr>
        <w:pStyle w:val="NoSpacing"/>
        <w:tabs>
          <w:tab w:val="left" w:pos="2694"/>
        </w:tabs>
      </w:pPr>
      <w:r>
        <w:rPr>
          <w:noProof/>
          <w:lang w:eastAsia="tr-TR"/>
        </w:rPr>
        <w:pict>
          <v:shape id="Resim 35" o:spid="_x0000_s1044" type="#_x0000_t75" style="position:absolute;margin-left:147.85pt;margin-top:31.1pt;width:67.5pt;height:42.25pt;z-index:-251658752;visibility:visible">
            <v:imagedata r:id="rId17" o:title=""/>
          </v:shape>
        </w:pict>
      </w:r>
      <w:r>
        <w:rPr>
          <w:b/>
          <w:bdr w:val="single" w:sz="4" w:space="0" w:color="auto"/>
          <w:shd w:val="clear" w:color="auto" w:fill="FDE9D9"/>
        </w:rPr>
        <w:t>10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Aşağıda verilen teknolojik ürünlerden hangisi Kurtuluş Savaşı sırasında iletişime önemli katkı sağlamıştır?</w:t>
      </w:r>
      <w:r w:rsidRPr="00F8183E">
        <w:rPr>
          <w:b/>
        </w:rPr>
        <w:t xml:space="preserve"> </w:t>
      </w:r>
    </w:p>
    <w:p w:rsidR="00D8481A" w:rsidRPr="0010426A" w:rsidRDefault="00D8481A" w:rsidP="000F131D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  <w:r>
        <w:rPr>
          <w:noProof/>
          <w:lang w:eastAsia="tr-TR"/>
        </w:rPr>
        <w:pict>
          <v:shape id="Resim 34" o:spid="_x0000_s1045" type="#_x0000_t75" style="position:absolute;margin-left:14.35pt;margin-top:-.2pt;width:51pt;height:34.85pt;z-index:-251659776;visibility:visible">
            <v:imagedata r:id="rId18" o:title=""/>
          </v:shape>
        </w:pict>
      </w:r>
    </w:p>
    <w:p w:rsidR="00D8481A" w:rsidRDefault="00D8481A" w:rsidP="000F131D">
      <w:pPr>
        <w:pStyle w:val="NoSpacing"/>
        <w:tabs>
          <w:tab w:val="left" w:pos="2694"/>
        </w:tabs>
        <w:rPr>
          <w:b/>
        </w:rPr>
      </w:pPr>
      <w:r>
        <w:rPr>
          <w:b/>
        </w:rPr>
        <w:t>A)</w:t>
      </w:r>
      <w:r w:rsidRPr="00960987">
        <w:rPr>
          <w:noProof/>
        </w:rPr>
        <w:t xml:space="preserve"> </w:t>
      </w:r>
      <w:r>
        <w:rPr>
          <w:b/>
        </w:rPr>
        <w:tab/>
        <w:t>B)</w:t>
      </w:r>
      <w:r w:rsidRPr="00960987">
        <w:rPr>
          <w:noProof/>
        </w:rPr>
        <w:t xml:space="preserve"> </w:t>
      </w:r>
    </w:p>
    <w:p w:rsidR="00D8481A" w:rsidRDefault="00D8481A" w:rsidP="000F131D">
      <w:pPr>
        <w:pStyle w:val="NoSpacing"/>
        <w:tabs>
          <w:tab w:val="left" w:pos="2694"/>
        </w:tabs>
      </w:pPr>
    </w:p>
    <w:p w:rsidR="00D8481A" w:rsidRDefault="00D8481A" w:rsidP="000F131D">
      <w:pPr>
        <w:pStyle w:val="NoSpacing"/>
        <w:tabs>
          <w:tab w:val="left" w:pos="2694"/>
        </w:tabs>
      </w:pPr>
      <w:r>
        <w:rPr>
          <w:noProof/>
          <w:lang w:eastAsia="tr-TR"/>
        </w:rPr>
        <w:pict>
          <v:shape id="Resim 36" o:spid="_x0000_s1046" type="#_x0000_t75" style="position:absolute;margin-left:12.35pt;margin-top:12.3pt;width:48.05pt;height:38.5pt;z-index:-251657728;visibility:visible">
            <v:imagedata r:id="rId19" o:title=""/>
          </v:shape>
        </w:pict>
      </w:r>
      <w:r>
        <w:rPr>
          <w:noProof/>
          <w:lang w:eastAsia="tr-TR"/>
        </w:rPr>
        <w:pict>
          <v:shape id="Resim 37" o:spid="_x0000_s1047" type="#_x0000_t75" style="position:absolute;margin-left:151.35pt;margin-top:12.3pt;width:71.5pt;height:41.05pt;z-index:-251656704;visibility:visible">
            <v:imagedata r:id="rId20" o:title=""/>
          </v:shape>
        </w:pict>
      </w:r>
    </w:p>
    <w:p w:rsidR="00D8481A" w:rsidRPr="0001443B" w:rsidRDefault="00D8481A" w:rsidP="000F131D">
      <w:pPr>
        <w:pStyle w:val="NoSpacing"/>
        <w:tabs>
          <w:tab w:val="left" w:pos="2694"/>
        </w:tabs>
      </w:pPr>
    </w:p>
    <w:p w:rsidR="00D8481A" w:rsidRDefault="00D8481A" w:rsidP="000F131D">
      <w:pPr>
        <w:pStyle w:val="NoSpacing"/>
        <w:tabs>
          <w:tab w:val="left" w:pos="2694"/>
        </w:tabs>
      </w:pPr>
      <w:r>
        <w:rPr>
          <w:b/>
        </w:rPr>
        <w:t>C)</w:t>
      </w:r>
      <w:r w:rsidRPr="00960987">
        <w:rPr>
          <w:noProof/>
        </w:rPr>
        <w:t xml:space="preserve"> </w:t>
      </w:r>
      <w:r>
        <w:rPr>
          <w:b/>
        </w:rPr>
        <w:tab/>
        <w:t>D)</w:t>
      </w:r>
      <w:r w:rsidRPr="00960987">
        <w:rPr>
          <w:noProof/>
        </w:rPr>
        <w:t xml:space="preserve"> </w:t>
      </w:r>
    </w:p>
    <w:p w:rsidR="00D8481A" w:rsidRDefault="00D8481A" w:rsidP="000F131D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</w:p>
    <w:p w:rsidR="00D8481A" w:rsidRPr="0001443B" w:rsidRDefault="00D8481A" w:rsidP="000F131D">
      <w:pPr>
        <w:pStyle w:val="NoSpacing"/>
        <w:tabs>
          <w:tab w:val="left" w:pos="284"/>
          <w:tab w:val="left" w:pos="2694"/>
          <w:tab w:val="left" w:pos="3402"/>
        </w:tabs>
        <w:rPr>
          <w:b/>
          <w:bdr w:val="single" w:sz="4" w:space="0" w:color="auto"/>
          <w:shd w:val="clear" w:color="auto" w:fill="FBD4B4"/>
        </w:rPr>
      </w:pPr>
    </w:p>
    <w:p w:rsidR="00D8481A" w:rsidRDefault="00D8481A" w:rsidP="00F8183E">
      <w:pPr>
        <w:pStyle w:val="NoSpacing"/>
        <w:tabs>
          <w:tab w:val="left" w:pos="284"/>
          <w:tab w:val="left" w:pos="2694"/>
          <w:tab w:val="left" w:pos="3402"/>
        </w:tabs>
        <w:rPr>
          <w:b/>
        </w:rPr>
      </w:pPr>
      <w:r>
        <w:rPr>
          <w:b/>
          <w:bdr w:val="single" w:sz="4" w:space="0" w:color="auto"/>
          <w:shd w:val="clear" w:color="auto" w:fill="FDE9D9"/>
        </w:rPr>
        <w:t>11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Aşağıdaki önemli telefon numaralarıyla ilgili eşleştirmelerden hangisi </w:t>
      </w:r>
      <w:r w:rsidRPr="001A0A94">
        <w:rPr>
          <w:b/>
          <w:u w:val="single"/>
        </w:rPr>
        <w:t>yanlıştır</w:t>
      </w:r>
      <w:r>
        <w:t>?</w:t>
      </w:r>
      <w:r w:rsidRPr="00F8183E">
        <w:rPr>
          <w:b/>
        </w:rPr>
        <w:t xml:space="preserve"> </w:t>
      </w:r>
    </w:p>
    <w:p w:rsidR="00D8481A" w:rsidRPr="00EE0F65" w:rsidRDefault="00D8481A" w:rsidP="00F8183E">
      <w:pPr>
        <w:pStyle w:val="NoSpacing"/>
        <w:tabs>
          <w:tab w:val="left" w:pos="284"/>
          <w:tab w:val="left" w:pos="2694"/>
          <w:tab w:val="left" w:pos="3402"/>
        </w:tabs>
        <w:rPr>
          <w:b/>
          <w:sz w:val="6"/>
          <w:szCs w:val="6"/>
        </w:rPr>
      </w:pPr>
    </w:p>
    <w:p w:rsidR="00D8481A" w:rsidRDefault="00D8481A" w:rsidP="00480815">
      <w:pPr>
        <w:pStyle w:val="NoSpacing"/>
        <w:tabs>
          <w:tab w:val="left" w:pos="284"/>
          <w:tab w:val="left" w:pos="1701"/>
          <w:tab w:val="left" w:pos="2694"/>
          <w:tab w:val="left" w:pos="3402"/>
        </w:tabs>
        <w:rPr>
          <w:b/>
        </w:rPr>
      </w:pPr>
      <w:r>
        <w:rPr>
          <w:b/>
        </w:rPr>
        <w:t xml:space="preserve">A)  </w:t>
      </w:r>
      <w:r>
        <w:t>İtfaiye……………</w:t>
      </w:r>
      <w:r>
        <w:tab/>
        <w:t xml:space="preserve">112 </w:t>
      </w:r>
    </w:p>
    <w:p w:rsidR="00D8481A" w:rsidRDefault="00D8481A" w:rsidP="00480815">
      <w:pPr>
        <w:pStyle w:val="NoSpacing"/>
        <w:tabs>
          <w:tab w:val="left" w:pos="284"/>
          <w:tab w:val="left" w:pos="1701"/>
          <w:tab w:val="left" w:pos="2694"/>
          <w:tab w:val="left" w:pos="3402"/>
        </w:tabs>
      </w:pPr>
      <w:r w:rsidRPr="0001443B">
        <w:rPr>
          <w:b/>
        </w:rPr>
        <w:t>B)</w:t>
      </w:r>
      <w:r>
        <w:rPr>
          <w:b/>
        </w:rPr>
        <w:t xml:space="preserve">  </w:t>
      </w:r>
      <w:r>
        <w:t>Alo Trafik ………</w:t>
      </w:r>
      <w:r>
        <w:tab/>
        <w:t xml:space="preserve">154 </w:t>
      </w:r>
    </w:p>
    <w:p w:rsidR="00D8481A" w:rsidRDefault="00D8481A" w:rsidP="00480815">
      <w:pPr>
        <w:pStyle w:val="NoSpacing"/>
        <w:tabs>
          <w:tab w:val="left" w:pos="284"/>
          <w:tab w:val="left" w:pos="1701"/>
          <w:tab w:val="left" w:pos="2694"/>
          <w:tab w:val="left" w:pos="3402"/>
        </w:tabs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Polis İmdat ……</w:t>
      </w:r>
      <w:r>
        <w:tab/>
        <w:t xml:space="preserve">155 </w:t>
      </w:r>
    </w:p>
    <w:p w:rsidR="00D8481A" w:rsidRDefault="00D8481A" w:rsidP="00480815">
      <w:pPr>
        <w:pStyle w:val="NoSpacing"/>
        <w:tabs>
          <w:tab w:val="left" w:pos="284"/>
          <w:tab w:val="left" w:pos="1701"/>
          <w:tab w:val="left" w:pos="2694"/>
          <w:tab w:val="left" w:pos="3402"/>
        </w:tabs>
      </w:pPr>
      <w:r w:rsidRPr="0001443B">
        <w:rPr>
          <w:b/>
        </w:rPr>
        <w:t>D)</w:t>
      </w:r>
      <w:r>
        <w:rPr>
          <w:b/>
        </w:rPr>
        <w:t xml:space="preserve">  </w:t>
      </w:r>
      <w:r>
        <w:t>Jandarma ………</w:t>
      </w:r>
      <w:r>
        <w:tab/>
        <w:t xml:space="preserve">156 </w:t>
      </w:r>
    </w:p>
    <w:p w:rsidR="00D8481A" w:rsidRDefault="00D8481A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</w:p>
    <w:p w:rsidR="00D8481A" w:rsidRDefault="00D8481A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shape id="Resim 39" o:spid="_x0000_s1048" type="#_x0000_t75" style="position:absolute;margin-left:140.85pt;margin-top:27.65pt;width:38.7pt;height:37pt;z-index:-251654656;visibility:visible">
            <v:imagedata r:id="rId21" o:title=""/>
          </v:shape>
        </w:pict>
      </w:r>
      <w:r>
        <w:rPr>
          <w:noProof/>
          <w:lang w:eastAsia="tr-TR"/>
        </w:rPr>
        <w:pict>
          <v:shape id="Resim 38" o:spid="_x0000_s1049" type="#_x0000_t75" style="position:absolute;margin-left:15.6pt;margin-top:30pt;width:39.2pt;height:23.45pt;z-index:-251655680;visibility:visible">
            <v:imagedata r:id="rId22" o:title=""/>
          </v:shape>
        </w:pict>
      </w:r>
      <w:r>
        <w:rPr>
          <w:b/>
          <w:bdr w:val="single" w:sz="4" w:space="0" w:color="auto"/>
          <w:shd w:val="clear" w:color="auto" w:fill="FDE9D9"/>
        </w:rPr>
        <w:t>12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Aşağıdakilerden hangisi eski çağlarda kullanılan zaman ölçme araçlarından biridir?</w:t>
      </w:r>
      <w:r w:rsidRPr="00086CA2">
        <w:t xml:space="preserve"> </w:t>
      </w:r>
    </w:p>
    <w:p w:rsidR="00D8481A" w:rsidRPr="00C31D88" w:rsidRDefault="00D8481A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sz w:val="6"/>
          <w:szCs w:val="6"/>
        </w:rPr>
      </w:pPr>
    </w:p>
    <w:p w:rsidR="00D8481A" w:rsidRDefault="00D8481A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 w:rsidRPr="00CB57EA">
        <w:rPr>
          <w:b/>
        </w:rPr>
        <w:t>A)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1443B">
        <w:rPr>
          <w:b/>
        </w:rPr>
        <w:t xml:space="preserve">B) </w:t>
      </w:r>
      <w:r>
        <w:t xml:space="preserve"> </w:t>
      </w:r>
      <w:r>
        <w:tab/>
      </w:r>
    </w:p>
    <w:p w:rsidR="00D8481A" w:rsidRDefault="00D8481A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</w:p>
    <w:p w:rsidR="00D8481A" w:rsidRDefault="00D8481A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noProof/>
          <w:lang w:eastAsia="tr-TR"/>
        </w:rPr>
        <w:pict>
          <v:shape id="Resim 41" o:spid="_x0000_s1050" type="#_x0000_t75" style="position:absolute;margin-left:14.35pt;margin-top:2.65pt;width:24.7pt;height:43.5pt;z-index:-251652608;visibility:visible">
            <v:imagedata r:id="rId23" o:title=""/>
          </v:shape>
        </w:pict>
      </w:r>
    </w:p>
    <w:p w:rsidR="00D8481A" w:rsidRPr="00A63C0E" w:rsidRDefault="00D8481A" w:rsidP="00086CA2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shape id="Resim 40" o:spid="_x0000_s1051" type="#_x0000_t75" style="position:absolute;margin-left:144.35pt;margin-top:3.2pt;width:51.8pt;height:23pt;z-index:-251653632;visibility:visible">
            <v:imagedata r:id="rId24" o:title=""/>
          </v:shape>
        </w:pict>
      </w:r>
      <w:r w:rsidRPr="0001443B">
        <w:rPr>
          <w:b/>
        </w:rPr>
        <w:t xml:space="preserve">C) </w:t>
      </w:r>
      <w:r>
        <w:t xml:space="preserve"> </w:t>
      </w:r>
      <w:r>
        <w:tab/>
      </w:r>
      <w:r>
        <w:tab/>
      </w:r>
      <w:r>
        <w:tab/>
      </w:r>
      <w:r w:rsidRPr="0001443B">
        <w:rPr>
          <w:b/>
        </w:rPr>
        <w:t xml:space="preserve">D) </w:t>
      </w:r>
      <w:r>
        <w:t xml:space="preserve"> </w:t>
      </w:r>
    </w:p>
    <w:p w:rsidR="00D8481A" w:rsidRDefault="00D8481A" w:rsidP="001A0A94">
      <w:pPr>
        <w:pStyle w:val="NoSpacing"/>
        <w:tabs>
          <w:tab w:val="left" w:pos="2694"/>
        </w:tabs>
      </w:pPr>
      <w:r w:rsidRPr="006A6095">
        <w:rPr>
          <w:b/>
          <w:bdr w:val="single" w:sz="4" w:space="0" w:color="auto"/>
          <w:shd w:val="clear" w:color="auto" w:fill="FDE9D9"/>
        </w:rPr>
        <w:t>1</w:t>
      </w:r>
      <w:r>
        <w:rPr>
          <w:b/>
          <w:bdr w:val="single" w:sz="4" w:space="0" w:color="auto"/>
          <w:shd w:val="clear" w:color="auto" w:fill="FDE9D9"/>
        </w:rPr>
        <w:t>3</w:t>
      </w:r>
      <w:r>
        <w:rPr>
          <w:bdr w:val="single" w:sz="4" w:space="0" w:color="auto"/>
          <w:shd w:val="clear" w:color="auto" w:fill="FDE9D9"/>
        </w:rPr>
        <w:t>.</w:t>
      </w:r>
      <w:r>
        <w:t xml:space="preserve">  Aşağıda geri dönüşümle ilgili verilen bilgilerden hangileri </w:t>
      </w:r>
      <w:r w:rsidRPr="001A0A94">
        <w:rPr>
          <w:u w:val="single"/>
        </w:rPr>
        <w:t>doğrudur</w:t>
      </w:r>
      <w:r>
        <w:t>?</w:t>
      </w:r>
    </w:p>
    <w:p w:rsidR="00D8481A" w:rsidRPr="001A0A94" w:rsidRDefault="00D8481A" w:rsidP="001A0A94">
      <w:pPr>
        <w:pStyle w:val="NoSpacing"/>
        <w:tabs>
          <w:tab w:val="left" w:pos="2694"/>
        </w:tabs>
        <w:rPr>
          <w:b/>
          <w:sz w:val="6"/>
          <w:szCs w:val="6"/>
        </w:rPr>
      </w:pPr>
    </w:p>
    <w:p w:rsidR="00D8481A" w:rsidRPr="001A0A94" w:rsidRDefault="00D8481A" w:rsidP="001A0A94">
      <w:pPr>
        <w:pStyle w:val="NoSpacing"/>
        <w:tabs>
          <w:tab w:val="left" w:pos="284"/>
        </w:tabs>
        <w:rPr>
          <w:i/>
        </w:rPr>
      </w:pPr>
      <w:r w:rsidRPr="001A0A94">
        <w:rPr>
          <w:b/>
          <w:i/>
        </w:rPr>
        <w:t>I.</w:t>
      </w:r>
      <w:r w:rsidRPr="001A0A94">
        <w:rPr>
          <w:i/>
        </w:rPr>
        <w:t xml:space="preserve"> </w:t>
      </w:r>
      <w:r>
        <w:rPr>
          <w:i/>
        </w:rPr>
        <w:t>Ormanların azalmasını sağlar.</w:t>
      </w:r>
    </w:p>
    <w:p w:rsidR="00D8481A" w:rsidRPr="001A0A94" w:rsidRDefault="00D8481A" w:rsidP="001A0A94">
      <w:pPr>
        <w:pStyle w:val="NoSpacing"/>
        <w:tabs>
          <w:tab w:val="left" w:pos="284"/>
        </w:tabs>
        <w:rPr>
          <w:i/>
        </w:rPr>
      </w:pPr>
      <w:r w:rsidRPr="001A0A94">
        <w:rPr>
          <w:b/>
          <w:i/>
        </w:rPr>
        <w:t>II.</w:t>
      </w:r>
      <w:r w:rsidRPr="001A0A94">
        <w:rPr>
          <w:i/>
        </w:rPr>
        <w:t xml:space="preserve"> </w:t>
      </w:r>
      <w:r>
        <w:rPr>
          <w:i/>
        </w:rPr>
        <w:t>Kaynakların tükenmesini önler.</w:t>
      </w:r>
    </w:p>
    <w:p w:rsidR="00D8481A" w:rsidRPr="001A0A94" w:rsidRDefault="00D8481A" w:rsidP="001A0A94">
      <w:pPr>
        <w:pStyle w:val="NoSpacing"/>
        <w:tabs>
          <w:tab w:val="left" w:pos="284"/>
          <w:tab w:val="left" w:pos="2694"/>
        </w:tabs>
        <w:rPr>
          <w:i/>
        </w:rPr>
      </w:pPr>
      <w:r w:rsidRPr="001A0A94">
        <w:rPr>
          <w:b/>
          <w:i/>
        </w:rPr>
        <w:t>III.</w:t>
      </w:r>
      <w:r w:rsidRPr="001A0A94">
        <w:rPr>
          <w:i/>
        </w:rPr>
        <w:t xml:space="preserve"> </w:t>
      </w:r>
      <w:r>
        <w:rPr>
          <w:i/>
        </w:rPr>
        <w:t>Ülke ekonomisini geliştirir.</w:t>
      </w:r>
    </w:p>
    <w:p w:rsidR="00D8481A" w:rsidRPr="001A0A94" w:rsidRDefault="00D8481A" w:rsidP="001A0A94">
      <w:pPr>
        <w:pStyle w:val="NoSpacing"/>
        <w:tabs>
          <w:tab w:val="left" w:pos="284"/>
          <w:tab w:val="left" w:pos="2694"/>
        </w:tabs>
        <w:rPr>
          <w:i/>
        </w:rPr>
      </w:pPr>
      <w:r w:rsidRPr="001A0A94">
        <w:rPr>
          <w:b/>
          <w:i/>
        </w:rPr>
        <w:t>IV.</w:t>
      </w:r>
      <w:r w:rsidRPr="001A0A94">
        <w:rPr>
          <w:i/>
        </w:rPr>
        <w:t xml:space="preserve"> </w:t>
      </w:r>
      <w:r>
        <w:rPr>
          <w:i/>
        </w:rPr>
        <w:t>Çevre kirliliğini arttırır.</w:t>
      </w:r>
    </w:p>
    <w:p w:rsidR="00D8481A" w:rsidRPr="0010426A" w:rsidRDefault="00D8481A" w:rsidP="0045480A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</w:p>
    <w:p w:rsidR="00D8481A" w:rsidRDefault="00D8481A" w:rsidP="00D875A4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I ve IV</w:t>
      </w:r>
      <w:r w:rsidRPr="0001443B">
        <w:rPr>
          <w:b/>
        </w:rPr>
        <w:tab/>
        <w:t xml:space="preserve">B) </w:t>
      </w:r>
      <w:r>
        <w:rPr>
          <w:b/>
        </w:rPr>
        <w:t xml:space="preserve"> </w:t>
      </w:r>
      <w:r>
        <w:t>II ve III</w:t>
      </w:r>
      <w:r>
        <w:tab/>
      </w: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III ve IV</w:t>
      </w:r>
      <w:r w:rsidRPr="0001443B">
        <w:rPr>
          <w:b/>
        </w:rPr>
        <w:tab/>
        <w:t xml:space="preserve">D) </w:t>
      </w:r>
      <w:r>
        <w:rPr>
          <w:b/>
        </w:rPr>
        <w:t xml:space="preserve"> </w:t>
      </w:r>
      <w:r>
        <w:t>II ve IV</w:t>
      </w:r>
    </w:p>
    <w:p w:rsidR="00D8481A" w:rsidRPr="00D875A4" w:rsidRDefault="00D8481A" w:rsidP="00D875A4">
      <w:pPr>
        <w:pStyle w:val="NoSpacing"/>
        <w:tabs>
          <w:tab w:val="left" w:pos="1418"/>
          <w:tab w:val="left" w:pos="2694"/>
          <w:tab w:val="left" w:pos="3969"/>
        </w:tabs>
      </w:pPr>
    </w:p>
    <w:p w:rsidR="00D8481A" w:rsidRDefault="00D8481A" w:rsidP="00796285">
      <w:pPr>
        <w:pStyle w:val="NoSpacing"/>
        <w:tabs>
          <w:tab w:val="left" w:pos="426"/>
        </w:tabs>
      </w:pPr>
      <w:r w:rsidRPr="006A6095">
        <w:rPr>
          <w:b/>
          <w:bdr w:val="single" w:sz="4" w:space="0" w:color="auto"/>
          <w:shd w:val="clear" w:color="auto" w:fill="FDE9D9"/>
        </w:rPr>
        <w:t>1</w:t>
      </w:r>
      <w:r>
        <w:rPr>
          <w:b/>
          <w:bdr w:val="single" w:sz="4" w:space="0" w:color="auto"/>
          <w:shd w:val="clear" w:color="auto" w:fill="FDE9D9"/>
        </w:rPr>
        <w:t>4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Bir malın kalitesini anlamak için en güvenilir yol, aşağıdakilerden hangisidir?</w:t>
      </w:r>
    </w:p>
    <w:p w:rsidR="00D8481A" w:rsidRPr="0001443B" w:rsidRDefault="00D8481A" w:rsidP="00796285">
      <w:pPr>
        <w:pStyle w:val="NoSpacing"/>
        <w:tabs>
          <w:tab w:val="left" w:pos="2694"/>
        </w:tabs>
        <w:rPr>
          <w:sz w:val="6"/>
          <w:szCs w:val="6"/>
        </w:rPr>
      </w:pPr>
    </w:p>
    <w:p w:rsidR="00D8481A" w:rsidRDefault="00D8481A" w:rsidP="00796285">
      <w:pPr>
        <w:pStyle w:val="NoSpacing"/>
        <w:tabs>
          <w:tab w:val="left" w:pos="2694"/>
        </w:tabs>
      </w:pPr>
      <w:r>
        <w:rPr>
          <w:noProof/>
          <w:lang w:eastAsia="tr-TR"/>
        </w:rPr>
        <w:pict>
          <v:shape id="_x0000_s1052" type="#_x0000_t202" style="position:absolute;margin-left:248.4pt;margin-top:.05pt;width:26.7pt;height:263.55pt;z-index:-251680256" stroked="f">
            <v:textbox style="layout-flow:vertical;mso-layout-flow-alt:bottom-to-top;mso-next-textbox:#_x0000_s1052">
              <w:txbxContent>
                <w:p w:rsidR="00D8481A" w:rsidRPr="00B276EF" w:rsidRDefault="00D8481A">
                  <w:pPr>
                    <w:rPr>
                      <w:rFonts w:ascii="Lucida Handwriting" w:hAnsi="Lucida Handwriting"/>
                      <w:color w:val="F2F2F2"/>
                      <w:sz w:val="16"/>
                      <w:szCs w:val="16"/>
                    </w:rPr>
                  </w:pPr>
                  <w:r w:rsidRPr="00B276EF">
                    <w:rPr>
                      <w:rFonts w:ascii="Lucida Handwriting" w:hAnsi="Lucida Handwriting"/>
                      <w:color w:val="F2F2F2"/>
                      <w:sz w:val="16"/>
                      <w:szCs w:val="16"/>
                    </w:rPr>
                    <w:t>S  ü  l  e  y  m  a  n     O  C  A  K     –     o  c  a  k  5  5  6  7</w:t>
                  </w:r>
                </w:p>
              </w:txbxContent>
            </v:textbox>
          </v:shape>
        </w:pict>
      </w: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Reklamının yapılıp yapılmadığına bakmak</w:t>
      </w:r>
    </w:p>
    <w:p w:rsidR="00D8481A" w:rsidRPr="0001443B" w:rsidRDefault="00D8481A" w:rsidP="00796285">
      <w:pPr>
        <w:pStyle w:val="NoSpacing"/>
        <w:tabs>
          <w:tab w:val="left" w:pos="2694"/>
        </w:tabs>
      </w:pPr>
      <w:r>
        <w:rPr>
          <w:b/>
        </w:rPr>
        <w:t xml:space="preserve">B)  </w:t>
      </w:r>
      <w:r>
        <w:t>Birkaç kişiye danışmak</w:t>
      </w:r>
    </w:p>
    <w:p w:rsidR="00D8481A" w:rsidRDefault="00D8481A" w:rsidP="00796285">
      <w:pPr>
        <w:pStyle w:val="NoSpacing"/>
        <w:tabs>
          <w:tab w:val="left" w:pos="284"/>
          <w:tab w:val="left" w:pos="2694"/>
        </w:tabs>
        <w:rPr>
          <w:b/>
        </w:rPr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Üretim tarihine bakmak</w:t>
      </w:r>
    </w:p>
    <w:p w:rsidR="00D8481A" w:rsidRDefault="00D8481A" w:rsidP="00796285">
      <w:pPr>
        <w:pStyle w:val="NoSpacing"/>
        <w:tabs>
          <w:tab w:val="left" w:pos="284"/>
          <w:tab w:val="left" w:pos="2694"/>
        </w:tabs>
      </w:pP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>TSE damgasının olup olmadığına bakmak</w:t>
      </w:r>
    </w:p>
    <w:p w:rsidR="00D8481A" w:rsidRPr="0001443B" w:rsidRDefault="00D8481A" w:rsidP="008F0E7E">
      <w:pPr>
        <w:pStyle w:val="NoSpacing"/>
        <w:tabs>
          <w:tab w:val="left" w:pos="284"/>
          <w:tab w:val="left" w:pos="2694"/>
        </w:tabs>
      </w:pPr>
    </w:p>
    <w:p w:rsidR="00D8481A" w:rsidRDefault="00D8481A" w:rsidP="008F0E7E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Resim 4" o:spid="_x0000_s1053" type="#_x0000_t75" alt="http://img2.blogcu.com/images/r/a/d/radyoefe43/1233467273takvim12hm.jpg" style="position:absolute;margin-left:26.6pt;margin-top:3.45pt;width:50.3pt;height:53.5pt;z-index:-251651584;visibility:visible" wrapcoords="-322 0 -322 21296 21600 21296 21600 0 -322 0">
            <v:imagedata r:id="rId25" o:title=""/>
            <w10:wrap type="tight"/>
          </v:shape>
        </w:pict>
      </w:r>
      <w:r>
        <w:rPr>
          <w:b/>
          <w:bdr w:val="single" w:sz="4" w:space="0" w:color="auto"/>
          <w:shd w:val="clear" w:color="auto" w:fill="FDE9D9"/>
        </w:rPr>
        <w:t>15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</w:t>
      </w:r>
      <w:r w:rsidRPr="0088596D">
        <w:rPr>
          <w:b/>
          <w:i/>
        </w:rPr>
        <w:t>Zamanı göstermek için kullandığımız yöntemlerden birisi d</w:t>
      </w:r>
      <w:r>
        <w:rPr>
          <w:b/>
          <w:i/>
        </w:rPr>
        <w:t xml:space="preserve">e takvimdir. Takvim, zamanı bir </w:t>
      </w:r>
      <w:r w:rsidRPr="0088596D">
        <w:rPr>
          <w:b/>
          <w:i/>
        </w:rPr>
        <w:t xml:space="preserve"> bütün olarak görmemize yardımcı olur.</w:t>
      </w:r>
    </w:p>
    <w:p w:rsidR="00D8481A" w:rsidRPr="0088596D" w:rsidRDefault="00D8481A" w:rsidP="008F0E7E">
      <w:pPr>
        <w:pStyle w:val="NoSpacing"/>
        <w:tabs>
          <w:tab w:val="left" w:pos="709"/>
        </w:tabs>
        <w:rPr>
          <w:sz w:val="10"/>
          <w:szCs w:val="10"/>
        </w:rPr>
      </w:pPr>
    </w:p>
    <w:p w:rsidR="00D8481A" w:rsidRDefault="00D8481A" w:rsidP="0088596D">
      <w:pPr>
        <w:pStyle w:val="NoSpacing"/>
        <w:tabs>
          <w:tab w:val="left" w:pos="709"/>
        </w:tabs>
      </w:pPr>
      <w:r>
        <w:t>Türkler, aşağıdaki takvim çeşitlerinden hangisini Avrupalılardan almışlardır?</w:t>
      </w:r>
      <w:r w:rsidRPr="0088596D">
        <w:t xml:space="preserve"> </w:t>
      </w:r>
    </w:p>
    <w:p w:rsidR="00D8481A" w:rsidRPr="00A34DA3" w:rsidRDefault="00D8481A" w:rsidP="0088596D">
      <w:pPr>
        <w:pStyle w:val="NoSpacing"/>
        <w:tabs>
          <w:tab w:val="left" w:pos="709"/>
        </w:tabs>
        <w:rPr>
          <w:sz w:val="6"/>
          <w:szCs w:val="6"/>
        </w:rPr>
      </w:pPr>
    </w:p>
    <w:p w:rsidR="00D8481A" w:rsidRDefault="00D8481A" w:rsidP="0088596D">
      <w:pPr>
        <w:pStyle w:val="NoSpacing"/>
        <w:tabs>
          <w:tab w:val="left" w:pos="2835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12 hayvanlı Türk takvimi</w:t>
      </w:r>
      <w:r>
        <w:tab/>
      </w:r>
      <w:r w:rsidRPr="0001443B">
        <w:rPr>
          <w:b/>
        </w:rPr>
        <w:t xml:space="preserve">B) </w:t>
      </w:r>
      <w:r>
        <w:rPr>
          <w:b/>
        </w:rPr>
        <w:t xml:space="preserve"> </w:t>
      </w:r>
      <w:r>
        <w:t>Miladi takvim</w:t>
      </w:r>
      <w:r>
        <w:tab/>
      </w:r>
    </w:p>
    <w:p w:rsidR="00D8481A" w:rsidRDefault="00D8481A" w:rsidP="0088596D">
      <w:pPr>
        <w:pStyle w:val="NoSpacing"/>
        <w:tabs>
          <w:tab w:val="left" w:pos="1418"/>
          <w:tab w:val="left" w:pos="2835"/>
          <w:tab w:val="left" w:pos="3969"/>
        </w:tabs>
      </w:pPr>
      <w:r w:rsidRPr="0001443B">
        <w:rPr>
          <w:b/>
        </w:rPr>
        <w:t>C)</w:t>
      </w:r>
      <w:r>
        <w:rPr>
          <w:b/>
        </w:rPr>
        <w:t xml:space="preserve">  </w:t>
      </w:r>
      <w:r>
        <w:t>Hicrî takvim</w:t>
      </w:r>
      <w:r>
        <w:rPr>
          <w:b/>
        </w:rPr>
        <w:tab/>
      </w:r>
      <w:r>
        <w:rPr>
          <w:b/>
        </w:rPr>
        <w:tab/>
      </w: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>Rumî takvim</w:t>
      </w:r>
    </w:p>
    <w:p w:rsidR="00D8481A" w:rsidRPr="00136018" w:rsidRDefault="00D8481A" w:rsidP="0088596D">
      <w:pPr>
        <w:pStyle w:val="NoSpacing"/>
        <w:tabs>
          <w:tab w:val="left" w:pos="1418"/>
          <w:tab w:val="left" w:pos="2835"/>
          <w:tab w:val="left" w:pos="3969"/>
        </w:tabs>
        <w:rPr>
          <w:b/>
        </w:rPr>
      </w:pPr>
    </w:p>
    <w:p w:rsidR="00D8481A" w:rsidRDefault="00D8481A" w:rsidP="008F0E7E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Resim 18" o:spid="_x0000_s1054" type="#_x0000_t75" style="position:absolute;margin-left:163.4pt;margin-top:2.6pt;width:78pt;height:47.7pt;z-index:-251647488;visibility:visible">
            <v:imagedata r:id="rId26" o:title=""/>
          </v:shape>
        </w:pict>
      </w:r>
      <w:r>
        <w:rPr>
          <w:noProof/>
          <w:lang w:eastAsia="tr-TR"/>
        </w:rPr>
        <w:pict>
          <v:shape id="Resim 8" o:spid="_x0000_s1055" type="#_x0000_t75" style="position:absolute;margin-left:116.9pt;margin-top:6.35pt;width:41.25pt;height:32.25pt;z-index:-251649536;visibility:visible">
            <v:imagedata r:id="rId27" o:title=""/>
          </v:shape>
        </w:pict>
      </w:r>
      <w:r>
        <w:rPr>
          <w:noProof/>
          <w:lang w:eastAsia="tr-TR"/>
        </w:rPr>
        <w:pict>
          <v:shape id="Resim 7" o:spid="_x0000_s1056" type="#_x0000_t75" style="position:absolute;margin-left:22.15pt;margin-top:2.85pt;width:44.5pt;height:48pt;z-index:-251650560;visibility:visible">
            <v:imagedata r:id="rId28" o:title=""/>
          </v:shape>
        </w:pict>
      </w:r>
      <w:r>
        <w:rPr>
          <w:noProof/>
          <w:lang w:eastAsia="tr-TR"/>
        </w:rPr>
        <w:pict>
          <v:shape id="Resim 10" o:spid="_x0000_s1057" type="#_x0000_t75" style="position:absolute;margin-left:73.15pt;margin-top:2.85pt;width:37pt;height:48pt;z-index:-251648512;visibility:visible">
            <v:imagedata r:id="rId29" o:title=""/>
          </v:shape>
        </w:pict>
      </w:r>
      <w:r>
        <w:rPr>
          <w:b/>
          <w:bdr w:val="single" w:sz="4" w:space="0" w:color="auto"/>
          <w:shd w:val="clear" w:color="auto" w:fill="FDE9D9"/>
        </w:rPr>
        <w:t>16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 </w:t>
      </w:r>
    </w:p>
    <w:p w:rsidR="00D8481A" w:rsidRDefault="00D8481A" w:rsidP="008F0E7E">
      <w:pPr>
        <w:pStyle w:val="NoSpacing"/>
        <w:tabs>
          <w:tab w:val="left" w:pos="709"/>
        </w:tabs>
      </w:pPr>
    </w:p>
    <w:p w:rsidR="00D8481A" w:rsidRDefault="00D8481A" w:rsidP="008F0E7E">
      <w:pPr>
        <w:pStyle w:val="NoSpacing"/>
        <w:tabs>
          <w:tab w:val="left" w:pos="709"/>
        </w:tabs>
      </w:pPr>
    </w:p>
    <w:p w:rsidR="00D8481A" w:rsidRDefault="00D8481A" w:rsidP="008F0E7E">
      <w:pPr>
        <w:pStyle w:val="NoSpacing"/>
        <w:tabs>
          <w:tab w:val="left" w:pos="709"/>
        </w:tabs>
      </w:pPr>
    </w:p>
    <w:p w:rsidR="00D8481A" w:rsidRDefault="00D8481A" w:rsidP="00DF08E5">
      <w:pPr>
        <w:pStyle w:val="NoSpacing"/>
        <w:tabs>
          <w:tab w:val="left" w:pos="709"/>
        </w:tabs>
      </w:pPr>
      <w:r>
        <w:t>Yukarıda, ekmeğin oluşması için geçirilen aşamalar verilmiştir. Numaralandırılmış bu aşamalardan hangileri yer değiştirirse doğru sıralama yapılmış olur?</w:t>
      </w:r>
    </w:p>
    <w:p w:rsidR="00D8481A" w:rsidRPr="00A34DA3" w:rsidRDefault="00D8481A" w:rsidP="008F0E7E">
      <w:pPr>
        <w:pStyle w:val="NoSpacing"/>
        <w:tabs>
          <w:tab w:val="left" w:pos="709"/>
        </w:tabs>
        <w:rPr>
          <w:sz w:val="6"/>
          <w:szCs w:val="6"/>
        </w:rPr>
      </w:pPr>
    </w:p>
    <w:p w:rsidR="00D8481A" w:rsidRDefault="00D8481A" w:rsidP="00DF08E5">
      <w:pPr>
        <w:pStyle w:val="NoSpacing"/>
        <w:tabs>
          <w:tab w:val="left" w:pos="1418"/>
          <w:tab w:val="left" w:pos="2835"/>
          <w:tab w:val="left" w:pos="3969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 xml:space="preserve">III – IV </w:t>
      </w:r>
      <w:r>
        <w:tab/>
      </w:r>
      <w:r w:rsidRPr="0001443B">
        <w:rPr>
          <w:b/>
        </w:rPr>
        <w:t xml:space="preserve">B) </w:t>
      </w:r>
      <w:r>
        <w:rPr>
          <w:b/>
        </w:rPr>
        <w:t xml:space="preserve"> </w:t>
      </w:r>
      <w:r>
        <w:t xml:space="preserve">I – II </w:t>
      </w:r>
      <w:r>
        <w:tab/>
      </w:r>
      <w:r w:rsidRPr="0001443B">
        <w:rPr>
          <w:b/>
        </w:rPr>
        <w:t>C)</w:t>
      </w:r>
      <w:r>
        <w:rPr>
          <w:b/>
        </w:rPr>
        <w:t xml:space="preserve">  </w:t>
      </w:r>
      <w:r>
        <w:t xml:space="preserve">IV – I </w:t>
      </w:r>
      <w:r>
        <w:tab/>
      </w: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 xml:space="preserve">II – IV </w:t>
      </w:r>
    </w:p>
    <w:p w:rsidR="00D8481A" w:rsidRPr="00136018" w:rsidRDefault="00D8481A" w:rsidP="008F0E7E">
      <w:pPr>
        <w:pStyle w:val="NoSpacing"/>
        <w:tabs>
          <w:tab w:val="left" w:pos="1418"/>
          <w:tab w:val="left" w:pos="2835"/>
          <w:tab w:val="left" w:pos="3969"/>
        </w:tabs>
        <w:rPr>
          <w:b/>
        </w:rPr>
      </w:pPr>
    </w:p>
    <w:p w:rsidR="00D8481A" w:rsidRDefault="00D8481A" w:rsidP="00FA1971">
      <w:pPr>
        <w:pStyle w:val="NoSpacing"/>
        <w:tabs>
          <w:tab w:val="left" w:pos="426"/>
        </w:tabs>
      </w:pPr>
      <w:r w:rsidRPr="006A6095">
        <w:rPr>
          <w:b/>
          <w:bdr w:val="single" w:sz="4" w:space="0" w:color="auto"/>
          <w:shd w:val="clear" w:color="auto" w:fill="FDE9D9"/>
        </w:rPr>
        <w:t>1</w:t>
      </w:r>
      <w:r>
        <w:rPr>
          <w:b/>
          <w:bdr w:val="single" w:sz="4" w:space="0" w:color="auto"/>
          <w:shd w:val="clear" w:color="auto" w:fill="FDE9D9"/>
        </w:rPr>
        <w:t>7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Aşağıda, bir ürünün satışa sunulması için gerekli aşamalar anlatılmıştır. </w:t>
      </w:r>
    </w:p>
    <w:p w:rsidR="00D8481A" w:rsidRPr="001C3BB9" w:rsidRDefault="00D8481A" w:rsidP="00FA1971">
      <w:pPr>
        <w:pStyle w:val="NoSpacing"/>
        <w:tabs>
          <w:tab w:val="left" w:pos="426"/>
        </w:tabs>
        <w:rPr>
          <w:i/>
        </w:rPr>
      </w:pPr>
      <w:r>
        <w:rPr>
          <w:noProof/>
          <w:lang w:eastAsia="tr-TR"/>
        </w:rPr>
        <w:pict>
          <v:rect id="_x0000_s1058" style="position:absolute;margin-left:3.55pt;margin-top:.95pt;width:227.6pt;height:62.75pt;z-index:251670016">
            <v:textbox style="mso-next-textbox:#_x0000_s1058">
              <w:txbxContent>
                <w:p w:rsidR="00D8481A" w:rsidRPr="00FA1971" w:rsidRDefault="00D8481A" w:rsidP="00FA1971">
                  <w:pPr>
                    <w:rPr>
                      <w:i/>
                      <w:sz w:val="22"/>
                      <w:szCs w:val="22"/>
                    </w:rPr>
                  </w:pPr>
                  <w:r w:rsidRPr="00FA1971">
                    <w:rPr>
                      <w:i/>
                    </w:rPr>
                    <w:t>Bir ürünün satışa sunulması için önce ham maddenin elde edilmesi daha sonra fabrikalarda işlenip satışa sunulacağı yerlere ulaştırılması gerekir.</w:t>
                  </w:r>
                </w:p>
              </w:txbxContent>
            </v:textbox>
          </v:rect>
        </w:pict>
      </w:r>
    </w:p>
    <w:p w:rsidR="00D8481A" w:rsidRPr="0010426A" w:rsidRDefault="00D8481A" w:rsidP="00D8652E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</w:p>
    <w:p w:rsidR="00D8481A" w:rsidRDefault="00D8481A" w:rsidP="00C073E6">
      <w:pPr>
        <w:pStyle w:val="NoSpacing"/>
        <w:tabs>
          <w:tab w:val="left" w:pos="2694"/>
        </w:tabs>
        <w:rPr>
          <w:b/>
        </w:rPr>
      </w:pPr>
    </w:p>
    <w:p w:rsidR="00D8481A" w:rsidRDefault="00D8481A" w:rsidP="00C073E6">
      <w:pPr>
        <w:pStyle w:val="NoSpacing"/>
        <w:tabs>
          <w:tab w:val="left" w:pos="2694"/>
        </w:tabs>
        <w:rPr>
          <w:b/>
        </w:rPr>
      </w:pPr>
    </w:p>
    <w:p w:rsidR="00D8481A" w:rsidRDefault="00D8481A" w:rsidP="00C073E6">
      <w:pPr>
        <w:pStyle w:val="NoSpacing"/>
        <w:tabs>
          <w:tab w:val="left" w:pos="2694"/>
        </w:tabs>
        <w:rPr>
          <w:b/>
        </w:rPr>
      </w:pPr>
    </w:p>
    <w:p w:rsidR="00D8481A" w:rsidRDefault="00D8481A" w:rsidP="00C073E6">
      <w:pPr>
        <w:pStyle w:val="NoSpacing"/>
        <w:tabs>
          <w:tab w:val="left" w:pos="2694"/>
        </w:tabs>
        <w:rPr>
          <w:b/>
        </w:rPr>
      </w:pPr>
    </w:p>
    <w:p w:rsidR="00D8481A" w:rsidRDefault="00D8481A" w:rsidP="00FA1971">
      <w:pPr>
        <w:pStyle w:val="NoSpacing"/>
        <w:tabs>
          <w:tab w:val="left" w:pos="426"/>
        </w:tabs>
      </w:pPr>
      <w:r w:rsidRPr="00FA1971">
        <w:t xml:space="preserve">Bu paragrafta, aşağıdakilerden hangisinden </w:t>
      </w:r>
      <w:r w:rsidRPr="00FA1971">
        <w:rPr>
          <w:u w:val="single"/>
        </w:rPr>
        <w:t>bahsedilmemiştir</w:t>
      </w:r>
      <w:r w:rsidRPr="00FA1971">
        <w:t xml:space="preserve">? </w:t>
      </w:r>
    </w:p>
    <w:p w:rsidR="00D8481A" w:rsidRPr="0001443B" w:rsidRDefault="00D8481A" w:rsidP="00FA1971">
      <w:pPr>
        <w:pStyle w:val="NoSpacing"/>
        <w:tabs>
          <w:tab w:val="left" w:pos="2694"/>
        </w:tabs>
        <w:rPr>
          <w:sz w:val="6"/>
          <w:szCs w:val="6"/>
        </w:rPr>
      </w:pPr>
    </w:p>
    <w:p w:rsidR="00D8481A" w:rsidRDefault="00D8481A" w:rsidP="00FA1971">
      <w:pPr>
        <w:pStyle w:val="NoSpacing"/>
        <w:tabs>
          <w:tab w:val="left" w:pos="2694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Reklamının yapılması</w:t>
      </w:r>
    </w:p>
    <w:p w:rsidR="00D8481A" w:rsidRPr="0001443B" w:rsidRDefault="00D8481A" w:rsidP="00FA1971">
      <w:pPr>
        <w:pStyle w:val="NoSpacing"/>
        <w:tabs>
          <w:tab w:val="left" w:pos="2694"/>
        </w:tabs>
      </w:pPr>
      <w:r>
        <w:rPr>
          <w:b/>
        </w:rPr>
        <w:t xml:space="preserve">B)  </w:t>
      </w:r>
      <w:r>
        <w:t>Ham maddenin elde edilmesi</w:t>
      </w:r>
    </w:p>
    <w:p w:rsidR="00D8481A" w:rsidRDefault="00D8481A" w:rsidP="00FA1971">
      <w:pPr>
        <w:pStyle w:val="NoSpacing"/>
        <w:tabs>
          <w:tab w:val="left" w:pos="284"/>
          <w:tab w:val="left" w:pos="2694"/>
        </w:tabs>
        <w:rPr>
          <w:b/>
        </w:rPr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Üretim</w:t>
      </w:r>
    </w:p>
    <w:p w:rsidR="00D8481A" w:rsidRDefault="00D8481A" w:rsidP="00FA1971">
      <w:pPr>
        <w:pStyle w:val="NoSpacing"/>
        <w:tabs>
          <w:tab w:val="left" w:pos="284"/>
          <w:tab w:val="left" w:pos="2694"/>
        </w:tabs>
      </w:pP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>Pazarlama</w:t>
      </w:r>
    </w:p>
    <w:p w:rsidR="00D8481A" w:rsidRDefault="00D8481A" w:rsidP="00FA1971">
      <w:pPr>
        <w:pStyle w:val="NoSpacing"/>
        <w:tabs>
          <w:tab w:val="left" w:pos="284"/>
          <w:tab w:val="left" w:pos="2694"/>
        </w:tabs>
      </w:pPr>
    </w:p>
    <w:p w:rsidR="00D8481A" w:rsidRDefault="00D8481A" w:rsidP="00FA1971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shape id="Resim 47" o:spid="_x0000_s1059" type="#_x0000_t75" alt="http://t3.gstatic.com/images?q=tbn:ANd9GcSwAKKfbAtQAOpWSqceuAH2Qf06oNyeKpYLW1d1wzeyiHihahaxvw" style="position:absolute;margin-left:144.65pt;margin-top:18.25pt;width:42pt;height:47.25pt;z-index:-251633152;visibility:visible">
            <v:imagedata r:id="rId30" o:title=""/>
          </v:shape>
        </w:pict>
      </w:r>
      <w:r>
        <w:rPr>
          <w:b/>
          <w:bdr w:val="single" w:sz="4" w:space="0" w:color="auto"/>
          <w:shd w:val="clear" w:color="auto" w:fill="FDE9D9"/>
        </w:rPr>
        <w:t>18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Aşağıdaki araçlardan hangisi kullanıldığı alana göre diğerlerinden </w:t>
      </w:r>
      <w:r w:rsidRPr="00FA1971">
        <w:rPr>
          <w:u w:val="single"/>
        </w:rPr>
        <w:t>farklıdır</w:t>
      </w:r>
      <w:r>
        <w:t>?</w:t>
      </w:r>
      <w:r w:rsidRPr="00FA1971">
        <w:t xml:space="preserve"> </w:t>
      </w:r>
    </w:p>
    <w:p w:rsidR="00D8481A" w:rsidRPr="00C31D88" w:rsidRDefault="00D8481A" w:rsidP="00FA1971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sz w:val="6"/>
          <w:szCs w:val="6"/>
        </w:rPr>
      </w:pPr>
      <w:r>
        <w:rPr>
          <w:noProof/>
          <w:lang w:eastAsia="tr-TR"/>
        </w:rPr>
        <w:pict>
          <v:shape id="Resim 22" o:spid="_x0000_s1060" type="#_x0000_t75" style="position:absolute;margin-left:15.65pt;margin-top:.65pt;width:48.5pt;height:29.95pt;z-index:-251645440;visibility:visible">
            <v:imagedata r:id="rId31" o:title=""/>
          </v:shape>
        </w:pict>
      </w:r>
    </w:p>
    <w:p w:rsidR="00D8481A" w:rsidRDefault="00D8481A" w:rsidP="00FA1971">
      <w:pPr>
        <w:pStyle w:val="NoSpacing"/>
        <w:tabs>
          <w:tab w:val="left" w:pos="709"/>
          <w:tab w:val="left" w:pos="2552"/>
          <w:tab w:val="left" w:pos="3828"/>
        </w:tabs>
      </w:pPr>
      <w:r w:rsidRPr="00CB57EA">
        <w:rPr>
          <w:b/>
        </w:rPr>
        <w:t>A)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01443B">
        <w:rPr>
          <w:b/>
        </w:rPr>
        <w:t xml:space="preserve">B) </w:t>
      </w:r>
      <w:r>
        <w:t xml:space="preserve"> </w:t>
      </w:r>
      <w:r>
        <w:tab/>
      </w:r>
    </w:p>
    <w:p w:rsidR="00D8481A" w:rsidRDefault="00D8481A" w:rsidP="00FA1971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</w:p>
    <w:p w:rsidR="00D8481A" w:rsidRDefault="00D8481A" w:rsidP="00FA1971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  <w:r>
        <w:rPr>
          <w:noProof/>
          <w:lang w:eastAsia="tr-TR"/>
        </w:rPr>
        <w:pict>
          <v:shape id="Resim 25" o:spid="_x0000_s1061" type="#_x0000_t75" style="position:absolute;margin-left:143.15pt;margin-top:13.15pt;width:37pt;height:29.6pt;z-index:-251644416;visibility:visible">
            <v:imagedata r:id="rId32" o:title=""/>
          </v:shape>
        </w:pict>
      </w:r>
      <w:r>
        <w:rPr>
          <w:noProof/>
          <w:lang w:eastAsia="tr-TR"/>
        </w:rPr>
        <w:pict>
          <v:shape id="Resim 27" o:spid="_x0000_s1062" type="#_x0000_t75" style="position:absolute;margin-left:15.65pt;margin-top:3.65pt;width:55pt;height:41.5pt;z-index:-251643392;visibility:visible">
            <v:imagedata r:id="rId33" o:title=""/>
          </v:shape>
        </w:pict>
      </w:r>
    </w:p>
    <w:p w:rsidR="00D8481A" w:rsidRPr="00A63C0E" w:rsidRDefault="00D8481A" w:rsidP="00FA1971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 w:rsidRPr="0001443B">
        <w:rPr>
          <w:b/>
        </w:rPr>
        <w:t xml:space="preserve">C) </w:t>
      </w:r>
      <w:r>
        <w:t xml:space="preserve"> </w:t>
      </w:r>
      <w:r>
        <w:tab/>
      </w:r>
      <w:r>
        <w:tab/>
      </w:r>
      <w:r>
        <w:tab/>
      </w:r>
      <w:r w:rsidRPr="0001443B">
        <w:rPr>
          <w:b/>
        </w:rPr>
        <w:t xml:space="preserve">D) </w:t>
      </w:r>
      <w:r>
        <w:t xml:space="preserve"> </w:t>
      </w:r>
      <w:bookmarkStart w:id="0" w:name="_GoBack"/>
      <w:bookmarkEnd w:id="0"/>
    </w:p>
    <w:p w:rsidR="00D8481A" w:rsidRDefault="00D8481A" w:rsidP="002F07E5">
      <w:pPr>
        <w:pStyle w:val="NoSpacing"/>
        <w:tabs>
          <w:tab w:val="left" w:pos="2694"/>
        </w:tabs>
      </w:pPr>
      <w:r w:rsidRPr="006A6095">
        <w:rPr>
          <w:b/>
          <w:bdr w:val="single" w:sz="4" w:space="0" w:color="auto"/>
          <w:shd w:val="clear" w:color="auto" w:fill="FDE9D9"/>
        </w:rPr>
        <w:t>1</w:t>
      </w:r>
      <w:r>
        <w:rPr>
          <w:b/>
          <w:bdr w:val="single" w:sz="4" w:space="0" w:color="auto"/>
          <w:shd w:val="clear" w:color="auto" w:fill="FDE9D9"/>
        </w:rPr>
        <w:t>9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Mesleğinde verimli olan bir kişi, aşağıdakilerden hangilerine </w:t>
      </w:r>
      <w:r w:rsidRPr="00982219">
        <w:rPr>
          <w:u w:val="single"/>
        </w:rPr>
        <w:t>kesinlikle</w:t>
      </w:r>
      <w:r>
        <w:t xml:space="preserve"> dikkat etmelidir?</w:t>
      </w:r>
      <w:r w:rsidRPr="002F07E5">
        <w:t xml:space="preserve"> </w:t>
      </w:r>
    </w:p>
    <w:p w:rsidR="00D8481A" w:rsidRPr="001A0A94" w:rsidRDefault="00D8481A" w:rsidP="002F07E5">
      <w:pPr>
        <w:pStyle w:val="NoSpacing"/>
        <w:tabs>
          <w:tab w:val="left" w:pos="2694"/>
        </w:tabs>
        <w:rPr>
          <w:b/>
          <w:sz w:val="6"/>
          <w:szCs w:val="6"/>
        </w:rPr>
      </w:pPr>
    </w:p>
    <w:p w:rsidR="00D8481A" w:rsidRPr="001A0A94" w:rsidRDefault="00D8481A" w:rsidP="002F07E5">
      <w:pPr>
        <w:pStyle w:val="NoSpacing"/>
        <w:tabs>
          <w:tab w:val="left" w:pos="284"/>
        </w:tabs>
        <w:rPr>
          <w:i/>
        </w:rPr>
      </w:pPr>
      <w:r w:rsidRPr="001A0A94">
        <w:rPr>
          <w:b/>
          <w:i/>
        </w:rPr>
        <w:t>I.</w:t>
      </w:r>
      <w:r w:rsidRPr="001A0A94">
        <w:rPr>
          <w:i/>
        </w:rPr>
        <w:t xml:space="preserve"> </w:t>
      </w:r>
      <w:r>
        <w:rPr>
          <w:i/>
        </w:rPr>
        <w:t>Kaynakları bilinçli kullanmaya</w:t>
      </w:r>
    </w:p>
    <w:p w:rsidR="00D8481A" w:rsidRPr="001A0A94" w:rsidRDefault="00D8481A" w:rsidP="002F07E5">
      <w:pPr>
        <w:pStyle w:val="NoSpacing"/>
        <w:tabs>
          <w:tab w:val="left" w:pos="284"/>
        </w:tabs>
        <w:rPr>
          <w:i/>
        </w:rPr>
      </w:pPr>
      <w:r w:rsidRPr="001A0A94">
        <w:rPr>
          <w:b/>
          <w:i/>
        </w:rPr>
        <w:t>II.</w:t>
      </w:r>
      <w:r w:rsidRPr="001A0A94">
        <w:rPr>
          <w:i/>
        </w:rPr>
        <w:t xml:space="preserve"> </w:t>
      </w:r>
      <w:r>
        <w:rPr>
          <w:i/>
        </w:rPr>
        <w:t>Meslek bilgisinin yeterli olmasına</w:t>
      </w:r>
    </w:p>
    <w:p w:rsidR="00D8481A" w:rsidRPr="001A0A94" w:rsidRDefault="00D8481A" w:rsidP="002F07E5">
      <w:pPr>
        <w:pStyle w:val="NoSpacing"/>
        <w:tabs>
          <w:tab w:val="left" w:pos="284"/>
          <w:tab w:val="left" w:pos="2694"/>
        </w:tabs>
        <w:rPr>
          <w:i/>
        </w:rPr>
      </w:pPr>
      <w:r w:rsidRPr="001A0A94">
        <w:rPr>
          <w:b/>
          <w:i/>
        </w:rPr>
        <w:t>III.</w:t>
      </w:r>
      <w:r w:rsidRPr="001A0A94">
        <w:rPr>
          <w:i/>
        </w:rPr>
        <w:t xml:space="preserve"> </w:t>
      </w:r>
      <w:r>
        <w:rPr>
          <w:i/>
        </w:rPr>
        <w:t>Mesleğiyle ilgili yenilikleri takip etmeye</w:t>
      </w:r>
    </w:p>
    <w:p w:rsidR="00D8481A" w:rsidRPr="001A0A94" w:rsidRDefault="00D8481A" w:rsidP="002F07E5">
      <w:pPr>
        <w:pStyle w:val="NoSpacing"/>
        <w:tabs>
          <w:tab w:val="left" w:pos="284"/>
          <w:tab w:val="left" w:pos="2694"/>
        </w:tabs>
        <w:rPr>
          <w:i/>
        </w:rPr>
      </w:pPr>
      <w:r w:rsidRPr="001A0A94">
        <w:rPr>
          <w:b/>
          <w:i/>
        </w:rPr>
        <w:t>IV.</w:t>
      </w:r>
      <w:r w:rsidRPr="001A0A94">
        <w:rPr>
          <w:i/>
        </w:rPr>
        <w:t xml:space="preserve"> </w:t>
      </w:r>
      <w:r>
        <w:rPr>
          <w:i/>
        </w:rPr>
        <w:t>Mesleğinin maddi yönünün çok iyi olmasına</w:t>
      </w:r>
    </w:p>
    <w:p w:rsidR="00D8481A" w:rsidRPr="0010426A" w:rsidRDefault="00D8481A" w:rsidP="002F07E5">
      <w:pPr>
        <w:pStyle w:val="NoSpacing"/>
        <w:tabs>
          <w:tab w:val="left" w:pos="2694"/>
        </w:tabs>
        <w:rPr>
          <w:rFonts w:cs="Calibri"/>
          <w:sz w:val="6"/>
          <w:szCs w:val="6"/>
        </w:rPr>
      </w:pPr>
    </w:p>
    <w:p w:rsidR="00D8481A" w:rsidRDefault="00D8481A" w:rsidP="002F07E5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I, II ve III</w:t>
      </w:r>
      <w:r w:rsidRPr="0001443B">
        <w:rPr>
          <w:b/>
        </w:rPr>
        <w:tab/>
        <w:t xml:space="preserve">B) </w:t>
      </w:r>
      <w:r>
        <w:rPr>
          <w:b/>
        </w:rPr>
        <w:t xml:space="preserve"> </w:t>
      </w:r>
      <w:r>
        <w:t>I ve IV</w:t>
      </w:r>
      <w:r>
        <w:tab/>
      </w:r>
      <w:r w:rsidRPr="0001443B">
        <w:rPr>
          <w:b/>
        </w:rPr>
        <w:t xml:space="preserve">C) </w:t>
      </w:r>
      <w:r>
        <w:rPr>
          <w:b/>
        </w:rPr>
        <w:t xml:space="preserve"> </w:t>
      </w:r>
      <w:r w:rsidRPr="00982219">
        <w:t>II</w:t>
      </w:r>
      <w:r>
        <w:rPr>
          <w:b/>
        </w:rPr>
        <w:t xml:space="preserve">, </w:t>
      </w:r>
      <w:r>
        <w:t>III ve IV</w:t>
      </w:r>
      <w:r w:rsidRPr="0001443B">
        <w:rPr>
          <w:b/>
        </w:rPr>
        <w:tab/>
        <w:t xml:space="preserve">D) </w:t>
      </w:r>
      <w:r>
        <w:rPr>
          <w:b/>
        </w:rPr>
        <w:t xml:space="preserve"> </w:t>
      </w:r>
      <w:r w:rsidRPr="00982219">
        <w:t>I</w:t>
      </w:r>
      <w:r>
        <w:rPr>
          <w:b/>
        </w:rPr>
        <w:t xml:space="preserve">, </w:t>
      </w:r>
      <w:r>
        <w:t>II</w:t>
      </w:r>
    </w:p>
    <w:p w:rsidR="00D8481A" w:rsidRDefault="00D8481A" w:rsidP="0052117B">
      <w:pPr>
        <w:pStyle w:val="NoSpacing"/>
        <w:tabs>
          <w:tab w:val="left" w:pos="426"/>
        </w:tabs>
        <w:rPr>
          <w:b/>
        </w:rPr>
      </w:pPr>
    </w:p>
    <w:p w:rsidR="00D8481A" w:rsidRDefault="00D8481A" w:rsidP="00305346">
      <w:pPr>
        <w:pStyle w:val="NoSpacing"/>
        <w:tabs>
          <w:tab w:val="left" w:pos="426"/>
        </w:tabs>
        <w:rPr>
          <w:b/>
        </w:rPr>
      </w:pPr>
      <w:r>
        <w:rPr>
          <w:b/>
          <w:bdr w:val="single" w:sz="4" w:space="0" w:color="auto"/>
          <w:shd w:val="clear" w:color="auto" w:fill="FDE9D9"/>
        </w:rPr>
        <w:t>20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“</w:t>
      </w:r>
      <w:r w:rsidRPr="00305346">
        <w:rPr>
          <w:b/>
        </w:rPr>
        <w:t>projeksiyon – televizyon – otomobil</w:t>
      </w:r>
      <w:r>
        <w:rPr>
          <w:b/>
        </w:rPr>
        <w:t xml:space="preserve"> – röntgen”</w:t>
      </w:r>
    </w:p>
    <w:p w:rsidR="00D8481A" w:rsidRPr="00305346" w:rsidRDefault="00D8481A" w:rsidP="00305346">
      <w:pPr>
        <w:pStyle w:val="NoSpacing"/>
        <w:tabs>
          <w:tab w:val="left" w:pos="426"/>
        </w:tabs>
      </w:pPr>
      <w:r w:rsidRPr="00305346">
        <w:t>Yukarıdakiler sırası ile hangi teknolojik kullanım alanlarına aittir?</w:t>
      </w:r>
    </w:p>
    <w:p w:rsidR="00D8481A" w:rsidRDefault="00D8481A" w:rsidP="009A5BF6">
      <w:pPr>
        <w:pStyle w:val="NoSpacing"/>
        <w:tabs>
          <w:tab w:val="left" w:pos="2694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 xml:space="preserve">sağlık – iletişim – ulaşım – eğitim </w:t>
      </w:r>
    </w:p>
    <w:p w:rsidR="00D8481A" w:rsidRPr="0001443B" w:rsidRDefault="00D8481A" w:rsidP="009A5BF6">
      <w:pPr>
        <w:pStyle w:val="NoSpacing"/>
        <w:tabs>
          <w:tab w:val="left" w:pos="2694"/>
        </w:tabs>
      </w:pPr>
      <w:r>
        <w:rPr>
          <w:b/>
        </w:rPr>
        <w:t xml:space="preserve">B)  </w:t>
      </w:r>
      <w:r>
        <w:t xml:space="preserve">eğitim – iletişim – sağlık – ulaşım </w:t>
      </w:r>
    </w:p>
    <w:p w:rsidR="00D8481A" w:rsidRDefault="00D8481A" w:rsidP="009A5BF6">
      <w:pPr>
        <w:pStyle w:val="NoSpacing"/>
        <w:tabs>
          <w:tab w:val="left" w:pos="284"/>
          <w:tab w:val="left" w:pos="2694"/>
        </w:tabs>
        <w:rPr>
          <w:b/>
        </w:rPr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sağlık – ulaşım – iletişim – eğitim</w:t>
      </w:r>
    </w:p>
    <w:p w:rsidR="00D8481A" w:rsidRDefault="00D8481A" w:rsidP="009A5BF6">
      <w:pPr>
        <w:pStyle w:val="NoSpacing"/>
        <w:tabs>
          <w:tab w:val="left" w:pos="284"/>
          <w:tab w:val="left" w:pos="2694"/>
        </w:tabs>
      </w:pP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 xml:space="preserve">eğitim – iletişim – ulaşım – sağlık </w:t>
      </w:r>
    </w:p>
    <w:p w:rsidR="00D8481A" w:rsidRDefault="00D8481A" w:rsidP="009A5BF6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D8481A" w:rsidRDefault="00D8481A" w:rsidP="00AC1005">
      <w:pPr>
        <w:pStyle w:val="NoSpacing"/>
        <w:tabs>
          <w:tab w:val="left" w:pos="426"/>
        </w:tabs>
      </w:pPr>
      <w:r>
        <w:rPr>
          <w:b/>
          <w:bdr w:val="single" w:sz="4" w:space="0" w:color="auto"/>
          <w:shd w:val="clear" w:color="auto" w:fill="FDE9D9"/>
        </w:rPr>
        <w:t>21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“</w:t>
      </w:r>
      <w:r w:rsidRPr="00E555E5">
        <w:rPr>
          <w:b/>
          <w:i/>
        </w:rPr>
        <w:t>Miladi takvimin başlangıcı ………………………………… doğumudur. Hicri takvimin başlangıcı ise …………………… ……………………… Mekke’den Medine’ye göç etmesidir.</w:t>
      </w:r>
      <w:r>
        <w:t>”</w:t>
      </w:r>
    </w:p>
    <w:p w:rsidR="00D8481A" w:rsidRDefault="00D8481A" w:rsidP="00AC1005">
      <w:pPr>
        <w:pStyle w:val="NoSpacing"/>
        <w:tabs>
          <w:tab w:val="left" w:pos="426"/>
        </w:tabs>
      </w:pPr>
      <w:r>
        <w:t>Boşluklar sırasıyla en uygun nasıl doldurulmalıdır?</w:t>
      </w:r>
    </w:p>
    <w:p w:rsidR="00D8481A" w:rsidRPr="0001443B" w:rsidRDefault="00D8481A" w:rsidP="00AC1005">
      <w:pPr>
        <w:pStyle w:val="NoSpacing"/>
        <w:tabs>
          <w:tab w:val="left" w:pos="2694"/>
        </w:tabs>
        <w:rPr>
          <w:sz w:val="6"/>
          <w:szCs w:val="6"/>
        </w:rPr>
      </w:pPr>
    </w:p>
    <w:p w:rsidR="00D8481A" w:rsidRDefault="00D8481A" w:rsidP="00AC1005">
      <w:pPr>
        <w:pStyle w:val="NoSpacing"/>
        <w:tabs>
          <w:tab w:val="left" w:pos="2694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 xml:space="preserve">Hz. İbrahim’in – Hz. Muhammed’in </w:t>
      </w:r>
    </w:p>
    <w:p w:rsidR="00D8481A" w:rsidRPr="0001443B" w:rsidRDefault="00D8481A" w:rsidP="00AC1005">
      <w:pPr>
        <w:pStyle w:val="NoSpacing"/>
        <w:tabs>
          <w:tab w:val="left" w:pos="2694"/>
        </w:tabs>
      </w:pPr>
      <w:r>
        <w:rPr>
          <w:b/>
        </w:rPr>
        <w:t xml:space="preserve">B)  </w:t>
      </w:r>
      <w:r>
        <w:t xml:space="preserve">Hz. İsa’nın – Hz. Muhammed’in </w:t>
      </w:r>
    </w:p>
    <w:p w:rsidR="00D8481A" w:rsidRDefault="00D8481A" w:rsidP="00AC1005">
      <w:pPr>
        <w:pStyle w:val="NoSpacing"/>
        <w:tabs>
          <w:tab w:val="left" w:pos="284"/>
          <w:tab w:val="left" w:pos="2694"/>
        </w:tabs>
        <w:rPr>
          <w:b/>
        </w:rPr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Hz. İsa’nın – Hz. İbrahim’in</w:t>
      </w:r>
    </w:p>
    <w:p w:rsidR="00D8481A" w:rsidRDefault="00D8481A" w:rsidP="00AC1005">
      <w:pPr>
        <w:pStyle w:val="NoSpacing"/>
        <w:tabs>
          <w:tab w:val="left" w:pos="284"/>
          <w:tab w:val="left" w:pos="2694"/>
        </w:tabs>
      </w:pP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>Hz. Muhammed’in – Hz. İsa’nın</w:t>
      </w:r>
    </w:p>
    <w:p w:rsidR="00D8481A" w:rsidRDefault="00D8481A" w:rsidP="00F2456A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D8481A" w:rsidRDefault="00D8481A" w:rsidP="0038734A">
      <w:pPr>
        <w:pStyle w:val="NoSpacing"/>
        <w:tabs>
          <w:tab w:val="left" w:pos="426"/>
        </w:tabs>
      </w:pPr>
      <w:r>
        <w:rPr>
          <w:noProof/>
          <w:lang w:eastAsia="tr-TR"/>
        </w:rPr>
        <w:pict>
          <v:rect id="_x0000_s1063" style="position:absolute;margin-left:130.35pt;margin-top:3.15pt;width:104pt;height:84pt;z-index:-251639296" wrapcoords="-155 -193 -155 21407 21755 21407 21755 -193 -155 -193">
            <v:textbox style="mso-next-textbox:#_x0000_s1063">
              <w:txbxContent>
                <w:p w:rsidR="00D8481A" w:rsidRPr="00FA1971" w:rsidRDefault="00D8481A" w:rsidP="00FA1971">
                  <w:pPr>
                    <w:rPr>
                      <w:i/>
                      <w:sz w:val="22"/>
                      <w:szCs w:val="22"/>
                    </w:rPr>
                  </w:pPr>
                  <w:r>
                    <w:rPr>
                      <w:i/>
                    </w:rPr>
                    <w:t>Yandaki resimler arasındaki ilişki aşağıdaki eşleştirmelerden hangisinin arasında yoktur?</w:t>
                  </w:r>
                </w:p>
              </w:txbxContent>
            </v:textbox>
            <w10:wrap type="tight"/>
          </v:rect>
        </w:pict>
      </w:r>
      <w:r>
        <w:rPr>
          <w:noProof/>
          <w:lang w:eastAsia="tr-TR"/>
        </w:rPr>
        <w:pict>
          <v:shape id="Resim 31" o:spid="_x0000_s1064" type="#_x0000_t75" style="position:absolute;margin-left:97.35pt;margin-top:2.65pt;width:25pt;height:41pt;z-index:-251641344;visibility:visible">
            <v:imagedata r:id="rId34" o:title=""/>
          </v:shape>
        </w:pict>
      </w:r>
      <w:r>
        <w:rPr>
          <w:noProof/>
          <w:lang w:eastAsia="tr-TR"/>
        </w:rPr>
        <w:pict>
          <v:shape id="Resim 30" o:spid="_x0000_s1065" type="#_x0000_t75" style="position:absolute;margin-left:20.85pt;margin-top:2.65pt;width:40.75pt;height:36.5pt;z-index:-251642368;visibility:visible">
            <v:imagedata r:id="rId35" o:title=""/>
          </v:shape>
        </w:pict>
      </w:r>
      <w:r w:rsidRPr="006A6095">
        <w:rPr>
          <w:b/>
          <w:bdr w:val="single" w:sz="4" w:space="0" w:color="auto"/>
          <w:shd w:val="clear" w:color="auto" w:fill="FDE9D9"/>
        </w:rPr>
        <w:t>2</w:t>
      </w:r>
      <w:r>
        <w:rPr>
          <w:b/>
          <w:bdr w:val="single" w:sz="4" w:space="0" w:color="auto"/>
          <w:shd w:val="clear" w:color="auto" w:fill="FDE9D9"/>
        </w:rPr>
        <w:t>2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</w:t>
      </w:r>
    </w:p>
    <w:p w:rsidR="00D8481A" w:rsidRDefault="00D8481A" w:rsidP="0038734A">
      <w:pPr>
        <w:pStyle w:val="NoSpacing"/>
        <w:tabs>
          <w:tab w:val="left" w:pos="426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64.8pt;margin-top:8.25pt;width:26.45pt;height:0;z-index:251676160" o:connectortype="straight">
            <v:stroke endarrow="block"/>
          </v:shape>
        </w:pict>
      </w:r>
    </w:p>
    <w:p w:rsidR="00D8481A" w:rsidRDefault="00D8481A" w:rsidP="0038734A">
      <w:pPr>
        <w:pStyle w:val="NoSpacing"/>
        <w:tabs>
          <w:tab w:val="left" w:pos="426"/>
        </w:tabs>
      </w:pPr>
    </w:p>
    <w:p w:rsidR="00D8481A" w:rsidRPr="0001443B" w:rsidRDefault="00D8481A" w:rsidP="00E752A1">
      <w:pPr>
        <w:pStyle w:val="NoSpacing"/>
        <w:tabs>
          <w:tab w:val="left" w:pos="2694"/>
        </w:tabs>
        <w:rPr>
          <w:sz w:val="6"/>
          <w:szCs w:val="6"/>
        </w:rPr>
      </w:pPr>
    </w:p>
    <w:p w:rsidR="00D8481A" w:rsidRDefault="00D8481A" w:rsidP="00E752A1">
      <w:pPr>
        <w:pStyle w:val="NoSpacing"/>
        <w:tabs>
          <w:tab w:val="left" w:pos="2694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 xml:space="preserve">abaküs – bilgisayar </w:t>
      </w:r>
    </w:p>
    <w:p w:rsidR="00D8481A" w:rsidRPr="0001443B" w:rsidRDefault="00D8481A" w:rsidP="00E752A1">
      <w:pPr>
        <w:pStyle w:val="NoSpacing"/>
        <w:tabs>
          <w:tab w:val="left" w:pos="2694"/>
        </w:tabs>
      </w:pPr>
      <w:r>
        <w:rPr>
          <w:b/>
        </w:rPr>
        <w:t xml:space="preserve">B)  </w:t>
      </w:r>
      <w:r>
        <w:t>büyüteç – mikroskop</w:t>
      </w:r>
    </w:p>
    <w:p w:rsidR="00D8481A" w:rsidRDefault="00D8481A" w:rsidP="00E752A1">
      <w:pPr>
        <w:pStyle w:val="NoSpacing"/>
        <w:tabs>
          <w:tab w:val="left" w:pos="284"/>
          <w:tab w:val="left" w:pos="2694"/>
        </w:tabs>
        <w:rPr>
          <w:b/>
        </w:rPr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 xml:space="preserve">kandil – ampul </w:t>
      </w:r>
    </w:p>
    <w:p w:rsidR="00D8481A" w:rsidRDefault="00D8481A" w:rsidP="00E752A1">
      <w:pPr>
        <w:pStyle w:val="NoSpacing"/>
        <w:tabs>
          <w:tab w:val="left" w:pos="284"/>
          <w:tab w:val="left" w:pos="2694"/>
        </w:tabs>
      </w:pP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>tekerlek – yol</w:t>
      </w:r>
    </w:p>
    <w:p w:rsidR="00D8481A" w:rsidRPr="00796285" w:rsidRDefault="00D8481A" w:rsidP="0038734A">
      <w:pPr>
        <w:pStyle w:val="NoSpacing"/>
        <w:tabs>
          <w:tab w:val="left" w:pos="709"/>
        </w:tabs>
        <w:rPr>
          <w:bdr w:val="single" w:sz="4" w:space="0" w:color="auto"/>
          <w:shd w:val="clear" w:color="auto" w:fill="FBD4B4"/>
        </w:rPr>
      </w:pPr>
    </w:p>
    <w:p w:rsidR="00D8481A" w:rsidRDefault="00D8481A" w:rsidP="00664398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 w:rsidRPr="006A6095">
        <w:rPr>
          <w:b/>
          <w:bdr w:val="single" w:sz="4" w:space="0" w:color="auto"/>
          <w:shd w:val="clear" w:color="auto" w:fill="FDE9D9"/>
        </w:rPr>
        <w:t>2</w:t>
      </w:r>
      <w:r>
        <w:rPr>
          <w:b/>
          <w:bdr w:val="single" w:sz="4" w:space="0" w:color="auto"/>
          <w:shd w:val="clear" w:color="auto" w:fill="FDE9D9"/>
        </w:rPr>
        <w:t>3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Aşağıdakilerden hangisi üretim aracıdır?</w:t>
      </w:r>
      <w:r w:rsidRPr="00664398">
        <w:t xml:space="preserve"> </w:t>
      </w:r>
    </w:p>
    <w:p w:rsidR="00D8481A" w:rsidRPr="00C31D88" w:rsidRDefault="00D8481A" w:rsidP="00664398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sz w:val="6"/>
          <w:szCs w:val="6"/>
        </w:rPr>
      </w:pPr>
      <w:r>
        <w:rPr>
          <w:noProof/>
          <w:lang w:eastAsia="tr-TR"/>
        </w:rPr>
        <w:pict>
          <v:shape id="Resim 43" o:spid="_x0000_s1067" type="#_x0000_t75" alt="http://www.susehri.com.tr/images/haber/20100817_32_3772851825.jpg" style="position:absolute;margin-left:8.6pt;margin-top:-.1pt;width:50.25pt;height:41.85pt;z-index:-251638272;visibility:visible">
            <v:imagedata r:id="rId36" o:title=""/>
          </v:shape>
        </w:pict>
      </w:r>
    </w:p>
    <w:p w:rsidR="00D8481A" w:rsidRDefault="00D8481A" w:rsidP="00664398">
      <w:pPr>
        <w:pStyle w:val="NoSpacing"/>
        <w:tabs>
          <w:tab w:val="left" w:pos="709"/>
          <w:tab w:val="left" w:pos="2552"/>
          <w:tab w:val="left" w:pos="3828"/>
        </w:tabs>
        <w:rPr>
          <w:b/>
        </w:rPr>
      </w:pPr>
      <w:r>
        <w:rPr>
          <w:noProof/>
          <w:lang w:eastAsia="tr-TR"/>
        </w:rPr>
        <w:pict>
          <v:shape id="Resim 44" o:spid="_x0000_s1068" type="#_x0000_t75" alt="Bisiklet Resimleri" style="position:absolute;margin-left:82.1pt;margin-top:5.3pt;width:44.25pt;height:28.65pt;z-index:-251637248;visibility:visible">
            <v:imagedata r:id="rId37" o:title=""/>
          </v:shape>
        </w:pict>
      </w:r>
      <w:r>
        <w:rPr>
          <w:noProof/>
          <w:lang w:eastAsia="tr-TR"/>
        </w:rPr>
        <w:pict>
          <v:shape id="Resim 46" o:spid="_x0000_s1069" type="#_x0000_t75" style="position:absolute;margin-left:211.35pt;margin-top:6.5pt;width:50.5pt;height:27.5pt;z-index:-251635200;visibility:visible">
            <v:imagedata r:id="rId38" o:title=""/>
          </v:shape>
        </w:pict>
      </w:r>
      <w:r>
        <w:rPr>
          <w:noProof/>
          <w:lang w:eastAsia="tr-TR"/>
        </w:rPr>
        <w:pict>
          <v:shape id="Resim 45" o:spid="_x0000_s1070" type="#_x0000_t75" alt="http://t0.gstatic.com/images?q=tbn:ANd9GcQqj3hOnjeytZCoiC0cWVggzJhfdlgJoMV1ja8bus7eGjzn_EX0" style="position:absolute;margin-left:152.85pt;margin-top:1.7pt;width:31pt;height:36.05pt;z-index:-251636224;visibility:visible">
            <v:imagedata r:id="rId39" o:title=""/>
          </v:shape>
        </w:pict>
      </w:r>
    </w:p>
    <w:p w:rsidR="00D8481A" w:rsidRPr="00A63C0E" w:rsidRDefault="00D8481A" w:rsidP="002A2D58">
      <w:pPr>
        <w:pStyle w:val="NoSpacing"/>
        <w:tabs>
          <w:tab w:val="left" w:pos="709"/>
          <w:tab w:val="left" w:pos="1418"/>
          <w:tab w:val="left" w:pos="2835"/>
          <w:tab w:val="left" w:pos="3969"/>
        </w:tabs>
      </w:pPr>
      <w:r w:rsidRPr="00CB57EA">
        <w:rPr>
          <w:b/>
        </w:rPr>
        <w:t>A)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01443B">
        <w:rPr>
          <w:b/>
        </w:rPr>
        <w:t xml:space="preserve">B) </w:t>
      </w:r>
      <w:r>
        <w:t xml:space="preserve"> </w:t>
      </w:r>
      <w:r>
        <w:tab/>
      </w:r>
      <w:r w:rsidRPr="0001443B">
        <w:rPr>
          <w:b/>
        </w:rPr>
        <w:t xml:space="preserve">C) </w:t>
      </w:r>
      <w:r>
        <w:t xml:space="preserve"> </w:t>
      </w:r>
      <w:r>
        <w:tab/>
      </w:r>
      <w:r w:rsidRPr="0001443B">
        <w:rPr>
          <w:b/>
        </w:rPr>
        <w:t xml:space="preserve">D) </w:t>
      </w:r>
      <w:r>
        <w:t xml:space="preserve"> </w:t>
      </w:r>
    </w:p>
    <w:p w:rsidR="00D8481A" w:rsidRDefault="00D8481A" w:rsidP="00664398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D8481A" w:rsidRDefault="00D8481A" w:rsidP="00664398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DE9D9"/>
        </w:rPr>
      </w:pPr>
    </w:p>
    <w:p w:rsidR="00D8481A" w:rsidRDefault="00D8481A" w:rsidP="00664398">
      <w:pPr>
        <w:pStyle w:val="NoSpacing"/>
        <w:tabs>
          <w:tab w:val="left" w:pos="709"/>
        </w:tabs>
      </w:pPr>
      <w:r w:rsidRPr="006A6095">
        <w:rPr>
          <w:b/>
          <w:bdr w:val="single" w:sz="4" w:space="0" w:color="auto"/>
          <w:shd w:val="clear" w:color="auto" w:fill="FDE9D9"/>
        </w:rPr>
        <w:t>2</w:t>
      </w:r>
      <w:r>
        <w:rPr>
          <w:b/>
          <w:bdr w:val="single" w:sz="4" w:space="0" w:color="auto"/>
          <w:shd w:val="clear" w:color="auto" w:fill="FDE9D9"/>
        </w:rPr>
        <w:t>4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“</w:t>
      </w:r>
      <w:r w:rsidRPr="0007147E">
        <w:rPr>
          <w:b/>
          <w:i/>
        </w:rPr>
        <w:t>Gereksinimlerimizi karşılamak için harcadığımız paraya ………………………denir.</w:t>
      </w:r>
      <w:r>
        <w:t>”</w:t>
      </w:r>
      <w:r w:rsidRPr="00CF74F8">
        <w:t xml:space="preserve"> </w:t>
      </w:r>
      <w:r>
        <w:t>Boşluğa ne yazılmalıdır?</w:t>
      </w:r>
    </w:p>
    <w:p w:rsidR="00D8481A" w:rsidRPr="00EE4FE8" w:rsidRDefault="00D8481A" w:rsidP="00CF74F8">
      <w:pPr>
        <w:pStyle w:val="NoSpacing"/>
        <w:tabs>
          <w:tab w:val="left" w:pos="709"/>
        </w:tabs>
        <w:rPr>
          <w:sz w:val="10"/>
          <w:szCs w:val="10"/>
        </w:rPr>
      </w:pPr>
    </w:p>
    <w:p w:rsidR="00D8481A" w:rsidRDefault="00D8481A" w:rsidP="000D4DE8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gelir</w:t>
      </w:r>
      <w:r>
        <w:tab/>
      </w:r>
      <w:r w:rsidRPr="0001443B">
        <w:rPr>
          <w:b/>
        </w:rPr>
        <w:t xml:space="preserve">B) </w:t>
      </w:r>
      <w:r>
        <w:rPr>
          <w:b/>
        </w:rPr>
        <w:t xml:space="preserve"> </w:t>
      </w:r>
      <w:r>
        <w:t xml:space="preserve">kazanç </w:t>
      </w:r>
      <w:r>
        <w:tab/>
      </w:r>
      <w:r w:rsidRPr="0001443B">
        <w:rPr>
          <w:b/>
        </w:rPr>
        <w:t>C)</w:t>
      </w:r>
      <w:r>
        <w:rPr>
          <w:b/>
        </w:rPr>
        <w:t xml:space="preserve">  </w:t>
      </w:r>
      <w:r>
        <w:t>ücret</w:t>
      </w:r>
      <w:r>
        <w:rPr>
          <w:b/>
        </w:rPr>
        <w:tab/>
      </w: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>gider</w:t>
      </w:r>
    </w:p>
    <w:p w:rsidR="00D8481A" w:rsidRPr="00796285" w:rsidRDefault="00D8481A" w:rsidP="008F0E7E">
      <w:pPr>
        <w:pStyle w:val="NoSpacing"/>
        <w:tabs>
          <w:tab w:val="left" w:pos="709"/>
        </w:tabs>
        <w:rPr>
          <w:bdr w:val="single" w:sz="4" w:space="0" w:color="auto"/>
          <w:shd w:val="clear" w:color="auto" w:fill="FBD4B4"/>
        </w:rPr>
      </w:pPr>
    </w:p>
    <w:p w:rsidR="00D8481A" w:rsidRDefault="00D8481A" w:rsidP="008F0E7E">
      <w:pPr>
        <w:pStyle w:val="NoSpacing"/>
        <w:tabs>
          <w:tab w:val="left" w:pos="426"/>
        </w:tabs>
      </w:pPr>
      <w:r>
        <w:rPr>
          <w:noProof/>
          <w:lang w:eastAsia="tr-TR"/>
        </w:rPr>
        <w:pict>
          <v:rect id="_x0000_s1071" style="position:absolute;margin-left:87.1pt;margin-top:1.4pt;width:54.75pt;height:21.25pt;z-index:251640320">
            <v:textbox style="mso-next-textbox:#_x0000_s1071">
              <w:txbxContent>
                <w:p w:rsidR="00D8481A" w:rsidRPr="00C46F5A" w:rsidRDefault="00D8481A" w:rsidP="008F0E7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 w:rsidRPr="008D4531">
                    <w:rPr>
                      <w:b/>
                      <w:i/>
                    </w:rPr>
                    <w:t>2-</w:t>
                  </w:r>
                  <w:r>
                    <w:rPr>
                      <w:i/>
                      <w:sz w:val="22"/>
                      <w:szCs w:val="22"/>
                    </w:rPr>
                    <w:t xml:space="preserve"> su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2" style="position:absolute;margin-left:158.9pt;margin-top:1.4pt;width:72.95pt;height:21.25pt;z-index:251641344">
            <v:textbox style="mso-next-textbox:#_x0000_s1072">
              <w:txbxContent>
                <w:p w:rsidR="00D8481A" w:rsidRPr="00C46F5A" w:rsidRDefault="00D8481A" w:rsidP="008F0E7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 w:rsidRPr="008D4531">
                    <w:rPr>
                      <w:b/>
                      <w:i/>
                    </w:rPr>
                    <w:t>3-</w:t>
                  </w:r>
                  <w:r>
                    <w:rPr>
                      <w:i/>
                      <w:sz w:val="22"/>
                      <w:szCs w:val="22"/>
                    </w:rPr>
                    <w:t xml:space="preserve"> bisiklet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3" style="position:absolute;margin-left:23.25pt;margin-top:1.4pt;width:45.1pt;height:21.25pt;z-index:251639296">
            <v:textbox style="mso-next-textbox:#_x0000_s1073">
              <w:txbxContent>
                <w:p w:rsidR="00D8481A" w:rsidRPr="00C46F5A" w:rsidRDefault="00D8481A" w:rsidP="008F0E7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 w:rsidRPr="008D4531">
                    <w:rPr>
                      <w:b/>
                      <w:i/>
                    </w:rPr>
                    <w:t>1-</w:t>
                  </w:r>
                  <w:r>
                    <w:rPr>
                      <w:i/>
                      <w:sz w:val="22"/>
                      <w:szCs w:val="22"/>
                    </w:rPr>
                    <w:t xml:space="preserve"> ev</w:t>
                  </w:r>
                </w:p>
              </w:txbxContent>
            </v:textbox>
          </v:rect>
        </w:pict>
      </w:r>
      <w:r>
        <w:rPr>
          <w:b/>
          <w:bdr w:val="single" w:sz="4" w:space="0" w:color="auto"/>
          <w:shd w:val="clear" w:color="auto" w:fill="FDE9D9"/>
        </w:rPr>
        <w:t>25</w:t>
      </w:r>
      <w:r w:rsidRPr="006A6095">
        <w:rPr>
          <w:bdr w:val="single" w:sz="4" w:space="0" w:color="auto"/>
          <w:shd w:val="clear" w:color="auto" w:fill="FDE9D9"/>
        </w:rPr>
        <w:t>.</w:t>
      </w:r>
      <w:r>
        <w:t xml:space="preserve">  </w:t>
      </w:r>
    </w:p>
    <w:p w:rsidR="00D8481A" w:rsidRDefault="00D8481A" w:rsidP="008F0E7E">
      <w:pPr>
        <w:pStyle w:val="NoSpacing"/>
        <w:tabs>
          <w:tab w:val="left" w:pos="426"/>
        </w:tabs>
      </w:pPr>
    </w:p>
    <w:p w:rsidR="00D8481A" w:rsidRDefault="00D8481A" w:rsidP="008F0E7E">
      <w:pPr>
        <w:pStyle w:val="NoSpacing"/>
        <w:tabs>
          <w:tab w:val="left" w:pos="426"/>
        </w:tabs>
      </w:pPr>
      <w:r>
        <w:rPr>
          <w:noProof/>
          <w:lang w:eastAsia="tr-TR"/>
        </w:rPr>
        <w:pict>
          <v:rect id="_x0000_s1074" style="position:absolute;margin-left:165.6pt;margin-top:2.9pt;width:68.75pt;height:21.25pt;z-index:251682304">
            <v:textbox style="mso-next-textbox:#_x0000_s1074">
              <w:txbxContent>
                <w:p w:rsidR="00D8481A" w:rsidRPr="00C46F5A" w:rsidRDefault="00D8481A" w:rsidP="008F0E7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6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kolye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5" style="position:absolute;margin-left:87.1pt;margin-top:2.9pt;width:68.75pt;height:21.25pt;z-index:251643392">
            <v:textbox style="mso-next-textbox:#_x0000_s1075">
              <w:txbxContent>
                <w:p w:rsidR="00D8481A" w:rsidRPr="00C46F5A" w:rsidRDefault="00D8481A" w:rsidP="008F0E7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5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ayakkabı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6" style="position:absolute;margin-left:23.25pt;margin-top:2.9pt;width:49.6pt;height:21.25pt;z-index:251642368">
            <v:textbox style="mso-next-textbox:#_x0000_s1076">
              <w:txbxContent>
                <w:p w:rsidR="00D8481A" w:rsidRPr="00C46F5A" w:rsidRDefault="00D8481A" w:rsidP="008F0E7E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4</w:t>
                  </w:r>
                  <w:r w:rsidRPr="008D4531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>
                    <w:rPr>
                      <w:i/>
                      <w:sz w:val="22"/>
                      <w:szCs w:val="22"/>
                    </w:rPr>
                    <w:t xml:space="preserve"> uyku</w:t>
                  </w:r>
                </w:p>
              </w:txbxContent>
            </v:textbox>
          </v:rect>
        </w:pict>
      </w:r>
    </w:p>
    <w:p w:rsidR="00D8481A" w:rsidRDefault="00D8481A" w:rsidP="008F0E7E">
      <w:pPr>
        <w:pStyle w:val="NoSpacing"/>
        <w:tabs>
          <w:tab w:val="left" w:pos="2694"/>
        </w:tabs>
        <w:rPr>
          <w:bdr w:val="single" w:sz="4" w:space="0" w:color="auto"/>
          <w:shd w:val="clear" w:color="auto" w:fill="FBD4B4"/>
        </w:rPr>
      </w:pPr>
    </w:p>
    <w:p w:rsidR="00D8481A" w:rsidRPr="0001443B" w:rsidRDefault="00D8481A" w:rsidP="008F0E7E">
      <w:pPr>
        <w:pStyle w:val="NoSpacing"/>
        <w:tabs>
          <w:tab w:val="left" w:pos="2694"/>
        </w:tabs>
        <w:rPr>
          <w:sz w:val="6"/>
          <w:szCs w:val="6"/>
        </w:rPr>
      </w:pPr>
    </w:p>
    <w:p w:rsidR="00D8481A" w:rsidRPr="00E144B0" w:rsidRDefault="00D8481A" w:rsidP="008F0E7E">
      <w:pPr>
        <w:pStyle w:val="NoSpacing"/>
        <w:tabs>
          <w:tab w:val="left" w:pos="709"/>
        </w:tabs>
      </w:pPr>
      <w:r>
        <w:t>Yukarıdakilerden hangileri temel gereksinim değil istek olabilir?</w:t>
      </w:r>
      <w:r w:rsidRPr="00F62337">
        <w:t xml:space="preserve"> </w:t>
      </w:r>
    </w:p>
    <w:p w:rsidR="00D8481A" w:rsidRPr="0001443B" w:rsidRDefault="00D8481A" w:rsidP="008F0E7E">
      <w:pPr>
        <w:pStyle w:val="NoSpacing"/>
        <w:tabs>
          <w:tab w:val="left" w:pos="284"/>
        </w:tabs>
        <w:rPr>
          <w:rFonts w:ascii="Arial Narrow" w:hAnsi="Arial Narrow"/>
          <w:sz w:val="6"/>
          <w:szCs w:val="6"/>
        </w:rPr>
      </w:pPr>
    </w:p>
    <w:p w:rsidR="00D8481A" w:rsidRPr="00136018" w:rsidRDefault="00D8481A" w:rsidP="008F0E7E">
      <w:pPr>
        <w:pStyle w:val="NoSpacing"/>
        <w:tabs>
          <w:tab w:val="left" w:pos="2694"/>
        </w:tabs>
        <w:rPr>
          <w:b/>
        </w:rPr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>1 – 2 – 4 – 5</w:t>
      </w:r>
      <w:r>
        <w:rPr>
          <w:b/>
        </w:rPr>
        <w:tab/>
      </w:r>
      <w:r w:rsidRPr="0001443B">
        <w:rPr>
          <w:b/>
        </w:rPr>
        <w:t xml:space="preserve">B) </w:t>
      </w:r>
      <w:r>
        <w:rPr>
          <w:b/>
        </w:rPr>
        <w:t xml:space="preserve"> </w:t>
      </w:r>
      <w:r>
        <w:t xml:space="preserve"> 1 – 3 – 6</w:t>
      </w:r>
    </w:p>
    <w:p w:rsidR="00D8481A" w:rsidRPr="0001443B" w:rsidRDefault="00D8481A" w:rsidP="008F0E7E">
      <w:pPr>
        <w:pStyle w:val="NoSpacing"/>
        <w:tabs>
          <w:tab w:val="left" w:pos="284"/>
          <w:tab w:val="left" w:pos="2694"/>
        </w:tabs>
      </w:pPr>
      <w:r w:rsidRPr="0001443B">
        <w:rPr>
          <w:b/>
        </w:rPr>
        <w:t>C)</w:t>
      </w:r>
      <w:r>
        <w:rPr>
          <w:b/>
        </w:rPr>
        <w:t xml:space="preserve">  </w:t>
      </w:r>
      <w:r>
        <w:t xml:space="preserve">3 – 6 </w:t>
      </w:r>
      <w:r>
        <w:rPr>
          <w:b/>
        </w:rPr>
        <w:tab/>
      </w: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 xml:space="preserve"> 4 – 5 – 6</w:t>
      </w:r>
    </w:p>
    <w:p w:rsidR="00D8481A" w:rsidRDefault="00D8481A" w:rsidP="005C7495">
      <w:pPr>
        <w:pStyle w:val="NoSpacing"/>
        <w:tabs>
          <w:tab w:val="left" w:pos="284"/>
          <w:tab w:val="left" w:pos="1843"/>
          <w:tab w:val="left" w:pos="3402"/>
        </w:tabs>
        <w:rPr>
          <w:rFonts w:ascii="Arial Narrow" w:hAnsi="Arial Narrow"/>
          <w:sz w:val="18"/>
          <w:szCs w:val="18"/>
        </w:rPr>
      </w:pPr>
    </w:p>
    <w:p w:rsidR="00D8481A" w:rsidRDefault="00D8481A" w:rsidP="005C7495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sz w:val="18"/>
          <w:szCs w:val="18"/>
        </w:rPr>
      </w:pPr>
      <w:r w:rsidRPr="0001443B">
        <w:rPr>
          <w:rFonts w:ascii="Arial Narrow" w:hAnsi="Arial Narrow"/>
          <w:sz w:val="18"/>
          <w:szCs w:val="18"/>
        </w:rPr>
        <w:t>Cevaplarınızı Kontrol Ediniz</w:t>
      </w:r>
    </w:p>
    <w:p w:rsidR="00D8481A" w:rsidRPr="0001443B" w:rsidRDefault="00D8481A" w:rsidP="005E0D33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sz w:val="18"/>
          <w:szCs w:val="18"/>
        </w:rPr>
      </w:pPr>
      <w:r w:rsidRPr="0001443B">
        <w:rPr>
          <w:rFonts w:ascii="Arial Narrow" w:hAnsi="Arial Narrow"/>
          <w:sz w:val="18"/>
          <w:szCs w:val="18"/>
        </w:rPr>
        <w:t xml:space="preserve"> **** BAŞARILAR ****</w:t>
      </w:r>
      <w:r>
        <w:rPr>
          <w:rFonts w:ascii="Arial Narrow" w:hAnsi="Arial Narrow"/>
          <w:sz w:val="18"/>
          <w:szCs w:val="18"/>
        </w:rPr>
        <w:t xml:space="preserve"> </w:t>
      </w:r>
    </w:p>
    <w:p w:rsidR="00D8481A" w:rsidRPr="0007147E" w:rsidRDefault="00D8481A" w:rsidP="00880ABD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sz w:val="6"/>
          <w:szCs w:val="6"/>
          <w:u w:val="single"/>
        </w:rPr>
      </w:pPr>
    </w:p>
    <w:p w:rsidR="00D8481A" w:rsidRPr="0001443B" w:rsidRDefault="00D8481A" w:rsidP="00CB35A4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 xml:space="preserve">Her soru 4 (dört) puandır. </w:t>
      </w:r>
      <w:hyperlink r:id="rId40" w:history="1">
        <w:r w:rsidRPr="00A43315">
          <w:rPr>
            <w:rStyle w:val="Hyperlink"/>
            <w:rFonts w:ascii="Arial Narrow" w:hAnsi="Arial Narrow"/>
            <w:i/>
            <w:sz w:val="18"/>
            <w:szCs w:val="18"/>
          </w:rPr>
          <w:t>www.sorubak.com</w:t>
        </w:r>
      </w:hyperlink>
      <w:r>
        <w:rPr>
          <w:rFonts w:ascii="Arial Narrow" w:hAnsi="Arial Narrow"/>
          <w:i/>
          <w:sz w:val="18"/>
          <w:szCs w:val="18"/>
        </w:rPr>
        <w:t xml:space="preserve"> </w:t>
      </w:r>
    </w:p>
    <w:p w:rsidR="00D8481A" w:rsidRPr="0001443B" w:rsidRDefault="00D8481A" w:rsidP="005A3521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i/>
          <w:sz w:val="18"/>
          <w:szCs w:val="18"/>
        </w:rPr>
      </w:pPr>
    </w:p>
    <w:sectPr w:rsidR="00D8481A" w:rsidRPr="0001443B" w:rsidSect="00CD3992">
      <w:pgSz w:w="11906" w:h="16838" w:code="9"/>
      <w:pgMar w:top="993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Lucida Handwriting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0AFB"/>
    <w:multiLevelType w:val="hybridMultilevel"/>
    <w:tmpl w:val="7A6AC8D2"/>
    <w:lvl w:ilvl="0" w:tplc="A1AE2C9A">
      <w:start w:val="1"/>
      <w:numFmt w:val="upperRoman"/>
      <w:lvlText w:val="%1)"/>
      <w:lvlJc w:val="left"/>
      <w:pPr>
        <w:ind w:left="1080" w:hanging="720"/>
      </w:pPr>
      <w:rPr>
        <w:rFonts w:ascii="Calibri" w:hAnsi="Calibri" w:cs="Times New Roman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4447AD"/>
    <w:multiLevelType w:val="hybridMultilevel"/>
    <w:tmpl w:val="762AC8DC"/>
    <w:lvl w:ilvl="0" w:tplc="F4D89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947741"/>
    <w:multiLevelType w:val="hybridMultilevel"/>
    <w:tmpl w:val="5C8283E8"/>
    <w:lvl w:ilvl="0" w:tplc="43E28A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FE6294"/>
    <w:multiLevelType w:val="hybridMultilevel"/>
    <w:tmpl w:val="A3AEF1E6"/>
    <w:lvl w:ilvl="0" w:tplc="3A96F828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253BB9"/>
    <w:multiLevelType w:val="hybridMultilevel"/>
    <w:tmpl w:val="EF427584"/>
    <w:lvl w:ilvl="0" w:tplc="A7B670C0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174174"/>
    <w:multiLevelType w:val="hybridMultilevel"/>
    <w:tmpl w:val="65D041DA"/>
    <w:lvl w:ilvl="0" w:tplc="3C5CE8D8">
      <w:start w:val="1"/>
      <w:numFmt w:val="upperRoman"/>
      <w:lvlText w:val="%1."/>
      <w:lvlJc w:val="left"/>
      <w:pPr>
        <w:ind w:left="792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8">
    <w:nsid w:val="28BD1F50"/>
    <w:multiLevelType w:val="hybridMultilevel"/>
    <w:tmpl w:val="386608BE"/>
    <w:lvl w:ilvl="0" w:tplc="19449B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BB41ED8"/>
    <w:multiLevelType w:val="hybridMultilevel"/>
    <w:tmpl w:val="68F633F4"/>
    <w:lvl w:ilvl="0" w:tplc="7234BDFE">
      <w:start w:val="1"/>
      <w:numFmt w:val="upp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A84C8E"/>
    <w:multiLevelType w:val="hybridMultilevel"/>
    <w:tmpl w:val="A8FAF422"/>
    <w:lvl w:ilvl="0" w:tplc="FDC4F4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1224B2C"/>
    <w:multiLevelType w:val="hybridMultilevel"/>
    <w:tmpl w:val="FF2CFFF6"/>
    <w:lvl w:ilvl="0" w:tplc="9D86C9C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81E3CDE"/>
    <w:multiLevelType w:val="hybridMultilevel"/>
    <w:tmpl w:val="75B8802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E56914"/>
    <w:multiLevelType w:val="hybridMultilevel"/>
    <w:tmpl w:val="3A9E262E"/>
    <w:lvl w:ilvl="0" w:tplc="618A6416">
      <w:start w:val="1"/>
      <w:numFmt w:val="bullet"/>
      <w:lvlText w:val="I"/>
      <w:lvlJc w:val="left"/>
      <w:pPr>
        <w:ind w:left="360" w:hanging="360"/>
      </w:pPr>
      <w:rPr>
        <w:rFonts w:ascii="Sylfaen" w:hAnsi="Sylfae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DA471ED"/>
    <w:multiLevelType w:val="hybridMultilevel"/>
    <w:tmpl w:val="EB28E6A2"/>
    <w:lvl w:ilvl="0" w:tplc="CC965568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E9B05AE"/>
    <w:multiLevelType w:val="hybridMultilevel"/>
    <w:tmpl w:val="80D02552"/>
    <w:lvl w:ilvl="0" w:tplc="E39C7030">
      <w:start w:val="1"/>
      <w:numFmt w:val="upperLetter"/>
      <w:lvlText w:val="%1)"/>
      <w:lvlJc w:val="left"/>
      <w:pPr>
        <w:ind w:left="3060" w:hanging="270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43C71D9"/>
    <w:multiLevelType w:val="hybridMultilevel"/>
    <w:tmpl w:val="ACC8DFF2"/>
    <w:lvl w:ilvl="0" w:tplc="F424BE28">
      <w:start w:val="1"/>
      <w:numFmt w:val="upperLetter"/>
      <w:lvlText w:val="%1)"/>
      <w:lvlJc w:val="left"/>
      <w:pPr>
        <w:ind w:left="1785" w:hanging="142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F3D2909"/>
    <w:multiLevelType w:val="hybridMultilevel"/>
    <w:tmpl w:val="976A2F46"/>
    <w:lvl w:ilvl="0" w:tplc="799CB5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5"/>
  </w:num>
  <w:num w:numId="5">
    <w:abstractNumId w:val="10"/>
  </w:num>
  <w:num w:numId="6">
    <w:abstractNumId w:val="14"/>
  </w:num>
  <w:num w:numId="7">
    <w:abstractNumId w:val="19"/>
  </w:num>
  <w:num w:numId="8">
    <w:abstractNumId w:val="11"/>
  </w:num>
  <w:num w:numId="9">
    <w:abstractNumId w:val="22"/>
  </w:num>
  <w:num w:numId="10">
    <w:abstractNumId w:val="23"/>
  </w:num>
  <w:num w:numId="11">
    <w:abstractNumId w:val="13"/>
  </w:num>
  <w:num w:numId="12">
    <w:abstractNumId w:val="21"/>
  </w:num>
  <w:num w:numId="13">
    <w:abstractNumId w:val="3"/>
  </w:num>
  <w:num w:numId="14">
    <w:abstractNumId w:val="8"/>
  </w:num>
  <w:num w:numId="15">
    <w:abstractNumId w:val="16"/>
  </w:num>
  <w:num w:numId="16">
    <w:abstractNumId w:val="12"/>
  </w:num>
  <w:num w:numId="17">
    <w:abstractNumId w:val="17"/>
  </w:num>
  <w:num w:numId="18">
    <w:abstractNumId w:val="4"/>
  </w:num>
  <w:num w:numId="19">
    <w:abstractNumId w:val="20"/>
  </w:num>
  <w:num w:numId="20">
    <w:abstractNumId w:val="5"/>
  </w:num>
  <w:num w:numId="21">
    <w:abstractNumId w:val="7"/>
  </w:num>
  <w:num w:numId="22">
    <w:abstractNumId w:val="0"/>
  </w:num>
  <w:num w:numId="23">
    <w:abstractNumId w:val="1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980"/>
    <w:rsid w:val="00002862"/>
    <w:rsid w:val="00006042"/>
    <w:rsid w:val="000107B1"/>
    <w:rsid w:val="00011992"/>
    <w:rsid w:val="0001407D"/>
    <w:rsid w:val="0001443B"/>
    <w:rsid w:val="00020FAA"/>
    <w:rsid w:val="00022C56"/>
    <w:rsid w:val="00024BC9"/>
    <w:rsid w:val="00026E23"/>
    <w:rsid w:val="00026E5B"/>
    <w:rsid w:val="000279CB"/>
    <w:rsid w:val="00031B94"/>
    <w:rsid w:val="00031FC7"/>
    <w:rsid w:val="000335FE"/>
    <w:rsid w:val="000338E7"/>
    <w:rsid w:val="00033F07"/>
    <w:rsid w:val="000345CA"/>
    <w:rsid w:val="0003668F"/>
    <w:rsid w:val="00040BFA"/>
    <w:rsid w:val="00044263"/>
    <w:rsid w:val="00044AD6"/>
    <w:rsid w:val="00052EEC"/>
    <w:rsid w:val="000605BF"/>
    <w:rsid w:val="00061D0B"/>
    <w:rsid w:val="0006231F"/>
    <w:rsid w:val="00064DEA"/>
    <w:rsid w:val="00066448"/>
    <w:rsid w:val="0007147E"/>
    <w:rsid w:val="000777DB"/>
    <w:rsid w:val="000834F9"/>
    <w:rsid w:val="00086907"/>
    <w:rsid w:val="00086CA2"/>
    <w:rsid w:val="00090738"/>
    <w:rsid w:val="00090F3A"/>
    <w:rsid w:val="00092FAB"/>
    <w:rsid w:val="000A60F2"/>
    <w:rsid w:val="000A75ED"/>
    <w:rsid w:val="000B1CD5"/>
    <w:rsid w:val="000B5736"/>
    <w:rsid w:val="000C0106"/>
    <w:rsid w:val="000C1AE9"/>
    <w:rsid w:val="000C301A"/>
    <w:rsid w:val="000C3F55"/>
    <w:rsid w:val="000C4BEA"/>
    <w:rsid w:val="000D4DE8"/>
    <w:rsid w:val="000D586C"/>
    <w:rsid w:val="000E1812"/>
    <w:rsid w:val="000F131D"/>
    <w:rsid w:val="000F176A"/>
    <w:rsid w:val="000F6115"/>
    <w:rsid w:val="000F6978"/>
    <w:rsid w:val="00100D87"/>
    <w:rsid w:val="0010426A"/>
    <w:rsid w:val="0010454A"/>
    <w:rsid w:val="00104AAF"/>
    <w:rsid w:val="00112C73"/>
    <w:rsid w:val="00113219"/>
    <w:rsid w:val="00117F3B"/>
    <w:rsid w:val="0012130C"/>
    <w:rsid w:val="00136018"/>
    <w:rsid w:val="001531C8"/>
    <w:rsid w:val="0016451A"/>
    <w:rsid w:val="00166F72"/>
    <w:rsid w:val="001724F1"/>
    <w:rsid w:val="00176C25"/>
    <w:rsid w:val="00177ADA"/>
    <w:rsid w:val="00186702"/>
    <w:rsid w:val="0019543B"/>
    <w:rsid w:val="001A0A94"/>
    <w:rsid w:val="001A2506"/>
    <w:rsid w:val="001B7902"/>
    <w:rsid w:val="001C2468"/>
    <w:rsid w:val="001C3BB9"/>
    <w:rsid w:val="001D0783"/>
    <w:rsid w:val="001D159A"/>
    <w:rsid w:val="001D47B5"/>
    <w:rsid w:val="001E7F71"/>
    <w:rsid w:val="001F3633"/>
    <w:rsid w:val="0020400F"/>
    <w:rsid w:val="00207064"/>
    <w:rsid w:val="002103C3"/>
    <w:rsid w:val="00215E5C"/>
    <w:rsid w:val="00217F97"/>
    <w:rsid w:val="002334A3"/>
    <w:rsid w:val="00234C26"/>
    <w:rsid w:val="00236510"/>
    <w:rsid w:val="00236BAF"/>
    <w:rsid w:val="0025184A"/>
    <w:rsid w:val="00251DA7"/>
    <w:rsid w:val="0025655F"/>
    <w:rsid w:val="00257752"/>
    <w:rsid w:val="002706CE"/>
    <w:rsid w:val="00271B87"/>
    <w:rsid w:val="002742F6"/>
    <w:rsid w:val="00281429"/>
    <w:rsid w:val="0029120F"/>
    <w:rsid w:val="00291B92"/>
    <w:rsid w:val="00292298"/>
    <w:rsid w:val="002977AF"/>
    <w:rsid w:val="002A2D58"/>
    <w:rsid w:val="002A4410"/>
    <w:rsid w:val="002A45D6"/>
    <w:rsid w:val="002B5187"/>
    <w:rsid w:val="002B5B91"/>
    <w:rsid w:val="002C7125"/>
    <w:rsid w:val="002D02DC"/>
    <w:rsid w:val="002D03FB"/>
    <w:rsid w:val="002D6AC5"/>
    <w:rsid w:val="002E0856"/>
    <w:rsid w:val="002E5028"/>
    <w:rsid w:val="002F04EE"/>
    <w:rsid w:val="002F07E5"/>
    <w:rsid w:val="002F2D9D"/>
    <w:rsid w:val="002F34C8"/>
    <w:rsid w:val="003026DC"/>
    <w:rsid w:val="00305346"/>
    <w:rsid w:val="0031190A"/>
    <w:rsid w:val="00315BB3"/>
    <w:rsid w:val="003174F7"/>
    <w:rsid w:val="003246DC"/>
    <w:rsid w:val="003248D3"/>
    <w:rsid w:val="003318E5"/>
    <w:rsid w:val="003340B1"/>
    <w:rsid w:val="00342D79"/>
    <w:rsid w:val="00342E7D"/>
    <w:rsid w:val="00343C73"/>
    <w:rsid w:val="00344107"/>
    <w:rsid w:val="00346629"/>
    <w:rsid w:val="003539B8"/>
    <w:rsid w:val="003556DC"/>
    <w:rsid w:val="003625F3"/>
    <w:rsid w:val="00364BE2"/>
    <w:rsid w:val="00366EC7"/>
    <w:rsid w:val="00374E41"/>
    <w:rsid w:val="00380A03"/>
    <w:rsid w:val="00384797"/>
    <w:rsid w:val="00386920"/>
    <w:rsid w:val="0038734A"/>
    <w:rsid w:val="00391983"/>
    <w:rsid w:val="0039576D"/>
    <w:rsid w:val="003A035D"/>
    <w:rsid w:val="003A0BC7"/>
    <w:rsid w:val="003C074F"/>
    <w:rsid w:val="003C18B6"/>
    <w:rsid w:val="003D6BE2"/>
    <w:rsid w:val="003E0DFA"/>
    <w:rsid w:val="003F506F"/>
    <w:rsid w:val="00400CCC"/>
    <w:rsid w:val="00405158"/>
    <w:rsid w:val="004051A7"/>
    <w:rsid w:val="00411DF6"/>
    <w:rsid w:val="00417FC3"/>
    <w:rsid w:val="00421449"/>
    <w:rsid w:val="00433DA1"/>
    <w:rsid w:val="004441BF"/>
    <w:rsid w:val="0044457C"/>
    <w:rsid w:val="00454196"/>
    <w:rsid w:val="0045480A"/>
    <w:rsid w:val="00454930"/>
    <w:rsid w:val="00455B0B"/>
    <w:rsid w:val="00461C82"/>
    <w:rsid w:val="004635EF"/>
    <w:rsid w:val="00463F3E"/>
    <w:rsid w:val="00470908"/>
    <w:rsid w:val="00471E96"/>
    <w:rsid w:val="00474626"/>
    <w:rsid w:val="0047462D"/>
    <w:rsid w:val="00476185"/>
    <w:rsid w:val="00480815"/>
    <w:rsid w:val="00481CE3"/>
    <w:rsid w:val="00481F43"/>
    <w:rsid w:val="00494B4A"/>
    <w:rsid w:val="00494E21"/>
    <w:rsid w:val="00496757"/>
    <w:rsid w:val="00497092"/>
    <w:rsid w:val="004A0D5A"/>
    <w:rsid w:val="004A12DE"/>
    <w:rsid w:val="004A2292"/>
    <w:rsid w:val="004A35C9"/>
    <w:rsid w:val="004A3BE0"/>
    <w:rsid w:val="004A4DE3"/>
    <w:rsid w:val="004A4FC4"/>
    <w:rsid w:val="004B165B"/>
    <w:rsid w:val="004B2F4D"/>
    <w:rsid w:val="004B3040"/>
    <w:rsid w:val="004B5EBB"/>
    <w:rsid w:val="004C2261"/>
    <w:rsid w:val="004C41DF"/>
    <w:rsid w:val="004C54B4"/>
    <w:rsid w:val="004C6A5D"/>
    <w:rsid w:val="004C7975"/>
    <w:rsid w:val="004D136F"/>
    <w:rsid w:val="004D2AF1"/>
    <w:rsid w:val="004D3C07"/>
    <w:rsid w:val="004D7598"/>
    <w:rsid w:val="004F6112"/>
    <w:rsid w:val="0050258F"/>
    <w:rsid w:val="00504FA9"/>
    <w:rsid w:val="00510A25"/>
    <w:rsid w:val="005112D4"/>
    <w:rsid w:val="00511961"/>
    <w:rsid w:val="00520CE8"/>
    <w:rsid w:val="0052117B"/>
    <w:rsid w:val="00521605"/>
    <w:rsid w:val="00526B35"/>
    <w:rsid w:val="00533266"/>
    <w:rsid w:val="00536386"/>
    <w:rsid w:val="005446CA"/>
    <w:rsid w:val="00544B1F"/>
    <w:rsid w:val="00551FF9"/>
    <w:rsid w:val="00553B7D"/>
    <w:rsid w:val="00556BD5"/>
    <w:rsid w:val="00571B62"/>
    <w:rsid w:val="00571B68"/>
    <w:rsid w:val="0057404F"/>
    <w:rsid w:val="00574FAE"/>
    <w:rsid w:val="00582DC3"/>
    <w:rsid w:val="00583D7D"/>
    <w:rsid w:val="00594EB8"/>
    <w:rsid w:val="00596C8E"/>
    <w:rsid w:val="005A3521"/>
    <w:rsid w:val="005A52F1"/>
    <w:rsid w:val="005A5BFF"/>
    <w:rsid w:val="005B3CD1"/>
    <w:rsid w:val="005B6320"/>
    <w:rsid w:val="005B6E33"/>
    <w:rsid w:val="005C092E"/>
    <w:rsid w:val="005C6508"/>
    <w:rsid w:val="005C7495"/>
    <w:rsid w:val="005D3365"/>
    <w:rsid w:val="005D4C74"/>
    <w:rsid w:val="005E0D33"/>
    <w:rsid w:val="005E2CEE"/>
    <w:rsid w:val="005E60B9"/>
    <w:rsid w:val="005F1612"/>
    <w:rsid w:val="005F3C07"/>
    <w:rsid w:val="005F4EE6"/>
    <w:rsid w:val="00601A93"/>
    <w:rsid w:val="00605BAA"/>
    <w:rsid w:val="00605BC6"/>
    <w:rsid w:val="006067E1"/>
    <w:rsid w:val="00610992"/>
    <w:rsid w:val="00614C20"/>
    <w:rsid w:val="006160E9"/>
    <w:rsid w:val="0061622D"/>
    <w:rsid w:val="0062337D"/>
    <w:rsid w:val="006249AF"/>
    <w:rsid w:val="0063474D"/>
    <w:rsid w:val="00642DFF"/>
    <w:rsid w:val="006453B9"/>
    <w:rsid w:val="006476A0"/>
    <w:rsid w:val="00647E8C"/>
    <w:rsid w:val="006603D1"/>
    <w:rsid w:val="00662D3B"/>
    <w:rsid w:val="00664398"/>
    <w:rsid w:val="006704E8"/>
    <w:rsid w:val="006765F9"/>
    <w:rsid w:val="00683071"/>
    <w:rsid w:val="006832D8"/>
    <w:rsid w:val="0068470C"/>
    <w:rsid w:val="00687992"/>
    <w:rsid w:val="00691FC6"/>
    <w:rsid w:val="006961A2"/>
    <w:rsid w:val="006A017A"/>
    <w:rsid w:val="006A10A4"/>
    <w:rsid w:val="006A3021"/>
    <w:rsid w:val="006A3340"/>
    <w:rsid w:val="006A55F1"/>
    <w:rsid w:val="006A6095"/>
    <w:rsid w:val="006B20DC"/>
    <w:rsid w:val="006B478D"/>
    <w:rsid w:val="006B6F51"/>
    <w:rsid w:val="006C5185"/>
    <w:rsid w:val="006D3C62"/>
    <w:rsid w:val="006E0976"/>
    <w:rsid w:val="006F3760"/>
    <w:rsid w:val="006F718D"/>
    <w:rsid w:val="00700AFF"/>
    <w:rsid w:val="00702BAE"/>
    <w:rsid w:val="007058C4"/>
    <w:rsid w:val="0070773A"/>
    <w:rsid w:val="0071408F"/>
    <w:rsid w:val="00714624"/>
    <w:rsid w:val="0071722F"/>
    <w:rsid w:val="00720A77"/>
    <w:rsid w:val="00723C1B"/>
    <w:rsid w:val="007245C3"/>
    <w:rsid w:val="00724BB0"/>
    <w:rsid w:val="00725372"/>
    <w:rsid w:val="00743676"/>
    <w:rsid w:val="00757C11"/>
    <w:rsid w:val="0076187A"/>
    <w:rsid w:val="00762FA5"/>
    <w:rsid w:val="00764422"/>
    <w:rsid w:val="00765AD7"/>
    <w:rsid w:val="007712CC"/>
    <w:rsid w:val="0077203E"/>
    <w:rsid w:val="00777CBD"/>
    <w:rsid w:val="00782088"/>
    <w:rsid w:val="00785B92"/>
    <w:rsid w:val="007925E2"/>
    <w:rsid w:val="00796285"/>
    <w:rsid w:val="00796694"/>
    <w:rsid w:val="007A0691"/>
    <w:rsid w:val="007A2AC6"/>
    <w:rsid w:val="007A3A0B"/>
    <w:rsid w:val="007A49AA"/>
    <w:rsid w:val="007A68CF"/>
    <w:rsid w:val="007B2CE7"/>
    <w:rsid w:val="007B4748"/>
    <w:rsid w:val="007C158A"/>
    <w:rsid w:val="007C173F"/>
    <w:rsid w:val="007C4E83"/>
    <w:rsid w:val="007C5B9F"/>
    <w:rsid w:val="007D09E0"/>
    <w:rsid w:val="007D2287"/>
    <w:rsid w:val="007D35DE"/>
    <w:rsid w:val="007D6B22"/>
    <w:rsid w:val="007E023D"/>
    <w:rsid w:val="007E0AB8"/>
    <w:rsid w:val="007E3A08"/>
    <w:rsid w:val="007F099E"/>
    <w:rsid w:val="007F324D"/>
    <w:rsid w:val="007F3D21"/>
    <w:rsid w:val="007F6A17"/>
    <w:rsid w:val="0080490E"/>
    <w:rsid w:val="008051BC"/>
    <w:rsid w:val="008066B8"/>
    <w:rsid w:val="00807433"/>
    <w:rsid w:val="00810627"/>
    <w:rsid w:val="0081090C"/>
    <w:rsid w:val="00813851"/>
    <w:rsid w:val="008166DB"/>
    <w:rsid w:val="00826111"/>
    <w:rsid w:val="00826219"/>
    <w:rsid w:val="00832219"/>
    <w:rsid w:val="00833FA3"/>
    <w:rsid w:val="00836ED0"/>
    <w:rsid w:val="00844439"/>
    <w:rsid w:val="0084576E"/>
    <w:rsid w:val="00851842"/>
    <w:rsid w:val="0085289F"/>
    <w:rsid w:val="00856310"/>
    <w:rsid w:val="008612D6"/>
    <w:rsid w:val="008662B4"/>
    <w:rsid w:val="008677CC"/>
    <w:rsid w:val="00871531"/>
    <w:rsid w:val="00872C2F"/>
    <w:rsid w:val="00880ABD"/>
    <w:rsid w:val="00882203"/>
    <w:rsid w:val="00882D88"/>
    <w:rsid w:val="0088596D"/>
    <w:rsid w:val="00885CC1"/>
    <w:rsid w:val="008920B5"/>
    <w:rsid w:val="0089263B"/>
    <w:rsid w:val="00892A67"/>
    <w:rsid w:val="0089364C"/>
    <w:rsid w:val="0089386E"/>
    <w:rsid w:val="00893E32"/>
    <w:rsid w:val="008949CF"/>
    <w:rsid w:val="008A2CB4"/>
    <w:rsid w:val="008A38C8"/>
    <w:rsid w:val="008B0FFE"/>
    <w:rsid w:val="008B1D32"/>
    <w:rsid w:val="008B3CAE"/>
    <w:rsid w:val="008B5743"/>
    <w:rsid w:val="008B76E6"/>
    <w:rsid w:val="008C12C8"/>
    <w:rsid w:val="008C4478"/>
    <w:rsid w:val="008C5D1D"/>
    <w:rsid w:val="008D1C5E"/>
    <w:rsid w:val="008D4531"/>
    <w:rsid w:val="008E2DA5"/>
    <w:rsid w:val="008E46AA"/>
    <w:rsid w:val="008E46E6"/>
    <w:rsid w:val="008F0E7E"/>
    <w:rsid w:val="008F198F"/>
    <w:rsid w:val="008F2BD1"/>
    <w:rsid w:val="008F2CA1"/>
    <w:rsid w:val="008F514B"/>
    <w:rsid w:val="008F68C0"/>
    <w:rsid w:val="008F6A30"/>
    <w:rsid w:val="0091115D"/>
    <w:rsid w:val="00911370"/>
    <w:rsid w:val="00920331"/>
    <w:rsid w:val="0092311F"/>
    <w:rsid w:val="00926B15"/>
    <w:rsid w:val="009319BB"/>
    <w:rsid w:val="00932475"/>
    <w:rsid w:val="00945FDF"/>
    <w:rsid w:val="00947D95"/>
    <w:rsid w:val="0095385C"/>
    <w:rsid w:val="00960915"/>
    <w:rsid w:val="00960987"/>
    <w:rsid w:val="0096227B"/>
    <w:rsid w:val="00963618"/>
    <w:rsid w:val="00967AAB"/>
    <w:rsid w:val="009712FB"/>
    <w:rsid w:val="00971D8B"/>
    <w:rsid w:val="00974542"/>
    <w:rsid w:val="00980B4B"/>
    <w:rsid w:val="00982219"/>
    <w:rsid w:val="0098246A"/>
    <w:rsid w:val="00983DC1"/>
    <w:rsid w:val="00983ECA"/>
    <w:rsid w:val="00990FA4"/>
    <w:rsid w:val="00993C26"/>
    <w:rsid w:val="00993F47"/>
    <w:rsid w:val="00994154"/>
    <w:rsid w:val="00995366"/>
    <w:rsid w:val="009953E9"/>
    <w:rsid w:val="0099556D"/>
    <w:rsid w:val="0099686F"/>
    <w:rsid w:val="009A3956"/>
    <w:rsid w:val="009A5BF6"/>
    <w:rsid w:val="009B3421"/>
    <w:rsid w:val="009B5B52"/>
    <w:rsid w:val="009C3E11"/>
    <w:rsid w:val="009D253B"/>
    <w:rsid w:val="009D2822"/>
    <w:rsid w:val="009D5886"/>
    <w:rsid w:val="009E1751"/>
    <w:rsid w:val="009E4BA4"/>
    <w:rsid w:val="009E63DC"/>
    <w:rsid w:val="009F3E94"/>
    <w:rsid w:val="009F62E9"/>
    <w:rsid w:val="009F6863"/>
    <w:rsid w:val="009F7C68"/>
    <w:rsid w:val="00A027C5"/>
    <w:rsid w:val="00A04483"/>
    <w:rsid w:val="00A14EDA"/>
    <w:rsid w:val="00A15EF7"/>
    <w:rsid w:val="00A1651D"/>
    <w:rsid w:val="00A16B49"/>
    <w:rsid w:val="00A24112"/>
    <w:rsid w:val="00A265EB"/>
    <w:rsid w:val="00A26D0C"/>
    <w:rsid w:val="00A2723B"/>
    <w:rsid w:val="00A2768B"/>
    <w:rsid w:val="00A27B53"/>
    <w:rsid w:val="00A34DA3"/>
    <w:rsid w:val="00A43315"/>
    <w:rsid w:val="00A54C15"/>
    <w:rsid w:val="00A63C0E"/>
    <w:rsid w:val="00A63E1B"/>
    <w:rsid w:val="00A64FB2"/>
    <w:rsid w:val="00A8012B"/>
    <w:rsid w:val="00A81D49"/>
    <w:rsid w:val="00A8399D"/>
    <w:rsid w:val="00A86C0E"/>
    <w:rsid w:val="00A911BD"/>
    <w:rsid w:val="00A932EF"/>
    <w:rsid w:val="00A974EE"/>
    <w:rsid w:val="00AA14C1"/>
    <w:rsid w:val="00AA2B32"/>
    <w:rsid w:val="00AA747E"/>
    <w:rsid w:val="00AB21E6"/>
    <w:rsid w:val="00AB48C4"/>
    <w:rsid w:val="00AB6019"/>
    <w:rsid w:val="00AC0E1F"/>
    <w:rsid w:val="00AC1005"/>
    <w:rsid w:val="00AC1466"/>
    <w:rsid w:val="00AC1639"/>
    <w:rsid w:val="00AC429D"/>
    <w:rsid w:val="00AD2C48"/>
    <w:rsid w:val="00AD4E0E"/>
    <w:rsid w:val="00AD5786"/>
    <w:rsid w:val="00AE655F"/>
    <w:rsid w:val="00AF0400"/>
    <w:rsid w:val="00AF042A"/>
    <w:rsid w:val="00AF1E30"/>
    <w:rsid w:val="00AF7611"/>
    <w:rsid w:val="00AF7F51"/>
    <w:rsid w:val="00B06E2E"/>
    <w:rsid w:val="00B07D87"/>
    <w:rsid w:val="00B11B0D"/>
    <w:rsid w:val="00B15931"/>
    <w:rsid w:val="00B170B3"/>
    <w:rsid w:val="00B20045"/>
    <w:rsid w:val="00B21F77"/>
    <w:rsid w:val="00B22A7C"/>
    <w:rsid w:val="00B276EF"/>
    <w:rsid w:val="00B32690"/>
    <w:rsid w:val="00B34142"/>
    <w:rsid w:val="00B40C55"/>
    <w:rsid w:val="00B536AB"/>
    <w:rsid w:val="00B53860"/>
    <w:rsid w:val="00B61E71"/>
    <w:rsid w:val="00B74B33"/>
    <w:rsid w:val="00B80F00"/>
    <w:rsid w:val="00B8718B"/>
    <w:rsid w:val="00B936E7"/>
    <w:rsid w:val="00B954C6"/>
    <w:rsid w:val="00B96493"/>
    <w:rsid w:val="00BA37B2"/>
    <w:rsid w:val="00BA44FC"/>
    <w:rsid w:val="00BA500B"/>
    <w:rsid w:val="00BB582E"/>
    <w:rsid w:val="00BB6202"/>
    <w:rsid w:val="00BC24B5"/>
    <w:rsid w:val="00BD0F9F"/>
    <w:rsid w:val="00BD1AB4"/>
    <w:rsid w:val="00BD1CEF"/>
    <w:rsid w:val="00BD1EAC"/>
    <w:rsid w:val="00BD64C5"/>
    <w:rsid w:val="00BE0D0B"/>
    <w:rsid w:val="00BE7581"/>
    <w:rsid w:val="00BF079D"/>
    <w:rsid w:val="00BF1355"/>
    <w:rsid w:val="00BF5F86"/>
    <w:rsid w:val="00BF7073"/>
    <w:rsid w:val="00C00639"/>
    <w:rsid w:val="00C015A5"/>
    <w:rsid w:val="00C05C08"/>
    <w:rsid w:val="00C073E6"/>
    <w:rsid w:val="00C12538"/>
    <w:rsid w:val="00C1253C"/>
    <w:rsid w:val="00C128DB"/>
    <w:rsid w:val="00C16B4D"/>
    <w:rsid w:val="00C2018D"/>
    <w:rsid w:val="00C20C41"/>
    <w:rsid w:val="00C31D88"/>
    <w:rsid w:val="00C32F5B"/>
    <w:rsid w:val="00C33407"/>
    <w:rsid w:val="00C33C01"/>
    <w:rsid w:val="00C36B2B"/>
    <w:rsid w:val="00C377C1"/>
    <w:rsid w:val="00C4503A"/>
    <w:rsid w:val="00C45BC0"/>
    <w:rsid w:val="00C46F5A"/>
    <w:rsid w:val="00C5069F"/>
    <w:rsid w:val="00C534E6"/>
    <w:rsid w:val="00C60B51"/>
    <w:rsid w:val="00C64884"/>
    <w:rsid w:val="00C6589E"/>
    <w:rsid w:val="00C72141"/>
    <w:rsid w:val="00C73CCC"/>
    <w:rsid w:val="00C74CF1"/>
    <w:rsid w:val="00C842AF"/>
    <w:rsid w:val="00C852A9"/>
    <w:rsid w:val="00C90F5C"/>
    <w:rsid w:val="00C96CD8"/>
    <w:rsid w:val="00CA3C08"/>
    <w:rsid w:val="00CA4CC0"/>
    <w:rsid w:val="00CA60F4"/>
    <w:rsid w:val="00CA714A"/>
    <w:rsid w:val="00CB03CA"/>
    <w:rsid w:val="00CB15B4"/>
    <w:rsid w:val="00CB16B6"/>
    <w:rsid w:val="00CB35A4"/>
    <w:rsid w:val="00CB485E"/>
    <w:rsid w:val="00CB57EA"/>
    <w:rsid w:val="00CB5980"/>
    <w:rsid w:val="00CC4101"/>
    <w:rsid w:val="00CD1E7D"/>
    <w:rsid w:val="00CD3992"/>
    <w:rsid w:val="00CD6B79"/>
    <w:rsid w:val="00CE04A9"/>
    <w:rsid w:val="00CE1E4F"/>
    <w:rsid w:val="00CF74F8"/>
    <w:rsid w:val="00D00C7C"/>
    <w:rsid w:val="00D02C83"/>
    <w:rsid w:val="00D07E24"/>
    <w:rsid w:val="00D117AF"/>
    <w:rsid w:val="00D12534"/>
    <w:rsid w:val="00D164DD"/>
    <w:rsid w:val="00D20079"/>
    <w:rsid w:val="00D27EE4"/>
    <w:rsid w:val="00D321C6"/>
    <w:rsid w:val="00D34E20"/>
    <w:rsid w:val="00D374BB"/>
    <w:rsid w:val="00D40BC0"/>
    <w:rsid w:val="00D42CCD"/>
    <w:rsid w:val="00D46B3A"/>
    <w:rsid w:val="00D50B69"/>
    <w:rsid w:val="00D53C67"/>
    <w:rsid w:val="00D55954"/>
    <w:rsid w:val="00D60408"/>
    <w:rsid w:val="00D65635"/>
    <w:rsid w:val="00D719DF"/>
    <w:rsid w:val="00D73E88"/>
    <w:rsid w:val="00D81349"/>
    <w:rsid w:val="00D82EE5"/>
    <w:rsid w:val="00D8481A"/>
    <w:rsid w:val="00D8652E"/>
    <w:rsid w:val="00D875A4"/>
    <w:rsid w:val="00D87FB3"/>
    <w:rsid w:val="00D9186B"/>
    <w:rsid w:val="00D94A8B"/>
    <w:rsid w:val="00DA4833"/>
    <w:rsid w:val="00DA68B2"/>
    <w:rsid w:val="00DC1322"/>
    <w:rsid w:val="00DC7B65"/>
    <w:rsid w:val="00DD180E"/>
    <w:rsid w:val="00DD47DF"/>
    <w:rsid w:val="00DD5943"/>
    <w:rsid w:val="00DE1ED2"/>
    <w:rsid w:val="00DF08E5"/>
    <w:rsid w:val="00DF0E93"/>
    <w:rsid w:val="00DF4812"/>
    <w:rsid w:val="00DF5EFB"/>
    <w:rsid w:val="00E0064A"/>
    <w:rsid w:val="00E0101F"/>
    <w:rsid w:val="00E02358"/>
    <w:rsid w:val="00E02FAA"/>
    <w:rsid w:val="00E05D94"/>
    <w:rsid w:val="00E10685"/>
    <w:rsid w:val="00E13551"/>
    <w:rsid w:val="00E144B0"/>
    <w:rsid w:val="00E159AC"/>
    <w:rsid w:val="00E16AF3"/>
    <w:rsid w:val="00E20BC0"/>
    <w:rsid w:val="00E214C4"/>
    <w:rsid w:val="00E22AE8"/>
    <w:rsid w:val="00E23CF7"/>
    <w:rsid w:val="00E274E9"/>
    <w:rsid w:val="00E27F05"/>
    <w:rsid w:val="00E30DF9"/>
    <w:rsid w:val="00E340E4"/>
    <w:rsid w:val="00E351F5"/>
    <w:rsid w:val="00E352AA"/>
    <w:rsid w:val="00E42D1C"/>
    <w:rsid w:val="00E50845"/>
    <w:rsid w:val="00E50C8C"/>
    <w:rsid w:val="00E52A85"/>
    <w:rsid w:val="00E53D7C"/>
    <w:rsid w:val="00E548B6"/>
    <w:rsid w:val="00E555E5"/>
    <w:rsid w:val="00E60395"/>
    <w:rsid w:val="00E6083A"/>
    <w:rsid w:val="00E63510"/>
    <w:rsid w:val="00E71122"/>
    <w:rsid w:val="00E71653"/>
    <w:rsid w:val="00E728AC"/>
    <w:rsid w:val="00E739CD"/>
    <w:rsid w:val="00E752A1"/>
    <w:rsid w:val="00E75FF4"/>
    <w:rsid w:val="00E761C6"/>
    <w:rsid w:val="00E81327"/>
    <w:rsid w:val="00E9066C"/>
    <w:rsid w:val="00E91554"/>
    <w:rsid w:val="00E92AAC"/>
    <w:rsid w:val="00E97238"/>
    <w:rsid w:val="00EA3DE8"/>
    <w:rsid w:val="00EA458A"/>
    <w:rsid w:val="00EA7BD8"/>
    <w:rsid w:val="00EB4B7B"/>
    <w:rsid w:val="00EB551C"/>
    <w:rsid w:val="00EC4338"/>
    <w:rsid w:val="00EC5FA8"/>
    <w:rsid w:val="00EC6096"/>
    <w:rsid w:val="00ED05DC"/>
    <w:rsid w:val="00ED114B"/>
    <w:rsid w:val="00ED3BD6"/>
    <w:rsid w:val="00EE0DD6"/>
    <w:rsid w:val="00EE0F65"/>
    <w:rsid w:val="00EE1DAC"/>
    <w:rsid w:val="00EE4FE8"/>
    <w:rsid w:val="00EE53A9"/>
    <w:rsid w:val="00EE7071"/>
    <w:rsid w:val="00EE7725"/>
    <w:rsid w:val="00EF0F78"/>
    <w:rsid w:val="00EF1475"/>
    <w:rsid w:val="00EF5029"/>
    <w:rsid w:val="00F005F6"/>
    <w:rsid w:val="00F04F61"/>
    <w:rsid w:val="00F1272D"/>
    <w:rsid w:val="00F1597D"/>
    <w:rsid w:val="00F2456A"/>
    <w:rsid w:val="00F31C42"/>
    <w:rsid w:val="00F32ADB"/>
    <w:rsid w:val="00F36226"/>
    <w:rsid w:val="00F40C98"/>
    <w:rsid w:val="00F52244"/>
    <w:rsid w:val="00F57120"/>
    <w:rsid w:val="00F57FF0"/>
    <w:rsid w:val="00F610D5"/>
    <w:rsid w:val="00F61171"/>
    <w:rsid w:val="00F62337"/>
    <w:rsid w:val="00F63409"/>
    <w:rsid w:val="00F65030"/>
    <w:rsid w:val="00F67B70"/>
    <w:rsid w:val="00F73F83"/>
    <w:rsid w:val="00F8183E"/>
    <w:rsid w:val="00F846FE"/>
    <w:rsid w:val="00F85704"/>
    <w:rsid w:val="00F94362"/>
    <w:rsid w:val="00F9464A"/>
    <w:rsid w:val="00F94C30"/>
    <w:rsid w:val="00F958B1"/>
    <w:rsid w:val="00F96B41"/>
    <w:rsid w:val="00F97254"/>
    <w:rsid w:val="00F9735E"/>
    <w:rsid w:val="00F978EA"/>
    <w:rsid w:val="00FA1971"/>
    <w:rsid w:val="00FA3563"/>
    <w:rsid w:val="00FA4B14"/>
    <w:rsid w:val="00FA5DDD"/>
    <w:rsid w:val="00FA5F77"/>
    <w:rsid w:val="00FB0B42"/>
    <w:rsid w:val="00FB2928"/>
    <w:rsid w:val="00FB4FF2"/>
    <w:rsid w:val="00FB54CC"/>
    <w:rsid w:val="00FC5045"/>
    <w:rsid w:val="00FC63AE"/>
    <w:rsid w:val="00FC7A0D"/>
    <w:rsid w:val="00FD4BAF"/>
    <w:rsid w:val="00FD6689"/>
    <w:rsid w:val="00FD7E10"/>
    <w:rsid w:val="00FF0997"/>
    <w:rsid w:val="00FF2A85"/>
    <w:rsid w:val="00FF2E0F"/>
    <w:rsid w:val="00FF3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25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62FA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5">
    <w:name w:val="heading 5"/>
    <w:basedOn w:val="Normal"/>
    <w:link w:val="Heading5Char"/>
    <w:uiPriority w:val="99"/>
    <w:qFormat/>
    <w:rsid w:val="002B5B9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62FA5"/>
    <w:rPr>
      <w:rFonts w:ascii="Cambria" w:hAnsi="Cambria" w:cs="Times New Roman"/>
      <w:b/>
      <w:bCs/>
      <w:color w:val="4F81BD"/>
      <w:sz w:val="24"/>
      <w:szCs w:val="24"/>
      <w:lang w:eastAsia="tr-TR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B5B91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NoSpacing">
    <w:name w:val="No Spacing"/>
    <w:uiPriority w:val="99"/>
    <w:qFormat/>
    <w:rsid w:val="00CB598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3A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3A0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46B3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F2A85"/>
    <w:pPr>
      <w:ind w:left="720"/>
      <w:contextualSpacing/>
    </w:pPr>
  </w:style>
  <w:style w:type="character" w:customStyle="1" w:styleId="apple-style-span">
    <w:name w:val="apple-style-span"/>
    <w:basedOn w:val="DefaultParagraphFont"/>
    <w:uiPriority w:val="99"/>
    <w:rsid w:val="00762FA5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762FA5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93247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372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wmf"/><Relationship Id="rId42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jpeg"/><Relationship Id="rId40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jpeg"/><Relationship Id="rId35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766</Words>
  <Characters>4368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cp:keywords>www.sorubak.com</cp:keywords>
  <dc:description>www.sorubak.com</dc:description>
  <cp:lastPrinted>2011-01-12T11:50:00Z</cp:lastPrinted>
  <dcterms:created xsi:type="dcterms:W3CDTF">2011-03-16T21:23:00Z</dcterms:created>
  <dcterms:modified xsi:type="dcterms:W3CDTF">2014-01-26T11:39:00Z</dcterms:modified>
  <cp:category>www.sorubak.com</cp:category>
</cp:coreProperties>
</file>