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1"/>
        <w:gridCol w:w="2457"/>
        <w:gridCol w:w="2131"/>
        <w:gridCol w:w="1965"/>
        <w:gridCol w:w="1967"/>
        <w:gridCol w:w="939"/>
      </w:tblGrid>
      <w:tr w:rsidR="005464FC" w:rsidRPr="006218C6" w:rsidTr="00756E8A">
        <w:trPr>
          <w:trHeight w:val="1064"/>
        </w:trPr>
        <w:tc>
          <w:tcPr>
            <w:tcW w:w="1521" w:type="dxa"/>
            <w:vMerge w:val="restart"/>
          </w:tcPr>
          <w:p w:rsidR="005464FC" w:rsidRPr="0022433C" w:rsidRDefault="005464FC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5464FC" w:rsidRPr="006218C6" w:rsidRDefault="005464FC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Kategoriler</w:t>
            </w:r>
          </w:p>
        </w:tc>
        <w:tc>
          <w:tcPr>
            <w:tcW w:w="8520" w:type="dxa"/>
            <w:gridSpan w:val="4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Ölçütler ve Puanlama</w:t>
            </w:r>
          </w:p>
        </w:tc>
        <w:tc>
          <w:tcPr>
            <w:tcW w:w="939" w:type="dxa"/>
          </w:tcPr>
          <w:p w:rsidR="005464FC" w:rsidRPr="006218C6" w:rsidRDefault="005464FC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Kazanılan Puanlar</w:t>
            </w:r>
          </w:p>
        </w:tc>
      </w:tr>
      <w:tr w:rsidR="005464FC" w:rsidRPr="006218C6" w:rsidTr="00756E8A">
        <w:trPr>
          <w:trHeight w:val="829"/>
        </w:trPr>
        <w:tc>
          <w:tcPr>
            <w:tcW w:w="1521" w:type="dxa"/>
            <w:vMerge/>
            <w:vAlign w:val="center"/>
          </w:tcPr>
          <w:p w:rsidR="005464FC" w:rsidRPr="006218C6" w:rsidRDefault="005464FC" w:rsidP="00321FC3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457" w:type="dxa"/>
          </w:tcPr>
          <w:p w:rsidR="005464FC" w:rsidRPr="006218C6" w:rsidRDefault="005464FC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20</w:t>
            </w:r>
          </w:p>
        </w:tc>
        <w:tc>
          <w:tcPr>
            <w:tcW w:w="2131" w:type="dxa"/>
          </w:tcPr>
          <w:p w:rsidR="005464FC" w:rsidRPr="006218C6" w:rsidRDefault="005464FC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15</w:t>
            </w:r>
          </w:p>
        </w:tc>
        <w:tc>
          <w:tcPr>
            <w:tcW w:w="1965" w:type="dxa"/>
          </w:tcPr>
          <w:p w:rsidR="005464FC" w:rsidRPr="006218C6" w:rsidRDefault="005464FC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10</w:t>
            </w:r>
          </w:p>
        </w:tc>
        <w:tc>
          <w:tcPr>
            <w:tcW w:w="1967" w:type="dxa"/>
          </w:tcPr>
          <w:p w:rsidR="005464FC" w:rsidRPr="006218C6" w:rsidRDefault="005464FC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5</w:t>
            </w:r>
          </w:p>
        </w:tc>
        <w:tc>
          <w:tcPr>
            <w:tcW w:w="939" w:type="dxa"/>
          </w:tcPr>
          <w:p w:rsidR="005464FC" w:rsidRPr="006218C6" w:rsidRDefault="005464FC" w:rsidP="00321FC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100</w:t>
            </w:r>
          </w:p>
        </w:tc>
      </w:tr>
      <w:tr w:rsidR="005464FC" w:rsidRPr="006218C6" w:rsidTr="00756E8A">
        <w:trPr>
          <w:trHeight w:val="1238"/>
        </w:trPr>
        <w:tc>
          <w:tcPr>
            <w:tcW w:w="1521" w:type="dxa"/>
            <w:vAlign w:val="center"/>
          </w:tcPr>
          <w:p w:rsidR="005464FC" w:rsidRPr="0022433C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Ödevlerin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Tamamlanması</w:t>
            </w:r>
          </w:p>
        </w:tc>
        <w:tc>
          <w:tcPr>
            <w:tcW w:w="2457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tüm bölümleri tamamlanmış.</w:t>
            </w:r>
          </w:p>
        </w:tc>
        <w:tc>
          <w:tcPr>
            <w:tcW w:w="2131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çoğu bölümleri tamamlanmış.</w:t>
            </w:r>
          </w:p>
        </w:tc>
        <w:tc>
          <w:tcPr>
            <w:tcW w:w="1965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yarısı yapılmış.</w:t>
            </w:r>
          </w:p>
        </w:tc>
        <w:tc>
          <w:tcPr>
            <w:tcW w:w="1967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yarısından azı yapılmış.</w:t>
            </w:r>
          </w:p>
        </w:tc>
        <w:tc>
          <w:tcPr>
            <w:tcW w:w="939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64FC" w:rsidRPr="006218C6" w:rsidTr="00756E8A">
        <w:trPr>
          <w:trHeight w:val="2771"/>
        </w:trPr>
        <w:tc>
          <w:tcPr>
            <w:tcW w:w="1521" w:type="dxa"/>
            <w:vAlign w:val="center"/>
          </w:tcPr>
          <w:p w:rsidR="005464FC" w:rsidRPr="0022433C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Doğruluk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Bilgi Verme</w:t>
            </w:r>
          </w:p>
        </w:tc>
        <w:tc>
          <w:tcPr>
            <w:tcW w:w="2457" w:type="dxa"/>
            <w:vAlign w:val="center"/>
          </w:tcPr>
          <w:p w:rsidR="005464FC" w:rsidRPr="0022433C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tüm bölümleri doğru yapılmış ve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tamamen anlaşılarak yapıldığı görülüyor.</w:t>
            </w:r>
          </w:p>
        </w:tc>
        <w:tc>
          <w:tcPr>
            <w:tcW w:w="2131" w:type="dxa"/>
            <w:vAlign w:val="center"/>
          </w:tcPr>
          <w:p w:rsidR="005464FC" w:rsidRPr="0022433C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çoğu bölümü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doğru yapılmış ve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büyük bir kısmının anlaşıldığı görülüyor.</w:t>
            </w:r>
          </w:p>
        </w:tc>
        <w:tc>
          <w:tcPr>
            <w:tcW w:w="1965" w:type="dxa"/>
            <w:vAlign w:val="center"/>
          </w:tcPr>
          <w:p w:rsidR="005464FC" w:rsidRPr="0022433C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yarısı doğru yapılmış.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ancak birazı anlaşılmış.</w:t>
            </w:r>
          </w:p>
        </w:tc>
        <w:tc>
          <w:tcPr>
            <w:tcW w:w="1967" w:type="dxa"/>
            <w:vAlign w:val="center"/>
          </w:tcPr>
          <w:p w:rsidR="005464FC" w:rsidRPr="0022433C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yarısından azı doğru yapılmış.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 hiç anlaşılmamış.</w:t>
            </w:r>
          </w:p>
        </w:tc>
        <w:tc>
          <w:tcPr>
            <w:tcW w:w="939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64FC" w:rsidRPr="006218C6" w:rsidTr="00756E8A">
        <w:trPr>
          <w:trHeight w:val="1378"/>
        </w:trPr>
        <w:tc>
          <w:tcPr>
            <w:tcW w:w="1521" w:type="dxa"/>
            <w:vAlign w:val="center"/>
          </w:tcPr>
          <w:p w:rsidR="005464FC" w:rsidRPr="0022433C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Yazı Güzelliği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Düzen ve Temizlik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457" w:type="dxa"/>
            <w:vAlign w:val="center"/>
          </w:tcPr>
          <w:p w:rsidR="005464FC" w:rsidRPr="0022433C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 tamamen okunaklı bir yazıyla yazılmış.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Tamamı düzenli ve temiz.</w:t>
            </w:r>
          </w:p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31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Ödevde bir iki okunaksız kısım var. Bir iki yerinde düzensizlik ve karalama var.</w:t>
            </w:r>
          </w:p>
        </w:tc>
        <w:tc>
          <w:tcPr>
            <w:tcW w:w="1965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bazı bölümleri okunaksız yazılmış,düzensizlik ve karalama var.</w:t>
            </w:r>
          </w:p>
        </w:tc>
        <w:tc>
          <w:tcPr>
            <w:tcW w:w="1967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Ödevin tamamına yakını okunaksız yazılmış ve çoğu yerinde düzensizlik ve  karalama var.</w:t>
            </w:r>
          </w:p>
        </w:tc>
        <w:tc>
          <w:tcPr>
            <w:tcW w:w="939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64FC" w:rsidRPr="006218C6" w:rsidTr="00756E8A">
        <w:trPr>
          <w:trHeight w:val="1229"/>
        </w:trPr>
        <w:tc>
          <w:tcPr>
            <w:tcW w:w="1521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Harcanan Zaman ve Emek</w:t>
            </w:r>
          </w:p>
        </w:tc>
        <w:tc>
          <w:tcPr>
            <w:tcW w:w="2457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Ödeve çok fazla emek ve zaman verilmiş.</w:t>
            </w:r>
          </w:p>
        </w:tc>
        <w:tc>
          <w:tcPr>
            <w:tcW w:w="2131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Ödeve yeterince emek ve zaman verilmiş.</w:t>
            </w:r>
          </w:p>
        </w:tc>
        <w:tc>
          <w:tcPr>
            <w:tcW w:w="1965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Ödeve biraz zaman ve emek verilmiş.</w:t>
            </w:r>
          </w:p>
        </w:tc>
        <w:tc>
          <w:tcPr>
            <w:tcW w:w="1967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Ödeve çok az zaman ve emek verilmiş.</w:t>
            </w:r>
          </w:p>
        </w:tc>
        <w:tc>
          <w:tcPr>
            <w:tcW w:w="939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64FC" w:rsidRPr="006218C6" w:rsidTr="00756E8A">
        <w:trPr>
          <w:trHeight w:val="1438"/>
        </w:trPr>
        <w:tc>
          <w:tcPr>
            <w:tcW w:w="1521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6218C6">
              <w:rPr>
                <w:rFonts w:ascii="Comic Sans MS" w:hAnsi="Comic Sans MS"/>
                <w:b/>
                <w:sz w:val="16"/>
                <w:szCs w:val="16"/>
              </w:rPr>
              <w:t>Zamanında Teslim Etme</w:t>
            </w:r>
          </w:p>
        </w:tc>
        <w:tc>
          <w:tcPr>
            <w:tcW w:w="2457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 zamanında teslim edildi</w:t>
            </w:r>
          </w:p>
        </w:tc>
        <w:tc>
          <w:tcPr>
            <w:tcW w:w="2131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 biraz geç teslim edildi</w:t>
            </w:r>
          </w:p>
        </w:tc>
        <w:tc>
          <w:tcPr>
            <w:tcW w:w="1965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 çok geç teslim edildi</w:t>
            </w:r>
          </w:p>
        </w:tc>
        <w:tc>
          <w:tcPr>
            <w:tcW w:w="1967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6218C6">
              <w:rPr>
                <w:rFonts w:ascii="Comic Sans MS" w:hAnsi="Comic Sans MS"/>
                <w:sz w:val="16"/>
                <w:szCs w:val="16"/>
              </w:rPr>
              <w:t>Ödev kabul edilemeyecek  kadar geç teslim edildi</w:t>
            </w:r>
          </w:p>
        </w:tc>
        <w:tc>
          <w:tcPr>
            <w:tcW w:w="939" w:type="dxa"/>
            <w:vAlign w:val="center"/>
          </w:tcPr>
          <w:p w:rsidR="005464FC" w:rsidRPr="006218C6" w:rsidRDefault="005464FC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464FC" w:rsidRPr="006218C6" w:rsidTr="00756E8A">
        <w:trPr>
          <w:trHeight w:val="745"/>
        </w:trPr>
        <w:tc>
          <w:tcPr>
            <w:tcW w:w="10041" w:type="dxa"/>
            <w:gridSpan w:val="5"/>
          </w:tcPr>
          <w:p w:rsidR="005464FC" w:rsidRPr="0022433C" w:rsidRDefault="005464FC" w:rsidP="00321FC3">
            <w:pPr>
              <w:tabs>
                <w:tab w:val="left" w:pos="5692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464FC" w:rsidRPr="006218C6" w:rsidRDefault="005464FC" w:rsidP="00321FC3">
            <w:pPr>
              <w:tabs>
                <w:tab w:val="left" w:pos="5692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C6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939" w:type="dxa"/>
          </w:tcPr>
          <w:p w:rsidR="005464FC" w:rsidRPr="006218C6" w:rsidRDefault="005464FC" w:rsidP="00321FC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464FC" w:rsidRPr="004F5A67" w:rsidRDefault="005464FC">
      <w:pPr>
        <w:rPr>
          <w:i/>
          <w:sz w:val="20"/>
          <w:szCs w:val="20"/>
          <w:u w:val="single"/>
        </w:rPr>
      </w:pPr>
      <w:r w:rsidRPr="004F5A67">
        <w:rPr>
          <w:i/>
          <w:sz w:val="20"/>
          <w:szCs w:val="20"/>
          <w:u w:val="single"/>
        </w:rPr>
        <w:t>PROJE  TESLİM TARİHİ: 03MAYIS 201</w:t>
      </w:r>
      <w:r>
        <w:rPr>
          <w:i/>
          <w:sz w:val="20"/>
          <w:szCs w:val="20"/>
          <w:u w:val="single"/>
        </w:rPr>
        <w:t>7</w:t>
      </w:r>
      <w:r w:rsidRPr="004F5A67">
        <w:rPr>
          <w:i/>
          <w:sz w:val="20"/>
          <w:szCs w:val="20"/>
          <w:u w:val="single"/>
        </w:rPr>
        <w:t xml:space="preserve"> CUMA GÜNÜ</w:t>
      </w:r>
    </w:p>
    <w:p w:rsidR="005464FC" w:rsidRPr="004F5A67" w:rsidRDefault="005464FC">
      <w:pPr>
        <w:rPr>
          <w:i/>
          <w:sz w:val="20"/>
          <w:szCs w:val="20"/>
          <w:u w:val="single"/>
        </w:rPr>
      </w:pPr>
      <w:r w:rsidRPr="004F5A67">
        <w:rPr>
          <w:i/>
          <w:sz w:val="20"/>
          <w:szCs w:val="20"/>
          <w:u w:val="single"/>
        </w:rPr>
        <w:t>DİKKAT: PROJE ÖDEVİNİ SADECE SEÇTİĞİNİZ BİR DERSTEN YAPACAKSINIZ.</w:t>
      </w:r>
      <w:r>
        <w:rPr>
          <w:i/>
          <w:sz w:val="20"/>
          <w:szCs w:val="20"/>
          <w:u w:val="single"/>
        </w:rPr>
        <w:t xml:space="preserve"> </w:t>
      </w:r>
      <w:r>
        <w:rPr>
          <w:rFonts w:ascii="ArialNarrow" w:hAnsi="ArialNarrow" w:cs="ArialNarrow"/>
          <w:sz w:val="11"/>
          <w:szCs w:val="11"/>
          <w:lang w:eastAsia="tr-TR"/>
        </w:rPr>
        <w:t xml:space="preserve"> </w:t>
      </w:r>
      <w:hyperlink r:id="rId7" w:history="1">
        <w:r w:rsidRPr="00A6200C">
          <w:rPr>
            <w:rStyle w:val="Hyperlink"/>
            <w:rFonts w:ascii="ArialNarrow" w:hAnsi="ArialNarrow" w:cs="ArialNarrow"/>
            <w:sz w:val="11"/>
            <w:szCs w:val="11"/>
            <w:lang w:eastAsia="tr-TR"/>
          </w:rPr>
          <w:t>www.sorubak.com</w:t>
        </w:r>
      </w:hyperlink>
      <w:r>
        <w:rPr>
          <w:rFonts w:ascii="ArialNarrow" w:hAnsi="ArialNarrow" w:cs="ArialNarrow"/>
          <w:sz w:val="11"/>
          <w:szCs w:val="11"/>
          <w:lang w:eastAsia="tr-TR"/>
        </w:rPr>
        <w:t xml:space="preserve"> </w:t>
      </w:r>
    </w:p>
    <w:sectPr w:rsidR="005464FC" w:rsidRPr="004F5A67" w:rsidSect="0082342B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4FC" w:rsidRDefault="005464FC" w:rsidP="004F5A67">
      <w:pPr>
        <w:spacing w:after="0" w:line="240" w:lineRule="auto"/>
      </w:pPr>
      <w:r>
        <w:separator/>
      </w:r>
    </w:p>
  </w:endnote>
  <w:endnote w:type="continuationSeparator" w:id="0">
    <w:p w:rsidR="005464FC" w:rsidRDefault="005464FC" w:rsidP="004F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4FC" w:rsidRDefault="005464FC" w:rsidP="004F5A67">
      <w:pPr>
        <w:spacing w:after="0" w:line="240" w:lineRule="auto"/>
      </w:pPr>
      <w:r>
        <w:separator/>
      </w:r>
    </w:p>
  </w:footnote>
  <w:footnote w:type="continuationSeparator" w:id="0">
    <w:p w:rsidR="005464FC" w:rsidRDefault="005464FC" w:rsidP="004F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FC" w:rsidRPr="004F5A67" w:rsidRDefault="005464FC">
    <w:pPr>
      <w:pStyle w:val="Header"/>
      <w:rPr>
        <w:sz w:val="20"/>
        <w:szCs w:val="20"/>
      </w:rPr>
    </w:pPr>
    <w:r>
      <w:tab/>
    </w:r>
    <w:r>
      <w:rPr>
        <w:sz w:val="20"/>
        <w:szCs w:val="20"/>
      </w:rPr>
      <w:t>EĞLENCE ŞEHİTLER</w:t>
    </w:r>
    <w:r w:rsidRPr="004F5A67">
      <w:rPr>
        <w:sz w:val="20"/>
        <w:szCs w:val="20"/>
      </w:rPr>
      <w:t xml:space="preserve"> </w:t>
    </w:r>
    <w:r>
      <w:rPr>
        <w:sz w:val="20"/>
        <w:szCs w:val="20"/>
      </w:rPr>
      <w:t xml:space="preserve">İLKOKULU 4.SINIFLAR  PERFORMANS  </w:t>
    </w:r>
    <w:r w:rsidRPr="004F5A67">
      <w:rPr>
        <w:sz w:val="20"/>
        <w:szCs w:val="20"/>
      </w:rPr>
      <w:t xml:space="preserve"> GÖREVİ</w:t>
    </w:r>
    <w:r>
      <w:rPr>
        <w:sz w:val="20"/>
        <w:szCs w:val="20"/>
      </w:rPr>
      <w:t xml:space="preserve"> PUANLAMA CETVELİ</w:t>
    </w:r>
  </w:p>
  <w:p w:rsidR="005464FC" w:rsidRDefault="005464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25B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437AA8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F4E30EF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EDF"/>
    <w:rsid w:val="000214CB"/>
    <w:rsid w:val="00214EDF"/>
    <w:rsid w:val="0022433C"/>
    <w:rsid w:val="002724C7"/>
    <w:rsid w:val="00321FC3"/>
    <w:rsid w:val="003229F1"/>
    <w:rsid w:val="004F5A67"/>
    <w:rsid w:val="005464FC"/>
    <w:rsid w:val="006218C6"/>
    <w:rsid w:val="00756E8A"/>
    <w:rsid w:val="007F7356"/>
    <w:rsid w:val="0082342B"/>
    <w:rsid w:val="008642ED"/>
    <w:rsid w:val="008D1A76"/>
    <w:rsid w:val="009D0FDD"/>
    <w:rsid w:val="00A6200C"/>
    <w:rsid w:val="00CC7B5C"/>
    <w:rsid w:val="00F1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A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4E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14EDF"/>
    <w:pPr>
      <w:ind w:left="720"/>
      <w:contextualSpacing/>
    </w:pPr>
    <w:rPr>
      <w:rFonts w:eastAsia="Times New Roman"/>
      <w:lang w:eastAsia="tr-TR"/>
    </w:rPr>
  </w:style>
  <w:style w:type="paragraph" w:styleId="Header">
    <w:name w:val="header"/>
    <w:basedOn w:val="Normal"/>
    <w:link w:val="HeaderChar"/>
    <w:uiPriority w:val="99"/>
    <w:rsid w:val="004F5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5A6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F5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5A6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5A6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724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206</Words>
  <Characters>1179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Kategoriler</dc:title>
  <dc:subject/>
  <dc:creator>a</dc:creator>
  <cp:keywords>www.sorubak.com</cp:keywords>
  <dc:description>www.sorubak.com</dc:description>
  <cp:lastModifiedBy>edanur</cp:lastModifiedBy>
  <cp:revision>3</cp:revision>
  <dcterms:created xsi:type="dcterms:W3CDTF">2013-03-03T19:21:00Z</dcterms:created>
  <dcterms:modified xsi:type="dcterms:W3CDTF">2014-02-09T13:58:00Z</dcterms:modified>
</cp:coreProperties>
</file>