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6"/>
        <w:gridCol w:w="5456"/>
      </w:tblGrid>
      <w:tr w:rsidR="003F1AA1" w:rsidRPr="00986440" w:rsidTr="00986440"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  <w:r w:rsidRPr="00986440">
              <w:t>TÜRKÇE PERFORMANS GÖREVİ</w:t>
            </w:r>
          </w:p>
          <w:p w:rsidR="003F1AA1" w:rsidRPr="00F0714A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KONU:</w:t>
            </w:r>
            <w:r w:rsidRPr="00F0714A">
              <w:t xml:space="preserve"> ATASÖZLERİ VE DEYİMLER</w:t>
            </w:r>
          </w:p>
          <w:p w:rsidR="003F1AA1" w:rsidRPr="00F0714A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YÖNERGE: Çalışmanızı yaparken aşağıdaki adımları izleyin</w:t>
            </w:r>
            <w:r w:rsidRPr="00F0714A">
              <w:t>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1.</w:t>
            </w:r>
            <w:r w:rsidRPr="00F0714A">
              <w:t xml:space="preserve"> Atasözü ve deyimin tanımını yazınız.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2.</w:t>
            </w:r>
            <w:r w:rsidRPr="00F0714A">
              <w:t xml:space="preserve"> Çeşitli atasözleri ve deyimleri araştırıp anlamlarını inceleyiniz. 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3.</w:t>
            </w:r>
            <w:r w:rsidRPr="00F0714A">
              <w:t xml:space="preserve"> Seçeceğiniz 5 tane atasözünün anlamlarını araştırıp yazınız.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4.</w:t>
            </w:r>
            <w:r w:rsidRPr="00F0714A">
              <w:t xml:space="preserve"> Seçeceğiniz 5 tane deyiminin anlamlarını araştırıp yazınız.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5.</w:t>
            </w:r>
            <w:r w:rsidRPr="00F0714A">
              <w:t>Yazdığınız deyimin açıklamasından hemen sonra cümle içerisinde kullanınız.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6.</w:t>
            </w:r>
            <w:r w:rsidRPr="00F0714A">
              <w:t xml:space="preserve"> Ödevinizi kalemle yazacaksınız.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7.</w:t>
            </w:r>
            <w:r w:rsidRPr="00F0714A">
              <w:t xml:space="preserve"> Ödevinize bir kapak hazırlayınız.</w:t>
            </w:r>
          </w:p>
          <w:p w:rsidR="003F1AA1" w:rsidRPr="00F0714A" w:rsidRDefault="003F1AA1" w:rsidP="00986440">
            <w:pPr>
              <w:spacing w:after="0" w:line="240" w:lineRule="auto"/>
              <w:ind w:firstLine="708"/>
            </w:pPr>
            <w:r w:rsidRPr="00986440">
              <w:rPr>
                <w:b/>
              </w:rPr>
              <w:t>8.</w:t>
            </w:r>
            <w:r w:rsidRPr="00F0714A">
              <w:t xml:space="preserve"> Çalışmalarınızı </w:t>
            </w:r>
            <w:r w:rsidRPr="00986440">
              <w:rPr>
                <w:b/>
                <w:i/>
                <w:u w:val="single"/>
              </w:rPr>
              <w:t>17NİSAN</w:t>
            </w:r>
            <w:r>
              <w:rPr>
                <w:b/>
                <w:i/>
                <w:u w:val="single"/>
              </w:rPr>
              <w:t xml:space="preserve"> 2014</w:t>
            </w:r>
            <w:r w:rsidRPr="00986440">
              <w:t xml:space="preserve"> Çarşamba günü</w:t>
            </w:r>
            <w:r w:rsidRPr="00F0714A">
              <w:t xml:space="preserve"> teslim ediniz.</w:t>
            </w:r>
          </w:p>
          <w:p w:rsidR="003F1AA1" w:rsidRPr="00986440" w:rsidRDefault="003F1AA1" w:rsidP="00986440">
            <w:pPr>
              <w:spacing w:after="0" w:line="240" w:lineRule="auto"/>
            </w:pPr>
          </w:p>
        </w:tc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  <w:r w:rsidRPr="00986440">
              <w:t>MATEMATİK DERSİ PERFORMANS GÖREVİ</w:t>
            </w:r>
          </w:p>
          <w:p w:rsidR="003F1AA1" w:rsidRPr="00F0714A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KONU:</w:t>
            </w:r>
            <w:r w:rsidRPr="00F0714A">
              <w:t xml:space="preserve"> KESİRLER</w:t>
            </w:r>
          </w:p>
          <w:p w:rsidR="003F1AA1" w:rsidRPr="00F0714A" w:rsidRDefault="003F1AA1" w:rsidP="00986440">
            <w:pPr>
              <w:numPr>
                <w:ilvl w:val="0"/>
                <w:numId w:val="1"/>
              </w:numPr>
              <w:spacing w:after="0" w:line="240" w:lineRule="auto"/>
            </w:pPr>
            <w:r w:rsidRPr="00F0714A">
              <w:t>Kesir konusu ile ilgili araştırma yapınız.</w:t>
            </w:r>
          </w:p>
          <w:p w:rsidR="003F1AA1" w:rsidRPr="00F0714A" w:rsidRDefault="003F1AA1" w:rsidP="00986440">
            <w:pPr>
              <w:numPr>
                <w:ilvl w:val="0"/>
                <w:numId w:val="1"/>
              </w:numPr>
              <w:spacing w:after="0" w:line="240" w:lineRule="auto"/>
            </w:pPr>
            <w:r w:rsidRPr="00F0714A">
              <w:t>Kesir çeşitlerini belirleyiniz.</w:t>
            </w:r>
          </w:p>
          <w:p w:rsidR="003F1AA1" w:rsidRPr="00F0714A" w:rsidRDefault="003F1AA1" w:rsidP="00986440">
            <w:pPr>
              <w:numPr>
                <w:ilvl w:val="0"/>
                <w:numId w:val="1"/>
              </w:numPr>
              <w:spacing w:after="0" w:line="240" w:lineRule="auto"/>
            </w:pPr>
            <w:r w:rsidRPr="00F0714A">
              <w:t>Belirlediğiniz kesir çeşitleri ile ilgili beşer tane örnek yazınız.</w:t>
            </w:r>
          </w:p>
          <w:p w:rsidR="003F1AA1" w:rsidRPr="00F0714A" w:rsidRDefault="003F1AA1" w:rsidP="00986440">
            <w:pPr>
              <w:numPr>
                <w:ilvl w:val="0"/>
                <w:numId w:val="1"/>
              </w:numPr>
              <w:spacing w:after="0" w:line="240" w:lineRule="auto"/>
            </w:pPr>
            <w:r w:rsidRPr="00F0714A">
              <w:t>Verilen örnekleri şekille çiziniz.</w:t>
            </w:r>
          </w:p>
          <w:p w:rsidR="003F1AA1" w:rsidRPr="00F0714A" w:rsidRDefault="003F1AA1" w:rsidP="00986440">
            <w:pPr>
              <w:numPr>
                <w:ilvl w:val="0"/>
                <w:numId w:val="1"/>
              </w:numPr>
              <w:spacing w:after="0" w:line="240" w:lineRule="auto"/>
            </w:pPr>
            <w:r w:rsidRPr="00F0714A">
              <w:t xml:space="preserve">Kesirlerin okunuşlarını yazmayı unutmayınız. 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Örneklediğiniz kesirleri sayı doğrusunda gösteriniz.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Sayfa düzeninizin açık, anlaşılır, temiz ve düzenli olmasına dikkat ediniz. Görevinizi kendi bitişik eğik el yazınızla yazınız.</w:t>
            </w:r>
          </w:p>
          <w:p w:rsidR="003F1AA1" w:rsidRDefault="003F1AA1" w:rsidP="00986440">
            <w:pPr>
              <w:spacing w:after="0" w:line="240" w:lineRule="auto"/>
            </w:pPr>
            <w:r w:rsidRPr="00F0714A">
              <w:t xml:space="preserve">Çalışmalarınızı </w:t>
            </w:r>
            <w:r w:rsidRPr="00986440">
              <w:rPr>
                <w:b/>
                <w:i/>
                <w:u w:val="single"/>
              </w:rPr>
              <w:t>15MART</w:t>
            </w:r>
            <w:r>
              <w:rPr>
                <w:b/>
                <w:i/>
                <w:u w:val="single"/>
              </w:rPr>
              <w:t xml:space="preserve"> 2014</w:t>
            </w:r>
            <w:r w:rsidRPr="00986440">
              <w:rPr>
                <w:b/>
                <w:i/>
                <w:u w:val="single"/>
              </w:rPr>
              <w:t>Cuma</w:t>
            </w:r>
            <w:r w:rsidRPr="00986440">
              <w:rPr>
                <w:i/>
                <w:u w:val="single"/>
              </w:rPr>
              <w:t xml:space="preserve"> </w:t>
            </w:r>
            <w:r w:rsidRPr="00986440">
              <w:t xml:space="preserve">günü </w:t>
            </w:r>
            <w:r w:rsidRPr="00F0714A">
              <w:t>teslim ediniz</w:t>
            </w:r>
          </w:p>
          <w:p w:rsidR="003F1AA1" w:rsidRPr="003F0ED6" w:rsidRDefault="003F1AA1" w:rsidP="004365EF">
            <w:pPr>
              <w:spacing w:after="0" w:line="240" w:lineRule="auto"/>
              <w:rPr>
                <w:rFonts w:ascii="ALFABET98" w:hAnsi="ALFABET98" w:cs="VagRoundedThin"/>
              </w:rPr>
            </w:pPr>
            <w:hyperlink r:id="rId7" w:history="1">
              <w:r w:rsidRPr="00B74DAA">
                <w:rPr>
                  <w:rStyle w:val="Hyperlink"/>
                  <w:rFonts w:ascii="ALFABET98" w:hAnsi="ALFABET98" w:cs="VagRoundedThin"/>
                </w:rPr>
                <w:t>http://www.sorubak.com</w:t>
              </w:r>
            </w:hyperlink>
            <w:r>
              <w:rPr>
                <w:rFonts w:ascii="ALFABET98" w:hAnsi="ALFABET98" w:cs="VagRoundedThin"/>
              </w:rPr>
              <w:t xml:space="preserve"> </w:t>
            </w:r>
          </w:p>
          <w:p w:rsidR="003F1AA1" w:rsidRPr="00986440" w:rsidRDefault="003F1AA1" w:rsidP="00986440">
            <w:pPr>
              <w:spacing w:after="0" w:line="240" w:lineRule="auto"/>
            </w:pPr>
          </w:p>
        </w:tc>
      </w:tr>
      <w:tr w:rsidR="003F1AA1" w:rsidRPr="00986440" w:rsidTr="00986440"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  <w:r w:rsidRPr="00986440">
              <w:t>FEN VE TEKNOLOJİ DERSİ PERFORMANS GÖREVİ</w:t>
            </w:r>
          </w:p>
          <w:p w:rsidR="003F1AA1" w:rsidRPr="00BF4426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KONU:</w:t>
            </w:r>
            <w:r w:rsidRPr="00BF4426">
              <w:t xml:space="preserve"> CANLILARIN ÖZELLİKLERİ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 xml:space="preserve">Çalışmanızı planlayınız.  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Canlıların ortak özellikleriyle ilgili araştırma yaparak bilgiler toplayınız.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 xml:space="preserve">Topladığınız bilgiler ışığında canlıların ortak özelliklerini  yazınız. 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Bu ortak özelliklerden bitki ve hayvanlarda görülen farklılıkları örneklerle  anlatınız.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Bilgilerle uyumlu resimler bularak ödevinize ekleyiniz.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Çalışmalarınızda bitişik eğik yazı kullanınız.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Noktalama işaretleri ve imla kurallarına dikkat ediniz.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Çalışmanızı farklı şekillerde hazırlayarak özgünlük katınız.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Çalışmalarınızı</w:t>
            </w:r>
            <w:r w:rsidRPr="00986440">
              <w:rPr>
                <w:rFonts w:ascii="Calibri" w:hAnsi="Calibri"/>
                <w:i/>
                <w:sz w:val="22"/>
                <w:szCs w:val="22"/>
                <w:u w:val="single"/>
              </w:rPr>
              <w:t xml:space="preserve"> </w:t>
            </w:r>
            <w:r w:rsidRPr="00986440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15MAYIS</w:t>
            </w:r>
            <w:r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 xml:space="preserve"> 2014</w:t>
            </w:r>
            <w:r w:rsidRPr="00986440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Çarşamba</w:t>
            </w:r>
            <w:r w:rsidRPr="00986440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986440">
              <w:rPr>
                <w:rFonts w:ascii="Calibri" w:hAnsi="Calibri"/>
                <w:sz w:val="22"/>
                <w:szCs w:val="22"/>
              </w:rPr>
              <w:t>günü  teslim ediniz.</w:t>
            </w:r>
          </w:p>
          <w:p w:rsidR="003F1AA1" w:rsidRPr="00986440" w:rsidRDefault="003F1AA1" w:rsidP="00986440">
            <w:pPr>
              <w:spacing w:after="0" w:line="240" w:lineRule="auto"/>
            </w:pPr>
          </w:p>
        </w:tc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  <w:r w:rsidRPr="00986440">
              <w:t>SOSYAL BİLGİLER DERSİ PERFORMANS GÖREVİ</w:t>
            </w:r>
          </w:p>
          <w:p w:rsidR="003F1AA1" w:rsidRPr="00BF4426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KONU:</w:t>
            </w:r>
            <w:r w:rsidRPr="00BF4426">
              <w:t xml:space="preserve"> Görsel materyallerden yararlanarak bir ülke hakkında bilgi toplama, tanıtma</w:t>
            </w:r>
          </w:p>
          <w:p w:rsidR="003F1AA1" w:rsidRPr="00BF4426" w:rsidRDefault="003F1AA1" w:rsidP="00986440">
            <w:pPr>
              <w:numPr>
                <w:ilvl w:val="0"/>
                <w:numId w:val="3"/>
              </w:numPr>
              <w:spacing w:after="0" w:line="240" w:lineRule="auto"/>
            </w:pPr>
            <w:r w:rsidRPr="00BF4426">
              <w:t>Çalışmayı nasıl yapacağınızı planlayınız.</w:t>
            </w:r>
          </w:p>
          <w:p w:rsidR="003F1AA1" w:rsidRPr="00BF4426" w:rsidRDefault="003F1AA1" w:rsidP="00986440">
            <w:pPr>
              <w:numPr>
                <w:ilvl w:val="0"/>
                <w:numId w:val="3"/>
              </w:numPr>
              <w:spacing w:after="0" w:line="240" w:lineRule="auto"/>
            </w:pPr>
            <w:r w:rsidRPr="00BF4426">
              <w:t>Herhangi bir ülke seçerek bu ülke hakkında bilgi toplayınız.</w:t>
            </w:r>
          </w:p>
          <w:p w:rsidR="003F1AA1" w:rsidRPr="00BF4426" w:rsidRDefault="003F1AA1" w:rsidP="00986440">
            <w:pPr>
              <w:numPr>
                <w:ilvl w:val="0"/>
                <w:numId w:val="3"/>
              </w:numPr>
              <w:spacing w:after="0" w:line="240" w:lineRule="auto"/>
            </w:pPr>
            <w:r w:rsidRPr="00BF4426">
              <w:t>Topladığınız bilgileri sınıflandırarak yazınız. (Tarih, Kültür, Spor, Sanat vb. )Bu ülkeyi tanıtınız.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Yazdığınız bilgilerle ilgili resimler bularak çalışmanızı görselleştiriniz.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İnternet, kaynak kitaplar ve dergilerden yararlanınız.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Yaptığınız çalışmaya bir kapak hazırlayınız.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 xml:space="preserve">Sayfa düzeninizin açık, anlaşılır, temiz ve düzenli olmasına dikkat ediniz. 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>Noktalama işaretleri ve imla kurallarına dikkat ediniz.. Ödevinizi kendi bitişik eğik el yazınızla yazınız.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2"/>
                <w:szCs w:val="22"/>
              </w:rPr>
            </w:pPr>
            <w:r w:rsidRPr="00986440">
              <w:rPr>
                <w:rFonts w:ascii="Calibri" w:hAnsi="Calibri"/>
                <w:sz w:val="22"/>
                <w:szCs w:val="22"/>
              </w:rPr>
              <w:t xml:space="preserve">Çalışmalarınızı </w:t>
            </w:r>
            <w:r w:rsidRPr="00986440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17MAYIS</w:t>
            </w:r>
            <w:r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 xml:space="preserve"> 2014</w:t>
            </w:r>
            <w:r w:rsidRPr="00986440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Cuma</w:t>
            </w:r>
            <w:r w:rsidRPr="00986440">
              <w:rPr>
                <w:rFonts w:ascii="Calibri" w:hAnsi="Calibri"/>
                <w:b/>
                <w:sz w:val="22"/>
                <w:szCs w:val="22"/>
              </w:rPr>
              <w:t xml:space="preserve"> günü</w:t>
            </w:r>
            <w:r w:rsidRPr="00986440">
              <w:rPr>
                <w:rFonts w:ascii="Calibri" w:hAnsi="Calibri"/>
                <w:sz w:val="22"/>
                <w:szCs w:val="22"/>
              </w:rPr>
              <w:t xml:space="preserve"> teslim ediniz.</w:t>
            </w:r>
          </w:p>
          <w:p w:rsidR="003F1AA1" w:rsidRPr="00986440" w:rsidRDefault="003F1AA1" w:rsidP="00986440">
            <w:pPr>
              <w:spacing w:after="0" w:line="240" w:lineRule="auto"/>
            </w:pPr>
          </w:p>
        </w:tc>
      </w:tr>
      <w:tr w:rsidR="003F1AA1" w:rsidRPr="00986440" w:rsidTr="00986440"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  <w:r w:rsidRPr="00986440">
              <w:t>MÜZİK DERSİ PERFORMANS GÖREVİ</w:t>
            </w:r>
          </w:p>
          <w:p w:rsidR="003F1AA1" w:rsidRPr="00986440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ÖDEVİN KONUSU</w:t>
            </w:r>
            <w:r w:rsidRPr="00986440">
              <w:rPr>
                <w:b/>
              </w:rPr>
              <w:tab/>
            </w:r>
            <w:r w:rsidRPr="00986440">
              <w:rPr>
                <w:b/>
              </w:rPr>
              <w:tab/>
              <w:t>:</w:t>
            </w:r>
            <w:r w:rsidRPr="00986440">
              <w:t xml:space="preserve"> Kendi Yöresine Ait Türküleri Söyleme</w:t>
            </w:r>
          </w:p>
          <w:p w:rsidR="003F1AA1" w:rsidRPr="00986440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ÖDEVİN AÇIKLAMASI</w:t>
            </w:r>
            <w:r w:rsidRPr="00986440">
              <w:rPr>
                <w:b/>
              </w:rPr>
              <w:tab/>
              <w:t>:</w:t>
            </w:r>
            <w:r w:rsidRPr="00986440">
              <w:t xml:space="preserve"> Sizden  Adana yöresine ait 3 tane şarkı bulup, yazmanız, bu türkülerden birini sınıfta söylemek için hazırlanmanız istenmektedir.</w:t>
            </w:r>
          </w:p>
          <w:p w:rsidR="003F1AA1" w:rsidRPr="00986440" w:rsidRDefault="003F1AA1" w:rsidP="00986440">
            <w:pPr>
              <w:spacing w:after="0" w:line="240" w:lineRule="auto"/>
            </w:pPr>
            <w:r w:rsidRPr="00986440">
              <w:rPr>
                <w:b/>
              </w:rPr>
              <w:t>ÖDEV TESLİM TARİHİ</w:t>
            </w:r>
            <w:r w:rsidRPr="00986440">
              <w:rPr>
                <w:b/>
              </w:rPr>
              <w:tab/>
              <w:t>:</w:t>
            </w:r>
            <w:r w:rsidRPr="00986440">
              <w:t xml:space="preserve"> </w:t>
            </w:r>
            <w:r w:rsidRPr="00986440">
              <w:rPr>
                <w:b/>
                <w:i/>
                <w:u w:val="single"/>
              </w:rPr>
              <w:t xml:space="preserve">27/05/ </w:t>
            </w:r>
            <w:r>
              <w:rPr>
                <w:b/>
                <w:i/>
                <w:u w:val="single"/>
              </w:rPr>
              <w:t xml:space="preserve"> 2014</w:t>
            </w:r>
            <w:r w:rsidRPr="00986440">
              <w:rPr>
                <w:b/>
                <w:i/>
                <w:u w:val="single"/>
              </w:rPr>
              <w:t>Pazartesi</w:t>
            </w:r>
            <w:r w:rsidRPr="00986440">
              <w:t xml:space="preserve"> günü</w:t>
            </w:r>
          </w:p>
          <w:p w:rsidR="003F1AA1" w:rsidRPr="00986440" w:rsidRDefault="003F1AA1" w:rsidP="00986440">
            <w:pPr>
              <w:spacing w:after="0" w:line="240" w:lineRule="auto"/>
            </w:pPr>
          </w:p>
        </w:tc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>TRAFİK GÜVENLİĞİ DERSİ PERFORMANS GÖREVİ</w:t>
            </w:r>
          </w:p>
          <w:p w:rsidR="003F1AA1" w:rsidRPr="00986440" w:rsidRDefault="003F1AA1" w:rsidP="00986440">
            <w:p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b/>
                <w:sz w:val="20"/>
                <w:szCs w:val="20"/>
              </w:rPr>
              <w:t>KONU:</w:t>
            </w:r>
            <w:r w:rsidRPr="00986440">
              <w:rPr>
                <w:sz w:val="20"/>
                <w:szCs w:val="20"/>
              </w:rPr>
              <w:t xml:space="preserve"> Emniyet kemeri kullanmanın önemini anlatan afiş çalışması </w:t>
            </w:r>
          </w:p>
          <w:p w:rsidR="003F1AA1" w:rsidRPr="00986440" w:rsidRDefault="003F1AA1" w:rsidP="009864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86440">
              <w:rPr>
                <w:b/>
                <w:sz w:val="20"/>
                <w:szCs w:val="20"/>
              </w:rPr>
              <w:t>YÖNERGE</w:t>
            </w:r>
            <w:r w:rsidRPr="00986440">
              <w:rPr>
                <w:sz w:val="20"/>
                <w:szCs w:val="20"/>
              </w:rPr>
              <w:t xml:space="preserve">: </w:t>
            </w:r>
            <w:r w:rsidRPr="00986440">
              <w:rPr>
                <w:b/>
                <w:sz w:val="20"/>
                <w:szCs w:val="20"/>
              </w:rPr>
              <w:t>Çalışmanızı yaparken aşağıdaki adımları izleyin.</w:t>
            </w:r>
          </w:p>
          <w:p w:rsidR="003F1AA1" w:rsidRPr="00986440" w:rsidRDefault="003F1AA1" w:rsidP="00986440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>Çalışmayı nasıl yapacağınızı planlayınız.</w:t>
            </w:r>
          </w:p>
          <w:p w:rsidR="003F1AA1" w:rsidRPr="00986440" w:rsidRDefault="003F1AA1" w:rsidP="00986440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>Emniyet kemeri kullanılmadığında yaşanabilecek durumları araştırınız.</w:t>
            </w:r>
          </w:p>
          <w:p w:rsidR="003F1AA1" w:rsidRPr="00986440" w:rsidRDefault="003F1AA1" w:rsidP="00986440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>Afişinizi fon karton üzerine hazırlayınız.</w:t>
            </w:r>
          </w:p>
          <w:p w:rsidR="003F1AA1" w:rsidRPr="00986440" w:rsidRDefault="003F1AA1" w:rsidP="00986440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>Afişinize çarpıcı slogan bulunuz.</w:t>
            </w:r>
          </w:p>
          <w:p w:rsidR="003F1AA1" w:rsidRPr="00986440" w:rsidRDefault="003F1AA1" w:rsidP="00986440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>Afişinizde emniyet kemeri kullanmanın amacını açık, net, kısa bir şekilde anlatınız.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</w:rPr>
            </w:pPr>
            <w:r w:rsidRPr="00986440">
              <w:rPr>
                <w:rFonts w:ascii="Calibri" w:hAnsi="Calibri"/>
                <w:sz w:val="20"/>
                <w:szCs w:val="20"/>
              </w:rPr>
              <w:t>anlaşılır, temiz ve düzenli olmasına dikkat ediniz. Noktalama işaretleri ve imla kurallarına dikkat ediniz.. Ödevinizi kendi bitişik eğik el yazınızla yazınız.</w:t>
            </w:r>
          </w:p>
          <w:p w:rsidR="003F1AA1" w:rsidRPr="00986440" w:rsidRDefault="003F1AA1" w:rsidP="00986440">
            <w:pPr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986440">
              <w:rPr>
                <w:sz w:val="20"/>
                <w:szCs w:val="20"/>
              </w:rPr>
              <w:t xml:space="preserve">Çalışmalarınızı </w:t>
            </w:r>
            <w:r w:rsidRPr="00986440">
              <w:rPr>
                <w:b/>
                <w:i/>
                <w:sz w:val="20"/>
                <w:szCs w:val="20"/>
                <w:u w:val="single"/>
              </w:rPr>
              <w:t xml:space="preserve">28 Mayıs </w:t>
            </w:r>
            <w:r>
              <w:rPr>
                <w:b/>
                <w:i/>
                <w:sz w:val="20"/>
                <w:szCs w:val="20"/>
                <w:u w:val="single"/>
              </w:rPr>
              <w:t xml:space="preserve"> 2014</w:t>
            </w:r>
            <w:r w:rsidRPr="00986440">
              <w:rPr>
                <w:b/>
                <w:i/>
                <w:sz w:val="20"/>
                <w:szCs w:val="20"/>
                <w:u w:val="single"/>
              </w:rPr>
              <w:t xml:space="preserve"> Salı</w:t>
            </w:r>
            <w:r w:rsidRPr="00986440">
              <w:rPr>
                <w:sz w:val="20"/>
                <w:szCs w:val="20"/>
              </w:rPr>
              <w:t xml:space="preserve"> günü  teslim ediniz. Afişinizde görsel ve yazılı materyaller kullanınız.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</w:rPr>
            </w:pPr>
            <w:r w:rsidRPr="00986440">
              <w:rPr>
                <w:rFonts w:ascii="Calibri" w:hAnsi="Calibri"/>
                <w:sz w:val="20"/>
                <w:szCs w:val="20"/>
              </w:rPr>
              <w:t>Yaptığınız çalışmaya bir kapak hazırlayınız.</w:t>
            </w:r>
          </w:p>
          <w:p w:rsidR="003F1AA1" w:rsidRPr="00986440" w:rsidRDefault="003F1AA1" w:rsidP="00986440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</w:rPr>
            </w:pPr>
            <w:r w:rsidRPr="00986440">
              <w:rPr>
                <w:rFonts w:ascii="Calibri" w:hAnsi="Calibri"/>
                <w:sz w:val="20"/>
                <w:szCs w:val="20"/>
              </w:rPr>
              <w:t>Yararlandığınız kaynakları yazınız.</w:t>
            </w:r>
          </w:p>
          <w:p w:rsidR="003F1AA1" w:rsidRPr="00986440" w:rsidRDefault="003F1AA1" w:rsidP="0098644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F1AA1" w:rsidRPr="00986440" w:rsidTr="00986440"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</w:p>
        </w:tc>
        <w:tc>
          <w:tcPr>
            <w:tcW w:w="5456" w:type="dxa"/>
          </w:tcPr>
          <w:p w:rsidR="003F1AA1" w:rsidRPr="00986440" w:rsidRDefault="003F1AA1" w:rsidP="00986440">
            <w:pPr>
              <w:spacing w:after="0" w:line="240" w:lineRule="auto"/>
            </w:pPr>
          </w:p>
        </w:tc>
      </w:tr>
    </w:tbl>
    <w:p w:rsidR="003F1AA1" w:rsidRDefault="003F1AA1"/>
    <w:sectPr w:rsidR="003F1AA1" w:rsidSect="00D44239">
      <w:headerReference w:type="default" r:id="rId8"/>
      <w:pgSz w:w="11906" w:h="16838"/>
      <w:pgMar w:top="397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AA1" w:rsidRDefault="003F1AA1" w:rsidP="002C72BF">
      <w:pPr>
        <w:spacing w:after="0" w:line="240" w:lineRule="auto"/>
      </w:pPr>
      <w:r>
        <w:separator/>
      </w:r>
    </w:p>
  </w:endnote>
  <w:endnote w:type="continuationSeparator" w:id="0">
    <w:p w:rsidR="003F1AA1" w:rsidRDefault="003F1AA1" w:rsidP="002C7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AA1" w:rsidRDefault="003F1AA1" w:rsidP="002C72BF">
      <w:pPr>
        <w:spacing w:after="0" w:line="240" w:lineRule="auto"/>
      </w:pPr>
      <w:r>
        <w:separator/>
      </w:r>
    </w:p>
  </w:footnote>
  <w:footnote w:type="continuationSeparator" w:id="0">
    <w:p w:rsidR="003F1AA1" w:rsidRDefault="003F1AA1" w:rsidP="002C7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AA1" w:rsidRDefault="003F1AA1">
    <w:pPr>
      <w:pStyle w:val="Header"/>
    </w:pPr>
    <w:r>
      <w:tab/>
      <w:t>LÜTFİYE ALİ ŞADİ ÇELİK İLKOKULU 4.SINIFLAR 2.DÖNEM PERFORMANS GÖREVLERİ</w:t>
    </w:r>
  </w:p>
  <w:p w:rsidR="003F1AA1" w:rsidRDefault="003F1A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0621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DE7FF7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AA7D75"/>
    <w:multiLevelType w:val="hybridMultilevel"/>
    <w:tmpl w:val="5818245A"/>
    <w:lvl w:ilvl="0" w:tplc="1C4012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286A17"/>
    <w:multiLevelType w:val="hybridMultilevel"/>
    <w:tmpl w:val="87FEA290"/>
    <w:lvl w:ilvl="0" w:tplc="EBA829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239"/>
    <w:rsid w:val="001418E7"/>
    <w:rsid w:val="002C72BF"/>
    <w:rsid w:val="003F0ED6"/>
    <w:rsid w:val="003F1AA1"/>
    <w:rsid w:val="004365EF"/>
    <w:rsid w:val="005023DD"/>
    <w:rsid w:val="00986440"/>
    <w:rsid w:val="00B6113D"/>
    <w:rsid w:val="00B74DAA"/>
    <w:rsid w:val="00BF4426"/>
    <w:rsid w:val="00D44239"/>
    <w:rsid w:val="00F0714A"/>
    <w:rsid w:val="00F10A08"/>
    <w:rsid w:val="00F7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7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0714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2C7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72B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C7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72B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C7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72B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365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532</Words>
  <Characters>3036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>http:/www.sorubak.com</cp:keywords>
  <dc:description/>
  <cp:lastModifiedBy>edanur</cp:lastModifiedBy>
  <cp:revision>2</cp:revision>
  <dcterms:created xsi:type="dcterms:W3CDTF">2013-03-03T17:02:00Z</dcterms:created>
  <dcterms:modified xsi:type="dcterms:W3CDTF">2014-02-05T20:52:00Z</dcterms:modified>
</cp:coreProperties>
</file>