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968" w:rsidRPr="00F44002" w:rsidRDefault="002D6968" w:rsidP="00C66245">
      <w:pPr>
        <w:pStyle w:val="Subtitle"/>
        <w:rPr>
          <w:rFonts w:ascii="Times New Roman" w:hAnsi="Times New Roman"/>
          <w:b/>
        </w:rPr>
      </w:pPr>
      <w:r>
        <w:rPr>
          <w:b/>
          <w:sz w:val="22"/>
          <w:szCs w:val="22"/>
        </w:rPr>
        <w:t>……………….</w:t>
      </w:r>
      <w:r w:rsidRPr="006020CD">
        <w:rPr>
          <w:b/>
          <w:sz w:val="22"/>
          <w:szCs w:val="22"/>
        </w:rPr>
        <w:t xml:space="preserve"> </w:t>
      </w:r>
      <w:r w:rsidRPr="006020CD">
        <w:rPr>
          <w:rFonts w:ascii="Times New Roman" w:hAnsi="Times New Roman"/>
          <w:b/>
        </w:rPr>
        <w:t xml:space="preserve"> İLKOKULU</w:t>
      </w:r>
      <w:r>
        <w:rPr>
          <w:rFonts w:ascii="Times New Roman" w:hAnsi="Times New Roman"/>
          <w:b/>
        </w:rPr>
        <w:t xml:space="preserve"> MÜDÜRLÜĞÜ</w:t>
      </w:r>
    </w:p>
    <w:p w:rsidR="002D6968" w:rsidRPr="00F44002" w:rsidRDefault="002D6968" w:rsidP="00C66245">
      <w:pPr>
        <w:pStyle w:val="Subtitle"/>
        <w:rPr>
          <w:rFonts w:ascii="Times New Roman" w:hAnsi="Times New Roman"/>
          <w:b/>
          <w:bCs/>
        </w:rPr>
      </w:pPr>
      <w:r w:rsidRPr="00F44002">
        <w:rPr>
          <w:rFonts w:ascii="Times New Roman" w:hAnsi="Times New Roman"/>
          <w:b/>
        </w:rPr>
        <w:t xml:space="preserve">                                        </w:t>
      </w:r>
      <w:r>
        <w:rPr>
          <w:rFonts w:ascii="Times New Roman" w:hAnsi="Times New Roman"/>
          <w:b/>
        </w:rPr>
        <w:t xml:space="preserve">                 </w:t>
      </w:r>
      <w:r w:rsidRPr="00F44002">
        <w:rPr>
          <w:rFonts w:ascii="Times New Roman" w:hAnsi="Times New Roman"/>
          <w:b/>
        </w:rPr>
        <w:t xml:space="preserve">             </w:t>
      </w:r>
      <w:r>
        <w:rPr>
          <w:rFonts w:ascii="Times New Roman" w:hAnsi="Times New Roman"/>
          <w:b/>
          <w:bCs/>
        </w:rPr>
        <w:t>MANAVGAT</w:t>
      </w:r>
    </w:p>
    <w:p w:rsidR="002D6968" w:rsidRPr="00F44002" w:rsidRDefault="002D6968" w:rsidP="001D7BE9">
      <w:pPr>
        <w:jc w:val="both"/>
      </w:pPr>
      <w:r w:rsidRPr="00F44002">
        <w:rPr>
          <w:b/>
          <w:bCs/>
        </w:rPr>
        <w:tab/>
      </w:r>
      <w:r>
        <w:t>……………..</w:t>
      </w:r>
      <w:r w:rsidRPr="00F44002">
        <w:t xml:space="preserve"> Eğitim – Öğretim Yılı </w:t>
      </w:r>
      <w:r>
        <w:t>II. Dönem 4/B</w:t>
      </w:r>
      <w:r w:rsidRPr="00F44002">
        <w:t xml:space="preserve"> sınıfı Şube Öğretmenler Kurulu Toplantısı </w:t>
      </w:r>
      <w:r>
        <w:t>okul müdür yardımcısı Barış COŞAR</w:t>
      </w:r>
      <w:r w:rsidRPr="00F44002">
        <w:t xml:space="preserve"> başkanlığında aşağıdaki gündem ma</w:t>
      </w:r>
      <w:r>
        <w:t>ddelerini görüşmek üzere 24/02/2014 Pazartesi günü saat 10</w:t>
      </w:r>
      <w:r w:rsidRPr="00F44002">
        <w:t>.30’da müdür yardımcısı odasında yapılacaktır.</w:t>
      </w:r>
    </w:p>
    <w:p w:rsidR="002D6968" w:rsidRPr="00F44002" w:rsidRDefault="002D6968" w:rsidP="001D7BE9">
      <w:pPr>
        <w:jc w:val="both"/>
      </w:pPr>
      <w:r w:rsidRPr="00F44002">
        <w:tab/>
        <w:t>Gereğinin yapılmasını bilgilerinize arz ederim.</w:t>
      </w:r>
    </w:p>
    <w:p w:rsidR="002D6968" w:rsidRDefault="002D6968" w:rsidP="001D7BE9">
      <w:pPr>
        <w:jc w:val="both"/>
      </w:pPr>
    </w:p>
    <w:p w:rsidR="002D6968" w:rsidRDefault="002D6968" w:rsidP="001D7BE9">
      <w:pPr>
        <w:jc w:val="both"/>
      </w:pPr>
    </w:p>
    <w:p w:rsidR="002D6968" w:rsidRDefault="002D6968" w:rsidP="001D7BE9">
      <w:pPr>
        <w:jc w:val="both"/>
      </w:pPr>
    </w:p>
    <w:p w:rsidR="002D6968" w:rsidRDefault="002D6968" w:rsidP="00D06097">
      <w:pPr>
        <w:tabs>
          <w:tab w:val="left" w:pos="6795"/>
        </w:tabs>
        <w:jc w:val="both"/>
      </w:pPr>
      <w:r>
        <w:t>…………………….</w:t>
      </w:r>
    </w:p>
    <w:p w:rsidR="002D6968" w:rsidRDefault="002D6968" w:rsidP="00D06097">
      <w:pPr>
        <w:tabs>
          <w:tab w:val="left" w:pos="6795"/>
        </w:tabs>
        <w:jc w:val="both"/>
      </w:pPr>
      <w:r>
        <w:tab/>
        <w:t>4/B Sınıf Öğretmeni</w:t>
      </w:r>
    </w:p>
    <w:p w:rsidR="002D6968" w:rsidRDefault="002D6968" w:rsidP="001D7BE9">
      <w:pPr>
        <w:jc w:val="both"/>
      </w:pPr>
    </w:p>
    <w:p w:rsidR="002D6968" w:rsidRDefault="002D6968" w:rsidP="001D7BE9">
      <w:pPr>
        <w:jc w:val="both"/>
      </w:pPr>
      <w:r w:rsidRPr="00F44002">
        <w:t xml:space="preserve"> </w:t>
      </w:r>
      <w:r w:rsidRPr="00F44002">
        <w:tab/>
      </w:r>
    </w:p>
    <w:p w:rsidR="002D6968" w:rsidRDefault="002D6968" w:rsidP="001D7BE9">
      <w:pPr>
        <w:jc w:val="both"/>
      </w:pPr>
    </w:p>
    <w:p w:rsidR="002D6968" w:rsidRDefault="002D6968" w:rsidP="001D7BE9">
      <w:pPr>
        <w:jc w:val="both"/>
      </w:pPr>
    </w:p>
    <w:p w:rsidR="002D6968" w:rsidRDefault="002D6968" w:rsidP="001D7BE9">
      <w:pPr>
        <w:jc w:val="both"/>
      </w:pPr>
    </w:p>
    <w:p w:rsidR="002D6968" w:rsidRDefault="002D6968" w:rsidP="001D7BE9">
      <w:pPr>
        <w:jc w:val="both"/>
      </w:pPr>
    </w:p>
    <w:p w:rsidR="002D6968" w:rsidRDefault="002D6968" w:rsidP="001D7BE9">
      <w:pPr>
        <w:jc w:val="both"/>
      </w:pPr>
    </w:p>
    <w:p w:rsidR="002D6968" w:rsidRPr="00F44002" w:rsidRDefault="002D6968" w:rsidP="001D7BE9">
      <w:pPr>
        <w:jc w:val="both"/>
        <w:rPr>
          <w:b/>
        </w:rPr>
      </w:pPr>
      <w:r w:rsidRPr="00F44002">
        <w:rPr>
          <w:b/>
        </w:rPr>
        <w:t>GÜNDEM MADDELERİ</w:t>
      </w:r>
    </w:p>
    <w:p w:rsidR="002D6968" w:rsidRPr="00F44002" w:rsidRDefault="002D6968" w:rsidP="001D7BE9">
      <w:pPr>
        <w:numPr>
          <w:ilvl w:val="0"/>
          <w:numId w:val="8"/>
        </w:numPr>
        <w:jc w:val="both"/>
      </w:pPr>
      <w:r w:rsidRPr="00F44002">
        <w:t>Açılış, yoklama, saygı duruşu ve İstiklâl Marşı.</w:t>
      </w:r>
    </w:p>
    <w:p w:rsidR="002D6968" w:rsidRPr="00F44002" w:rsidRDefault="002D6968" w:rsidP="001D7BE9">
      <w:pPr>
        <w:numPr>
          <w:ilvl w:val="0"/>
          <w:numId w:val="8"/>
        </w:numPr>
        <w:jc w:val="both"/>
        <w:rPr>
          <w:b/>
          <w:bCs/>
        </w:rPr>
      </w:pPr>
      <w:r w:rsidRPr="00F44002">
        <w:t>Şube Öğretmenler Kurulu Toplantılarına ilişkin İlköğretim Kurumları Yönetmeliği’nin 96. Maddesinin okunması.</w:t>
      </w:r>
    </w:p>
    <w:p w:rsidR="002D6968" w:rsidRPr="00F44002" w:rsidRDefault="002D6968" w:rsidP="001D7BE9">
      <w:pPr>
        <w:numPr>
          <w:ilvl w:val="0"/>
          <w:numId w:val="8"/>
        </w:numPr>
        <w:jc w:val="both"/>
        <w:rPr>
          <w:b/>
          <w:bCs/>
        </w:rPr>
      </w:pPr>
      <w:r w:rsidRPr="00F44002">
        <w:t>İlköğretim Kurumları Yönetmeliği’nin incelenmesi (Madde 47 ve 48).</w:t>
      </w:r>
    </w:p>
    <w:p w:rsidR="002D6968" w:rsidRPr="00F44002" w:rsidRDefault="002D6968" w:rsidP="001D7BE9">
      <w:pPr>
        <w:numPr>
          <w:ilvl w:val="0"/>
          <w:numId w:val="8"/>
        </w:numPr>
        <w:jc w:val="both"/>
        <w:rPr>
          <w:b/>
          <w:bCs/>
        </w:rPr>
      </w:pPr>
      <w:r w:rsidRPr="00F44002">
        <w:t>Sınıfın Genel Durumunun Değerlendirilmesi.</w:t>
      </w:r>
    </w:p>
    <w:p w:rsidR="002D6968" w:rsidRPr="00F44002" w:rsidRDefault="002D6968" w:rsidP="001D7BE9">
      <w:pPr>
        <w:numPr>
          <w:ilvl w:val="0"/>
          <w:numId w:val="8"/>
        </w:numPr>
        <w:jc w:val="both"/>
        <w:rPr>
          <w:b/>
          <w:bCs/>
        </w:rPr>
      </w:pPr>
      <w:r w:rsidRPr="00F44002">
        <w:t>Öğrenci Kişilik Durumları.</w:t>
      </w:r>
    </w:p>
    <w:p w:rsidR="002D6968" w:rsidRPr="00F44002" w:rsidRDefault="002D6968" w:rsidP="00F36C5B">
      <w:pPr>
        <w:numPr>
          <w:ilvl w:val="0"/>
          <w:numId w:val="8"/>
        </w:numPr>
        <w:jc w:val="both"/>
        <w:rPr>
          <w:b/>
          <w:bCs/>
        </w:rPr>
      </w:pPr>
      <w:r w:rsidRPr="00F44002">
        <w:t>Öğrenci Beslenme, Temizlik ve Sağlık Durumları.</w:t>
      </w:r>
    </w:p>
    <w:p w:rsidR="002D6968" w:rsidRPr="00F44002" w:rsidRDefault="002D6968" w:rsidP="001D7BE9">
      <w:pPr>
        <w:numPr>
          <w:ilvl w:val="0"/>
          <w:numId w:val="8"/>
        </w:numPr>
        <w:jc w:val="both"/>
        <w:rPr>
          <w:b/>
          <w:bCs/>
        </w:rPr>
      </w:pPr>
      <w:r w:rsidRPr="00F44002">
        <w:t>Ailelerin Sosyal ve Ekonomik Durumu.</w:t>
      </w:r>
    </w:p>
    <w:p w:rsidR="002D6968" w:rsidRPr="00F44002" w:rsidRDefault="002D6968" w:rsidP="001D7BE9">
      <w:pPr>
        <w:numPr>
          <w:ilvl w:val="0"/>
          <w:numId w:val="8"/>
        </w:numPr>
        <w:jc w:val="both"/>
        <w:rPr>
          <w:b/>
          <w:bCs/>
        </w:rPr>
      </w:pPr>
      <w:r w:rsidRPr="00F44002">
        <w:rPr>
          <w:bCs/>
        </w:rPr>
        <w:t>Öğrenci Başarılarını Artırıcı Çalışmalar.</w:t>
      </w:r>
    </w:p>
    <w:p w:rsidR="002D6968" w:rsidRPr="00F44002" w:rsidRDefault="002D6968" w:rsidP="001D7BE9">
      <w:pPr>
        <w:numPr>
          <w:ilvl w:val="0"/>
          <w:numId w:val="8"/>
        </w:numPr>
        <w:jc w:val="both"/>
        <w:rPr>
          <w:b/>
          <w:bCs/>
        </w:rPr>
      </w:pPr>
      <w:r w:rsidRPr="00F44002">
        <w:rPr>
          <w:bCs/>
        </w:rPr>
        <w:t>Öğrencilerin Devam-Devamsızlık Durumlarının Değerlendirilmesi.</w:t>
      </w:r>
    </w:p>
    <w:p w:rsidR="002D6968" w:rsidRPr="00F44002" w:rsidRDefault="002D6968" w:rsidP="001D7BE9">
      <w:pPr>
        <w:numPr>
          <w:ilvl w:val="0"/>
          <w:numId w:val="8"/>
        </w:numPr>
        <w:jc w:val="both"/>
        <w:rPr>
          <w:b/>
          <w:bCs/>
        </w:rPr>
      </w:pPr>
      <w:r w:rsidRPr="00F44002">
        <w:rPr>
          <w:bCs/>
        </w:rPr>
        <w:t>Şube Öğretmenleri Arasında İletişim.</w:t>
      </w:r>
    </w:p>
    <w:p w:rsidR="002D6968" w:rsidRPr="00080595" w:rsidRDefault="002D6968" w:rsidP="001D7BE9">
      <w:pPr>
        <w:numPr>
          <w:ilvl w:val="0"/>
          <w:numId w:val="8"/>
        </w:numPr>
        <w:jc w:val="both"/>
        <w:rPr>
          <w:b/>
          <w:bCs/>
        </w:rPr>
      </w:pPr>
      <w:r w:rsidRPr="00F44002">
        <w:rPr>
          <w:bCs/>
        </w:rPr>
        <w:t>Dilek ve Temenniler.</w:t>
      </w:r>
    </w:p>
    <w:p w:rsidR="002D6968" w:rsidRDefault="002D6968" w:rsidP="00080595">
      <w:pPr>
        <w:ind w:left="720"/>
        <w:jc w:val="both"/>
        <w:rPr>
          <w:bCs/>
        </w:rPr>
      </w:pPr>
    </w:p>
    <w:p w:rsidR="002D6968" w:rsidRDefault="002D6968" w:rsidP="00080595">
      <w:pPr>
        <w:ind w:left="720"/>
        <w:jc w:val="both"/>
        <w:rPr>
          <w:bCs/>
        </w:rPr>
      </w:pPr>
    </w:p>
    <w:p w:rsidR="002D6968" w:rsidRDefault="002D6968" w:rsidP="00080595">
      <w:pPr>
        <w:ind w:left="720"/>
        <w:jc w:val="both"/>
        <w:rPr>
          <w:bCs/>
        </w:rPr>
      </w:pPr>
    </w:p>
    <w:p w:rsidR="002D6968" w:rsidRDefault="002D6968" w:rsidP="00080595">
      <w:pPr>
        <w:ind w:left="720"/>
        <w:jc w:val="both"/>
        <w:rPr>
          <w:bCs/>
        </w:rPr>
      </w:pPr>
    </w:p>
    <w:p w:rsidR="002D6968" w:rsidRPr="00D06097" w:rsidRDefault="002D6968" w:rsidP="00080595">
      <w:pPr>
        <w:ind w:left="720"/>
        <w:jc w:val="both"/>
        <w:rPr>
          <w:bCs/>
        </w:rPr>
      </w:pPr>
    </w:p>
    <w:p w:rsidR="002D6968" w:rsidRPr="00D06097" w:rsidRDefault="002D6968" w:rsidP="00B544EE">
      <w:pPr>
        <w:jc w:val="center"/>
      </w:pPr>
      <w:r w:rsidRPr="00D06097">
        <w:t>O  L  U  R.</w:t>
      </w:r>
    </w:p>
    <w:p w:rsidR="002D6968" w:rsidRPr="00D06097" w:rsidRDefault="002D6968" w:rsidP="00B544EE">
      <w:pPr>
        <w:jc w:val="center"/>
      </w:pPr>
      <w:r>
        <w:t>20 / 02 / 2014</w:t>
      </w:r>
    </w:p>
    <w:p w:rsidR="002D6968" w:rsidRPr="00D06097" w:rsidRDefault="002D6968" w:rsidP="00193777"/>
    <w:p w:rsidR="002D6968" w:rsidRPr="00D06097" w:rsidRDefault="002D6968" w:rsidP="00193777"/>
    <w:p w:rsidR="002D6968" w:rsidRPr="00D06097" w:rsidRDefault="002D6968" w:rsidP="00193777"/>
    <w:p w:rsidR="002D6968" w:rsidRPr="00D06097" w:rsidRDefault="002D6968" w:rsidP="00193777"/>
    <w:p w:rsidR="002D6968" w:rsidRPr="00D06097" w:rsidRDefault="002D6968" w:rsidP="00193777"/>
    <w:p w:rsidR="002D6968" w:rsidRPr="00D06097" w:rsidRDefault="002D6968" w:rsidP="00B544EE">
      <w:pPr>
        <w:jc w:val="center"/>
      </w:pPr>
      <w:r>
        <w:t>………………..</w:t>
      </w:r>
    </w:p>
    <w:p w:rsidR="002D6968" w:rsidRPr="00D06097" w:rsidRDefault="002D6968" w:rsidP="00193777">
      <w:pPr>
        <w:jc w:val="center"/>
      </w:pPr>
      <w:r w:rsidRPr="00D06097">
        <w:t>Okul Müdürü</w:t>
      </w:r>
    </w:p>
    <w:p w:rsidR="002D6968" w:rsidRPr="00D06097" w:rsidRDefault="002D6968" w:rsidP="00193777">
      <w:pPr>
        <w:jc w:val="center"/>
        <w:rPr>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193777">
      <w:pPr>
        <w:jc w:val="center"/>
        <w:rPr>
          <w:b/>
          <w:sz w:val="20"/>
          <w:szCs w:val="20"/>
        </w:rPr>
      </w:pPr>
    </w:p>
    <w:p w:rsidR="002D6968" w:rsidRDefault="002D6968" w:rsidP="00B544EE">
      <w:pPr>
        <w:jc w:val="center"/>
        <w:rPr>
          <w:b/>
        </w:rPr>
      </w:pPr>
      <w:r>
        <w:rPr>
          <w:b/>
        </w:rPr>
        <w:t>2013-2014  EĞİTİM – ÖĞRETİM TOROS  İLKOKULU</w:t>
      </w:r>
    </w:p>
    <w:p w:rsidR="002D6968" w:rsidRDefault="002D6968" w:rsidP="00B544EE">
      <w:pPr>
        <w:jc w:val="center"/>
        <w:rPr>
          <w:b/>
        </w:rPr>
      </w:pPr>
      <w:r>
        <w:rPr>
          <w:b/>
        </w:rPr>
        <w:t>II. DÖNEM 4/B SINIFI ŞUBE ÖĞRETMENLER KURULU TOPLANTI TUTANAĞI</w:t>
      </w:r>
    </w:p>
    <w:p w:rsidR="002D6968" w:rsidRPr="00F12354" w:rsidRDefault="002D6968" w:rsidP="00B544EE">
      <w:pPr>
        <w:jc w:val="center"/>
        <w:rPr>
          <w:b/>
        </w:rPr>
      </w:pPr>
    </w:p>
    <w:p w:rsidR="002D6968" w:rsidRPr="0015573C" w:rsidRDefault="002D6968" w:rsidP="001D7BE9">
      <w:pPr>
        <w:jc w:val="both"/>
      </w:pPr>
      <w:r>
        <w:rPr>
          <w:b/>
        </w:rPr>
        <w:t xml:space="preserve">Toplantı No : </w:t>
      </w:r>
      <w:r>
        <w:t>2</w:t>
      </w:r>
    </w:p>
    <w:p w:rsidR="002D6968" w:rsidRDefault="002D6968" w:rsidP="001D7BE9">
      <w:pPr>
        <w:jc w:val="both"/>
      </w:pPr>
      <w:r>
        <w:rPr>
          <w:b/>
        </w:rPr>
        <w:t xml:space="preserve">Toplantı Tarihi : </w:t>
      </w:r>
      <w:r>
        <w:t>25 / 02 / 2014</w:t>
      </w:r>
    </w:p>
    <w:p w:rsidR="002D6968" w:rsidRDefault="002D6968" w:rsidP="001D7BE9">
      <w:pPr>
        <w:jc w:val="both"/>
      </w:pPr>
      <w:r>
        <w:rPr>
          <w:b/>
        </w:rPr>
        <w:t xml:space="preserve">Toplantı Saati : </w:t>
      </w:r>
      <w:r>
        <w:t>10.30</w:t>
      </w:r>
    </w:p>
    <w:p w:rsidR="002D6968" w:rsidRDefault="002D6968" w:rsidP="001D7BE9">
      <w:pPr>
        <w:jc w:val="both"/>
      </w:pPr>
      <w:r>
        <w:rPr>
          <w:b/>
        </w:rPr>
        <w:t xml:space="preserve">Toplantı Yeri : </w:t>
      </w:r>
      <w:r>
        <w:t>Müdür Yardımcısı Odası</w:t>
      </w:r>
    </w:p>
    <w:p w:rsidR="002D6968" w:rsidRDefault="002D6968" w:rsidP="001D7BE9">
      <w:pPr>
        <w:jc w:val="both"/>
        <w:rPr>
          <w:b/>
        </w:rPr>
      </w:pPr>
      <w:r>
        <w:rPr>
          <w:b/>
        </w:rPr>
        <w:t xml:space="preserve">Toplantıya Katılanlar : </w:t>
      </w:r>
    </w:p>
    <w:p w:rsidR="002D6968" w:rsidRDefault="002D6968" w:rsidP="001D7BE9">
      <w:pPr>
        <w:jc w:val="both"/>
      </w:pPr>
      <w:r>
        <w:rPr>
          <w:b/>
        </w:rPr>
        <w:t xml:space="preserve">                                         </w:t>
      </w:r>
      <w:r>
        <w:t xml:space="preserve">Müdür Yardımcısı Barış COŞAR, </w:t>
      </w:r>
    </w:p>
    <w:p w:rsidR="002D6968" w:rsidRDefault="002D6968" w:rsidP="001D7BE9">
      <w:pPr>
        <w:jc w:val="both"/>
      </w:pPr>
      <w:r>
        <w:t xml:space="preserve">                                         4/B Sınıf Öğretmeni Ergün ERDOĞAN, </w:t>
      </w:r>
    </w:p>
    <w:p w:rsidR="002D6968" w:rsidRDefault="002D6968" w:rsidP="001D7BE9">
      <w:pPr>
        <w:jc w:val="both"/>
      </w:pPr>
      <w:r>
        <w:t xml:space="preserve">                                         Din Kültürü ve Ahlâk Bilgisi Öğretmeni Arife Ünal SÜNGÜ,  </w:t>
      </w:r>
    </w:p>
    <w:p w:rsidR="002D6968" w:rsidRDefault="002D6968" w:rsidP="001D7BE9">
      <w:pPr>
        <w:jc w:val="both"/>
      </w:pPr>
      <w:r>
        <w:t xml:space="preserve">                                         İngilizce Öğretmeni Murat AYDIN.</w:t>
      </w:r>
    </w:p>
    <w:p w:rsidR="002D6968" w:rsidRPr="0015573C" w:rsidRDefault="002D6968" w:rsidP="001D7BE9">
      <w:pPr>
        <w:jc w:val="both"/>
      </w:pPr>
    </w:p>
    <w:p w:rsidR="002D6968" w:rsidRDefault="002D6968" w:rsidP="00F44002">
      <w:pPr>
        <w:tabs>
          <w:tab w:val="left" w:pos="3765"/>
        </w:tabs>
        <w:ind w:firstLine="360"/>
        <w:jc w:val="both"/>
        <w:rPr>
          <w:b/>
        </w:rPr>
      </w:pPr>
      <w:r w:rsidRPr="00581E8D">
        <w:rPr>
          <w:b/>
        </w:rPr>
        <w:t>GÜNDEM MADDELER</w:t>
      </w:r>
      <w:r>
        <w:rPr>
          <w:b/>
        </w:rPr>
        <w:t>İ :</w:t>
      </w:r>
      <w:r>
        <w:rPr>
          <w:b/>
        </w:rPr>
        <w:tab/>
      </w:r>
    </w:p>
    <w:p w:rsidR="002D6968" w:rsidRPr="00F44002" w:rsidRDefault="002D6968" w:rsidP="00F44002">
      <w:pPr>
        <w:pStyle w:val="ListParagraph"/>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2D6968" w:rsidRPr="00F44002" w:rsidRDefault="002D6968" w:rsidP="00F44002">
      <w:pPr>
        <w:numPr>
          <w:ilvl w:val="0"/>
          <w:numId w:val="40"/>
        </w:numPr>
        <w:contextualSpacing/>
        <w:jc w:val="both"/>
        <w:rPr>
          <w:b/>
          <w:bCs/>
        </w:rPr>
      </w:pPr>
      <w:r w:rsidRPr="00F44002">
        <w:t>Şube Öğretmenler Kurulu Toplantılarına ilişkin İlköğretim Kurumları Yönetmeliği’nin 96. Maddesinin okunması.</w:t>
      </w:r>
    </w:p>
    <w:p w:rsidR="002D6968" w:rsidRPr="00F44002" w:rsidRDefault="002D6968" w:rsidP="00F44002">
      <w:pPr>
        <w:numPr>
          <w:ilvl w:val="0"/>
          <w:numId w:val="40"/>
        </w:numPr>
        <w:contextualSpacing/>
        <w:jc w:val="both"/>
        <w:rPr>
          <w:b/>
          <w:bCs/>
        </w:rPr>
      </w:pPr>
      <w:r w:rsidRPr="00F44002">
        <w:t>İlköğretim Kurumları Yönetmeliği’nin incelenmesi (Madde 47 ve 48).</w:t>
      </w:r>
    </w:p>
    <w:p w:rsidR="002D6968" w:rsidRPr="00F44002" w:rsidRDefault="002D6968" w:rsidP="00F44002">
      <w:pPr>
        <w:numPr>
          <w:ilvl w:val="0"/>
          <w:numId w:val="40"/>
        </w:numPr>
        <w:contextualSpacing/>
        <w:jc w:val="both"/>
        <w:rPr>
          <w:b/>
          <w:bCs/>
        </w:rPr>
      </w:pPr>
      <w:r w:rsidRPr="00F44002">
        <w:t>Sınıfın Genel Durumunun Değerlendirilmesi.</w:t>
      </w:r>
    </w:p>
    <w:p w:rsidR="002D6968" w:rsidRPr="00F44002" w:rsidRDefault="002D6968" w:rsidP="00F44002">
      <w:pPr>
        <w:numPr>
          <w:ilvl w:val="0"/>
          <w:numId w:val="40"/>
        </w:numPr>
        <w:contextualSpacing/>
        <w:jc w:val="both"/>
        <w:rPr>
          <w:b/>
          <w:bCs/>
        </w:rPr>
      </w:pPr>
      <w:r w:rsidRPr="00F44002">
        <w:t>Öğrenci</w:t>
      </w:r>
      <w:r w:rsidRPr="00D94298">
        <w:t xml:space="preserve"> </w:t>
      </w:r>
      <w:r w:rsidRPr="00F44002">
        <w:t>Kişilik</w:t>
      </w:r>
      <w:r>
        <w:t>,</w:t>
      </w:r>
      <w:r w:rsidRPr="00F44002">
        <w:t xml:space="preserve"> Beslenme, Temizlik ve Sağlık Durumları.</w:t>
      </w:r>
    </w:p>
    <w:p w:rsidR="002D6968" w:rsidRPr="00F44002" w:rsidRDefault="002D6968" w:rsidP="00F44002">
      <w:pPr>
        <w:numPr>
          <w:ilvl w:val="0"/>
          <w:numId w:val="40"/>
        </w:numPr>
        <w:contextualSpacing/>
        <w:jc w:val="both"/>
        <w:rPr>
          <w:b/>
          <w:bCs/>
        </w:rPr>
      </w:pPr>
      <w:r w:rsidRPr="00F44002">
        <w:t>Ailelerin Sosyal ve Ekonomik Durumu.</w:t>
      </w:r>
    </w:p>
    <w:p w:rsidR="002D6968" w:rsidRPr="00F44002" w:rsidRDefault="002D6968" w:rsidP="00F44002">
      <w:pPr>
        <w:numPr>
          <w:ilvl w:val="0"/>
          <w:numId w:val="40"/>
        </w:numPr>
        <w:contextualSpacing/>
        <w:jc w:val="both"/>
        <w:rPr>
          <w:b/>
          <w:bCs/>
        </w:rPr>
      </w:pPr>
      <w:r w:rsidRPr="00F44002">
        <w:rPr>
          <w:bCs/>
        </w:rPr>
        <w:t>Öğrenci Başarılarını Artırıcı Çalışmalar.</w:t>
      </w:r>
    </w:p>
    <w:p w:rsidR="002D6968" w:rsidRPr="00F44002" w:rsidRDefault="002D6968" w:rsidP="00F44002">
      <w:pPr>
        <w:numPr>
          <w:ilvl w:val="0"/>
          <w:numId w:val="40"/>
        </w:numPr>
        <w:contextualSpacing/>
        <w:jc w:val="both"/>
        <w:rPr>
          <w:b/>
          <w:bCs/>
        </w:rPr>
      </w:pPr>
      <w:r w:rsidRPr="00F44002">
        <w:rPr>
          <w:bCs/>
        </w:rPr>
        <w:t>Öğrencilerin Devam-Devamsızlık Durumlarının Değerlendirilmesi.</w:t>
      </w:r>
    </w:p>
    <w:p w:rsidR="002D6968" w:rsidRPr="00F44002" w:rsidRDefault="002D6968" w:rsidP="00F44002">
      <w:pPr>
        <w:numPr>
          <w:ilvl w:val="0"/>
          <w:numId w:val="40"/>
        </w:numPr>
        <w:contextualSpacing/>
        <w:jc w:val="both"/>
        <w:rPr>
          <w:b/>
          <w:bCs/>
        </w:rPr>
      </w:pPr>
      <w:r w:rsidRPr="00F44002">
        <w:rPr>
          <w:bCs/>
        </w:rPr>
        <w:t>Şube Öğretmenleri Arasında İletişim.</w:t>
      </w:r>
    </w:p>
    <w:p w:rsidR="002D6968" w:rsidRPr="00D94298" w:rsidRDefault="002D6968" w:rsidP="00F44002">
      <w:pPr>
        <w:numPr>
          <w:ilvl w:val="0"/>
          <w:numId w:val="40"/>
        </w:numPr>
        <w:contextualSpacing/>
        <w:jc w:val="both"/>
        <w:rPr>
          <w:b/>
          <w:bCs/>
        </w:rPr>
      </w:pPr>
      <w:r w:rsidRPr="00F44002">
        <w:rPr>
          <w:bCs/>
        </w:rPr>
        <w:t>Dilek ve Temenniler.</w:t>
      </w:r>
    </w:p>
    <w:p w:rsidR="002D6968" w:rsidRDefault="002D6968" w:rsidP="00D94298">
      <w:pPr>
        <w:ind w:left="720"/>
        <w:contextualSpacing/>
        <w:jc w:val="both"/>
        <w:rPr>
          <w:b/>
          <w:bCs/>
        </w:rPr>
      </w:pPr>
    </w:p>
    <w:p w:rsidR="002D6968" w:rsidRPr="00F44002" w:rsidRDefault="002D6968" w:rsidP="00D94298">
      <w:pPr>
        <w:ind w:left="720"/>
        <w:contextualSpacing/>
        <w:jc w:val="both"/>
        <w:rPr>
          <w:b/>
          <w:bCs/>
        </w:rPr>
      </w:pPr>
    </w:p>
    <w:p w:rsidR="002D6968" w:rsidRDefault="002D6968" w:rsidP="001D7BE9">
      <w:pPr>
        <w:jc w:val="both"/>
      </w:pPr>
      <w:r>
        <w:rPr>
          <w:b/>
        </w:rPr>
        <w:t xml:space="preserve"> </w:t>
      </w:r>
      <w:r>
        <w:t xml:space="preserve">Toros  İlkokulu 4/B sınıfı şube öğretmenleri I. Dönem Şube Öğretmenler Kurulu toplantısını yapmak üzere Müdür Yardımcısı Barış COŞAR  başkanlığında 25 / 02 / 2013, Pazartesi  günü saat 10.30’da toplanarak gündem maddeleri okunarak görüşmeye başlanmıştır. </w:t>
      </w:r>
    </w:p>
    <w:p w:rsidR="002D6968" w:rsidRDefault="002D6968" w:rsidP="001D7BE9">
      <w:pPr>
        <w:jc w:val="both"/>
      </w:pPr>
    </w:p>
    <w:p w:rsidR="002D6968" w:rsidRDefault="002D6968" w:rsidP="001D7BE9">
      <w:pPr>
        <w:jc w:val="both"/>
        <w:rPr>
          <w:b/>
        </w:rPr>
      </w:pPr>
      <w:r>
        <w:tab/>
      </w:r>
      <w:r>
        <w:tab/>
      </w:r>
      <w:r>
        <w:rPr>
          <w:b/>
        </w:rPr>
        <w:t>GÜNDEM MADDELERİNİN GÖRÜŞÜLMESİ</w:t>
      </w:r>
    </w:p>
    <w:p w:rsidR="002D6968" w:rsidRPr="006C6AF0" w:rsidRDefault="002D6968" w:rsidP="001D7BE9">
      <w:pPr>
        <w:numPr>
          <w:ilvl w:val="0"/>
          <w:numId w:val="9"/>
        </w:numPr>
        <w:jc w:val="both"/>
        <w:rPr>
          <w:b/>
        </w:rPr>
      </w:pPr>
      <w:r>
        <w:t xml:space="preserve">Saygı duruşu ve İstiklâl Marşı’mızın söylenmesinden sonra, yoklama alındı. Tüm </w:t>
      </w:r>
    </w:p>
    <w:p w:rsidR="002D6968" w:rsidRPr="00D06097" w:rsidRDefault="002D6968" w:rsidP="001D7BE9">
      <w:pPr>
        <w:jc w:val="both"/>
        <w:rPr>
          <w:b/>
        </w:rPr>
      </w:pPr>
      <w:r>
        <w:t>öğretmenlerin toplantıda hazır olduğu görüldü.</w:t>
      </w:r>
    </w:p>
    <w:p w:rsidR="002D6968" w:rsidRDefault="002D6968" w:rsidP="001D7BE9">
      <w:pPr>
        <w:jc w:val="both"/>
        <w:rPr>
          <w:b/>
        </w:rPr>
      </w:pPr>
      <w:r>
        <w:rPr>
          <w:b/>
        </w:rPr>
        <w:t xml:space="preserve"> </w:t>
      </w:r>
    </w:p>
    <w:p w:rsidR="002D6968" w:rsidRPr="00614F7C" w:rsidRDefault="002D6968" w:rsidP="002502A5">
      <w:pPr>
        <w:numPr>
          <w:ilvl w:val="0"/>
          <w:numId w:val="9"/>
        </w:numPr>
        <w:jc w:val="both"/>
        <w:rPr>
          <w:b/>
        </w:rPr>
      </w:pPr>
      <w:r>
        <w:t xml:space="preserve">Müdür Yardımcısı Barış COŞAR: İlköğretim Kurumları Yönetmeliği’nden Şube </w:t>
      </w:r>
    </w:p>
    <w:p w:rsidR="002D6968" w:rsidRDefault="002D6968" w:rsidP="00614F7C">
      <w:pPr>
        <w:jc w:val="both"/>
        <w:rPr>
          <w:b/>
        </w:rPr>
      </w:pPr>
      <w:r>
        <w:t>Öğretmenler Kurulu Toplantısı ile ilgili maddeyi okuyup gerekli açıklamalarda bulunmuştur.</w:t>
      </w:r>
      <w:r>
        <w:rPr>
          <w:b/>
        </w:rPr>
        <w:t xml:space="preserve"> </w:t>
      </w:r>
    </w:p>
    <w:p w:rsidR="002D6968" w:rsidRPr="002502A5" w:rsidRDefault="002D6968" w:rsidP="00614F7C">
      <w:pPr>
        <w:ind w:left="360" w:firstLine="348"/>
        <w:jc w:val="both"/>
        <w:rPr>
          <w:b/>
        </w:rPr>
      </w:pPr>
      <w:r w:rsidRPr="002502A5">
        <w:rPr>
          <w:b/>
          <w:bCs/>
        </w:rPr>
        <w:t>Şube Öğretmenler Kurulu</w:t>
      </w:r>
    </w:p>
    <w:p w:rsidR="002D6968" w:rsidRPr="00614F7C" w:rsidRDefault="002D6968" w:rsidP="00614F7C">
      <w:pPr>
        <w:spacing w:after="100" w:afterAutospacing="1" w:line="240" w:lineRule="atLeast"/>
        <w:ind w:firstLine="708"/>
        <w:jc w:val="both"/>
        <w:rPr>
          <w:b/>
          <w:bCs/>
        </w:rPr>
      </w:pPr>
      <w:r w:rsidRPr="00614F7C">
        <w:rPr>
          <w:b/>
          <w:bCs/>
        </w:rPr>
        <w:t>MADDE 96 – (Değişik:RG-02/05/2006-26156)</w:t>
      </w:r>
    </w:p>
    <w:p w:rsidR="002D6968" w:rsidRPr="00671664" w:rsidRDefault="002D6968" w:rsidP="00671664">
      <w:pPr>
        <w:spacing w:after="100" w:afterAutospacing="1" w:line="240" w:lineRule="atLeast"/>
        <w:ind w:firstLine="708"/>
        <w:jc w:val="both"/>
      </w:pPr>
      <w:r w:rsidRPr="00671664">
        <w:rPr>
          <w:b/>
          <w:bCs/>
        </w:rPr>
        <w:t xml:space="preserve">(Değişik fıkra:RG-21/7/2012-28360) </w:t>
      </w:r>
      <w:r w:rsidRPr="00671664">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2D6968" w:rsidRPr="00671664" w:rsidRDefault="002D6968" w:rsidP="00671664">
      <w:pPr>
        <w:spacing w:after="100" w:afterAutospacing="1" w:line="240" w:lineRule="atLeast"/>
        <w:ind w:firstLine="708"/>
        <w:jc w:val="both"/>
      </w:pPr>
      <w:r w:rsidRPr="00671664">
        <w:t xml:space="preserve">Şube öğretmenler kurulu, okul yönetimince yapılacak planlamaya göre birinci </w:t>
      </w:r>
      <w:r w:rsidRPr="00671664">
        <w:rPr>
          <w:b/>
          <w:bCs/>
        </w:rPr>
        <w:t>(Değişik ibare:RG-20/08/2007-26619)</w:t>
      </w:r>
      <w:r w:rsidRPr="00671664">
        <w:t xml:space="preserve"> </w:t>
      </w:r>
      <w:r w:rsidRPr="00671664">
        <w:rPr>
          <w:u w:val="single"/>
        </w:rPr>
        <w:t>dönemin</w:t>
      </w:r>
      <w:r w:rsidRPr="00671664">
        <w:t xml:space="preserve"> ikinci ayında, ikinci </w:t>
      </w:r>
      <w:r w:rsidRPr="00671664">
        <w:rPr>
          <w:b/>
          <w:bCs/>
        </w:rPr>
        <w:t>(Değişik ibare:RG-20/08/2007-26619)</w:t>
      </w:r>
      <w:r w:rsidRPr="00671664">
        <w:t xml:space="preserve"> </w:t>
      </w:r>
      <w:r w:rsidRPr="00671664">
        <w:rPr>
          <w:u w:val="single"/>
        </w:rPr>
        <w:t>dönemin</w:t>
      </w:r>
      <w:r w:rsidRPr="00671664">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D6968" w:rsidRDefault="002D6968" w:rsidP="002502A5">
      <w:pPr>
        <w:pStyle w:val="ListParagraph"/>
        <w:spacing w:after="100" w:afterAutospacing="1" w:line="240" w:lineRule="atLeast"/>
        <w:jc w:val="both"/>
        <w:rPr>
          <w:rFonts w:ascii="Times New Roman" w:hAnsi="Times New Roman"/>
          <w:sz w:val="24"/>
          <w:szCs w:val="24"/>
        </w:rPr>
      </w:pPr>
      <w:r w:rsidRPr="002502A5">
        <w:rPr>
          <w:rFonts w:ascii="Times New Roman" w:hAnsi="Times New Roman"/>
          <w:sz w:val="24"/>
          <w:szCs w:val="24"/>
        </w:rPr>
        <w:t>Şube öğretmenler kurulunda; şubedeki öğrencilerin ki</w:t>
      </w:r>
      <w:r>
        <w:rPr>
          <w:rFonts w:ascii="Times New Roman" w:hAnsi="Times New Roman"/>
          <w:sz w:val="24"/>
          <w:szCs w:val="24"/>
        </w:rPr>
        <w:t xml:space="preserve">şilik, beslenme, sağlık, sosyal </w:t>
      </w:r>
    </w:p>
    <w:p w:rsidR="002D6968" w:rsidRPr="00671664" w:rsidRDefault="002D6968" w:rsidP="00671664">
      <w:pPr>
        <w:spacing w:after="100" w:afterAutospacing="1" w:line="240" w:lineRule="atLeast"/>
        <w:jc w:val="both"/>
      </w:pPr>
      <w:r w:rsidRPr="00671664">
        <w:t xml:space="preserve">ilişkilerin yanı sıra bu Yönetmeliğin 47 nci maddesi hükmünce başarıları ile ailenin ekonomik durumu değerlendirilerek alınacak önlemler görüşülür ve alınan genel karar, uygulanmak üzere şube öğretmenler kurulu karar defterine yazılır. </w:t>
      </w:r>
    </w:p>
    <w:p w:rsidR="002D6968" w:rsidRPr="00CD108F" w:rsidRDefault="002D6968" w:rsidP="00080595">
      <w:pPr>
        <w:pStyle w:val="ListParagraph"/>
        <w:numPr>
          <w:ilvl w:val="0"/>
          <w:numId w:val="9"/>
        </w:numPr>
        <w:spacing w:after="0"/>
        <w:jc w:val="both"/>
        <w:rPr>
          <w:rFonts w:ascii="Times New Roman" w:hAnsi="Times New Roman"/>
          <w:b/>
          <w:sz w:val="24"/>
          <w:szCs w:val="24"/>
        </w:rPr>
      </w:pPr>
      <w:r w:rsidRPr="00D94298">
        <w:rPr>
          <w:rFonts w:ascii="Times New Roman" w:hAnsi="Times New Roman"/>
        </w:rPr>
        <w:t>Müdür Yardımcısı Barış COŞAR</w:t>
      </w:r>
      <w:r w:rsidRPr="00CD108F">
        <w:rPr>
          <w:rFonts w:ascii="Times New Roman" w:hAnsi="Times New Roman"/>
          <w:sz w:val="24"/>
          <w:szCs w:val="24"/>
        </w:rPr>
        <w:t>:</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2D6968" w:rsidRPr="00CD108F" w:rsidRDefault="002D6968" w:rsidP="00CD108F">
      <w:pPr>
        <w:jc w:val="both"/>
        <w:rPr>
          <w:b/>
        </w:rPr>
      </w:pPr>
      <w:r w:rsidRPr="00CD108F">
        <w:t>Başarısının Değerlendirilmesi ile ilgili 47. ve 48. maddeyi okuyup gerekli açıklamalarda bulunmuştur</w:t>
      </w:r>
    </w:p>
    <w:p w:rsidR="002D6968" w:rsidRPr="00E34FEA" w:rsidRDefault="002D6968" w:rsidP="00080595">
      <w:pPr>
        <w:pStyle w:val="ListParagraph"/>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b/>
          <w:bCs/>
          <w:sz w:val="24"/>
          <w:szCs w:val="24"/>
        </w:rPr>
        <w:t xml:space="preserve">MADDE 47 – (Değişik:RG-24/12/2008-27090) </w:t>
      </w:r>
    </w:p>
    <w:p w:rsidR="002D6968" w:rsidRPr="00E34FEA" w:rsidRDefault="002D6968"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 xml:space="preserve">(Değişik:RG-21/7/2012-28360)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 xml:space="preserve">(Değişik:RG-21/7/2012-28360)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 xml:space="preserve">(Mülga:RG-21/7/2012-28360) </w:t>
      </w:r>
      <w:r w:rsidRPr="00E34FEA">
        <w:rPr>
          <w:rFonts w:ascii="Times New Roman" w:hAnsi="Times New Roman"/>
          <w:sz w:val="24"/>
          <w:szCs w:val="24"/>
        </w:rPr>
        <w:t> </w:t>
      </w: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2D6968" w:rsidRDefault="002D6968" w:rsidP="00CD108F">
      <w:pPr>
        <w:pStyle w:val="ListParagraph"/>
        <w:spacing w:line="240" w:lineRule="atLeast"/>
        <w:jc w:val="both"/>
        <w:rPr>
          <w:rFonts w:ascii="Times New Roman" w:hAnsi="Times New Roman"/>
          <w:b/>
          <w:bCs/>
          <w:sz w:val="24"/>
          <w:szCs w:val="24"/>
        </w:rPr>
      </w:pPr>
    </w:p>
    <w:p w:rsidR="002D6968" w:rsidRPr="00E34FEA"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2D6968" w:rsidRPr="00E34FEA" w:rsidRDefault="002D6968" w:rsidP="00D61590">
      <w:pPr>
        <w:ind w:firstLine="708"/>
        <w:jc w:val="both"/>
      </w:pPr>
      <w:r w:rsidRPr="00E34FEA">
        <w:rPr>
          <w:b/>
          <w:bCs/>
        </w:rPr>
        <w:t xml:space="preserve">MADDE 48 – (Başlığı ile birlikte değişik:RG-24/12/2008-27090) </w:t>
      </w:r>
    </w:p>
    <w:p w:rsidR="002D6968" w:rsidRDefault="002D6968" w:rsidP="00D61590">
      <w:pPr>
        <w:pStyle w:val="ListParagraph"/>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fıkra:RG-21/7/2012-28360) </w:t>
      </w:r>
      <w:r w:rsidRPr="00E34FEA">
        <w:rPr>
          <w:rFonts w:ascii="Times New Roman" w:hAnsi="Times New Roman"/>
          <w:sz w:val="24"/>
          <w:szCs w:val="24"/>
        </w:rPr>
        <w:t xml:space="preserve">İlköğretim kurumlarında bir üst sınıfa devam </w:t>
      </w:r>
    </w:p>
    <w:p w:rsidR="002D6968" w:rsidRPr="00E34FEA" w:rsidRDefault="002D6968" w:rsidP="00D61590">
      <w:pPr>
        <w:jc w:val="both"/>
      </w:pPr>
      <w:r w:rsidRPr="00E34FEA">
        <w:t xml:space="preserve">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2D6968"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fıkra:RG-21/7/2012-28360) </w:t>
      </w:r>
      <w:r w:rsidRPr="00E34FEA">
        <w:rPr>
          <w:rFonts w:ascii="Times New Roman" w:hAnsi="Times New Roman"/>
          <w:sz w:val="24"/>
          <w:szCs w:val="24"/>
        </w:rPr>
        <w:t xml:space="preserve">Yılsonu başarı puanı, notla değerlendirilen </w:t>
      </w:r>
    </w:p>
    <w:p w:rsidR="002D6968" w:rsidRPr="00E34FEA" w:rsidRDefault="002D6968" w:rsidP="00CD108F">
      <w:pPr>
        <w:spacing w:line="240" w:lineRule="atLeast"/>
        <w:jc w:val="both"/>
      </w:pPr>
      <w:r w:rsidRPr="00E34FEA">
        <w:t xml:space="preserve">derslerin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2D6968" w:rsidRDefault="002D6968" w:rsidP="00CD108F">
      <w:pPr>
        <w:pStyle w:val="ListParagraph"/>
        <w:spacing w:line="240" w:lineRule="atLeast"/>
        <w:jc w:val="both"/>
        <w:rPr>
          <w:rFonts w:ascii="Times New Roman" w:hAnsi="Times New Roman"/>
          <w:sz w:val="24"/>
          <w:szCs w:val="24"/>
        </w:rPr>
      </w:pPr>
      <w:r w:rsidRPr="00E34FEA">
        <w:rPr>
          <w:rFonts w:ascii="Times New Roman" w:hAnsi="Times New Roman"/>
          <w:sz w:val="24"/>
          <w:szCs w:val="24"/>
        </w:rPr>
        <w:t xml:space="preserve">5/1/1961 tarihli ve 222 sayılı İlköğretim ve Eğitim Kanunu gereğince okula devamları </w:t>
      </w:r>
    </w:p>
    <w:p w:rsidR="002D6968" w:rsidRDefault="002D6968" w:rsidP="00CD108F">
      <w:pPr>
        <w:spacing w:line="240" w:lineRule="atLeast"/>
        <w:jc w:val="both"/>
      </w:pPr>
      <w:r w:rsidRPr="00E34FEA">
        <w:t>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yıl sonu puanı ve notu olarak değerlendirilir.</w:t>
      </w:r>
    </w:p>
    <w:p w:rsidR="002D6968" w:rsidRDefault="002D6968" w:rsidP="000165C1">
      <w:pPr>
        <w:spacing w:line="240" w:lineRule="atLeast"/>
        <w:jc w:val="both"/>
      </w:pPr>
      <w:r>
        <w:tab/>
        <w:t>Müdür Yardımcısı Barış COŞAR</w:t>
      </w:r>
      <w:r w:rsidRPr="000165C1">
        <w:t xml:space="preserve">: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2D6968" w:rsidRPr="000165C1" w:rsidRDefault="002D6968" w:rsidP="000165C1">
      <w:pPr>
        <w:spacing w:line="240" w:lineRule="atLeast"/>
        <w:jc w:val="both"/>
        <w:rPr>
          <w:b/>
        </w:rPr>
      </w:pPr>
      <w:r>
        <w:tab/>
        <w:t>İngilizce Öğretmeni Murat AYDIN: SBS sınavlarında İngilizce’den önemli sayıda soru çıktığını bu yüzde de sınava yönelik çalışmalarda yapılması gerektiğini söyledi.</w:t>
      </w:r>
      <w:r w:rsidRPr="000165C1">
        <w:t xml:space="preserve"> </w:t>
      </w:r>
    </w:p>
    <w:p w:rsidR="002D6968" w:rsidRDefault="002D6968" w:rsidP="005D6233">
      <w:pPr>
        <w:ind w:firstLine="708"/>
        <w:contextualSpacing/>
        <w:jc w:val="both"/>
      </w:pPr>
    </w:p>
    <w:p w:rsidR="002D6968" w:rsidRPr="005D6233" w:rsidRDefault="002D6968" w:rsidP="005D6233">
      <w:pPr>
        <w:ind w:firstLine="708"/>
        <w:contextualSpacing/>
        <w:jc w:val="both"/>
      </w:pPr>
      <w:r w:rsidRPr="005D6233">
        <w:rPr>
          <w:b/>
          <w:bCs/>
        </w:rPr>
        <w:t xml:space="preserve">Öğrenci Başarısının Değerlendirilmesi </w:t>
      </w:r>
    </w:p>
    <w:p w:rsidR="002D6968" w:rsidRPr="005D6233" w:rsidRDefault="002D6968" w:rsidP="005D6233">
      <w:pPr>
        <w:ind w:firstLine="708"/>
        <w:contextualSpacing/>
        <w:jc w:val="both"/>
      </w:pPr>
      <w:r w:rsidRPr="005D6233">
        <w:rPr>
          <w:b/>
          <w:bCs/>
        </w:rPr>
        <w:t xml:space="preserve">MADDE 47 – (Değişik: RG-24.12.2008-27090) </w:t>
      </w:r>
    </w:p>
    <w:p w:rsidR="002D6968" w:rsidRPr="005D6233" w:rsidRDefault="002D6968"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2D6968" w:rsidRPr="00CD108F" w:rsidRDefault="002D6968" w:rsidP="00CD108F">
      <w:pPr>
        <w:jc w:val="both"/>
        <w:rPr>
          <w:b/>
        </w:rPr>
      </w:pPr>
    </w:p>
    <w:p w:rsidR="002D6968" w:rsidRPr="00156671" w:rsidRDefault="002D6968" w:rsidP="00156671">
      <w:pPr>
        <w:pStyle w:val="ListParagraph"/>
        <w:numPr>
          <w:ilvl w:val="0"/>
          <w:numId w:val="9"/>
        </w:numPr>
        <w:spacing w:after="0"/>
        <w:jc w:val="both"/>
        <w:rPr>
          <w:rFonts w:ascii="Times New Roman" w:hAnsi="Times New Roman"/>
        </w:rPr>
      </w:pPr>
      <w:r w:rsidRPr="00156671">
        <w:rPr>
          <w:rFonts w:ascii="Times New Roman" w:hAnsi="Times New Roman"/>
        </w:rPr>
        <w:t>Sı</w:t>
      </w:r>
      <w:r>
        <w:rPr>
          <w:rFonts w:ascii="Times New Roman" w:hAnsi="Times New Roman"/>
        </w:rPr>
        <w:t>nıf Öğretmeni Ergün ERDOĞAN</w:t>
      </w:r>
      <w:r w:rsidRPr="00156671">
        <w:rPr>
          <w:rFonts w:ascii="Times New Roman" w:hAnsi="Times New Roman"/>
        </w:rPr>
        <w:t xml:space="preserve">: Sınıfın fiziki şartlarının iyi olduğunu ifade </w:t>
      </w:r>
    </w:p>
    <w:p w:rsidR="002D6968" w:rsidRPr="00156671" w:rsidRDefault="002D6968" w:rsidP="00156671">
      <w:pPr>
        <w:jc w:val="both"/>
      </w:pPr>
      <w:r w:rsidRPr="00156671">
        <w:t>ederek söze başladı. Sınıf mevcudunun</w:t>
      </w:r>
      <w:r>
        <w:t xml:space="preserve"> bu sene 25 kişi olduğunu ve 1</w:t>
      </w:r>
      <w:r w:rsidRPr="00156671">
        <w:t xml:space="preserve"> öğrencisinin nakil geldiğini belirtti. Sınıfa her yıl 2 – 3 öğrencinin nakil geldiğini ve gittiğini, bununda sınıfın disiplinini ve başarısını olumsuz yönde etkilediği</w:t>
      </w:r>
      <w:r>
        <w:t>ni belirtti. N</w:t>
      </w:r>
      <w:r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hemen gerekli tedbirleri almaya çalıştıklarını belirti </w:t>
      </w:r>
    </w:p>
    <w:p w:rsidR="002D6968" w:rsidRDefault="002D6968"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2D6968" w:rsidRDefault="002D6968" w:rsidP="00CD108F">
      <w:pPr>
        <w:jc w:val="both"/>
      </w:pPr>
      <w:r>
        <w:tab/>
        <w:t xml:space="preserve">Müdür Yardımcısı Barış COŞAR: Sınıfın en büyük sıkıntısının dinleme problemi olduğunu ve öğrencilerin bağırarak söz almadan konuşmaya başlamaları sınıftaki kargaşanın nedenidir. Ders esnasında olumsuz davranışların sıkça ortaya çıktığı dersin bütünlük içerisinde işlenemediğini belirtti. Ayrıca sınıfta erkek sayısının kız sayısından fazla olması nedeniyle sınıfın oldukça hareketli olduğunu söyledi. </w:t>
      </w:r>
    </w:p>
    <w:p w:rsidR="002D6968" w:rsidRDefault="002D6968" w:rsidP="00CD108F">
      <w:pPr>
        <w:jc w:val="both"/>
      </w:pPr>
      <w:r>
        <w:tab/>
        <w:t>İngilizce Öğretmeni Murat AYDIN: Öğrencilerin yabancı dil öğrenme isteği içinde olduklarını gördüğünü ve bu durumun kendisini sevindirdiğini; bu sınıfta şimdilik bir sıkıntı yaşamadığını, yaşanması durumunda sınıf öğretmeniyle iletişime geçerek sorunu büyümeden çözeceğini söyledi.</w:t>
      </w:r>
    </w:p>
    <w:p w:rsidR="002D6968" w:rsidRDefault="002D6968" w:rsidP="00CD108F">
      <w:pPr>
        <w:jc w:val="both"/>
      </w:pPr>
      <w:r>
        <w:tab/>
        <w:t>Din Kültürü ve Ahlâk Bilgisi Öğretmeni Arife Ünal SÜNGÜ: Bu dersin yeni olması ve ilk defa bu dersle 4. sınıfta tanışmalarından dolayı öğrencilerin derse meraklı ve ilgili olduklarını ve özellikle bu sınıfın dersi çok güzel dinlediğini ve herhangi bir sorun yaşmadığını söyledi.</w:t>
      </w:r>
    </w:p>
    <w:p w:rsidR="002D6968" w:rsidRDefault="002D6968" w:rsidP="00CD108F">
      <w:pPr>
        <w:jc w:val="both"/>
      </w:pPr>
      <w:r>
        <w:tab/>
        <w:t xml:space="preserve">İngilizce Öğretmeni Murat AYDIN: 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      </w:t>
      </w:r>
    </w:p>
    <w:p w:rsidR="002D6968" w:rsidRDefault="002D6968" w:rsidP="00CD108F">
      <w:pPr>
        <w:jc w:val="both"/>
      </w:pPr>
      <w:r>
        <w:tab/>
        <w:t xml:space="preserve"> </w:t>
      </w:r>
    </w:p>
    <w:p w:rsidR="002D6968" w:rsidRDefault="002D6968" w:rsidP="007B3F35">
      <w:pPr>
        <w:jc w:val="both"/>
      </w:pPr>
      <w:r>
        <w:tab/>
        <w:t xml:space="preserve">Din Din Kültürü ve Ahlâk Bilgisi Öğretmeni Arife Ünal SÜNGÜ: Tertip ve düzen açısından kılık-kıyafetlerin yanı sıra defter, kitap ve diğer ders araç gereçlerinin de düzenli olarak kullanılması için öğrencileri uyarmak gerekir, dedi.   </w:t>
      </w:r>
    </w:p>
    <w:p w:rsidR="002D6968" w:rsidRPr="007B3F35" w:rsidRDefault="002D6968" w:rsidP="007B3F35">
      <w:pPr>
        <w:jc w:val="both"/>
        <w:rPr>
          <w:b/>
        </w:rPr>
      </w:pPr>
    </w:p>
    <w:p w:rsidR="002D6968" w:rsidRDefault="002D6968" w:rsidP="002D29A4">
      <w:pPr>
        <w:numPr>
          <w:ilvl w:val="0"/>
          <w:numId w:val="9"/>
        </w:numPr>
        <w:jc w:val="both"/>
      </w:pPr>
      <w:r>
        <w:rPr>
          <w:szCs w:val="22"/>
        </w:rPr>
        <w:t>Müdür Yardımcısı Barış COŞAR</w:t>
      </w:r>
      <w:r w:rsidRPr="000D58FD">
        <w:rPr>
          <w:szCs w:val="22"/>
        </w:rPr>
        <w:t xml:space="preserve">: </w:t>
      </w:r>
      <w:r w:rsidRPr="000D58FD">
        <w:t xml:space="preserve">İlköğretim Genel Müdürlüğü Aşamalı Devamsızlık </w:t>
      </w:r>
    </w:p>
    <w:p w:rsidR="002D6968" w:rsidRDefault="002D6968" w:rsidP="002D29A4">
      <w:pPr>
        <w:jc w:val="both"/>
      </w:pPr>
      <w:r w:rsidRPr="000D58FD">
        <w:t xml:space="preserve">Yönetimi(25.08.2011 tarih 2011/47sayılı) genelgesinin amacı şu şekilde belirtilmiştir: </w:t>
      </w:r>
    </w:p>
    <w:p w:rsidR="002D6968" w:rsidRDefault="002D6968" w:rsidP="002D29A4">
      <w:pPr>
        <w:ind w:right="23" w:firstLine="708"/>
        <w:jc w:val="both"/>
      </w:pPr>
      <w:r w:rsidRPr="000D58FD">
        <w:t>Aşamalı Devamsızlık Yönetimi (ADEY)'nin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6968" w:rsidRDefault="002D6968" w:rsidP="002D29A4">
      <w:pPr>
        <w:ind w:right="23" w:firstLine="708"/>
        <w:jc w:val="both"/>
      </w:pPr>
      <w:r w:rsidRPr="000D58FD">
        <w:t>AŞAMALI DEVAMSIZLIK YÖNETİMİ UYGULAMA: “Devamsızlıkla ilgili olarak veliler eğitim öğretim yılı başında bilgilendirilir. e-Okulda çocuk ve veli bilgileri her eğitim öğretim döneminde güncellenir . Çocuğun izinli olduğunu ve geç kaldığını gösteren belgeler matbu hale getirilir. Çocukların devamsızlık yapmasını etkileyen okul yakınındaki mekân sahiplerine (İnternet kafe,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0" w:name="bookmark35"/>
      <w:r w:rsidRPr="000D58FD">
        <w:t xml:space="preserve"> </w:t>
      </w:r>
      <w:r w:rsidRPr="000D58FD">
        <w:rPr>
          <w:rStyle w:val="Heading70"/>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0"/>
      <w:r w:rsidRPr="000D58FD">
        <w:t xml:space="preserve">ADEY için çocuğun devamsızlıkları her gün </w:t>
      </w:r>
      <w:r>
        <w:t xml:space="preserve">düzenli olarak e-Okula işlenir. </w:t>
      </w:r>
    </w:p>
    <w:p w:rsidR="002D6968" w:rsidRDefault="002D6968"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1" w:name="bookmark36"/>
      <w:r w:rsidRPr="000D58FD">
        <w:t xml:space="preserve"> </w:t>
      </w:r>
      <w:r w:rsidRPr="000D58FD">
        <w:rPr>
          <w:rStyle w:val="Heading70"/>
          <w:rFonts w:ascii="Times New Roman" w:hAnsi="Times New Roman" w:cs="Times New Roman"/>
          <w:sz w:val="24"/>
          <w:szCs w:val="24"/>
        </w:rPr>
        <w:t>Uygulanacak Aşamalı Eylem Planları, Eylemler ve Müdahaleler</w:t>
      </w:r>
      <w:bookmarkEnd w:id="1"/>
      <w:r w:rsidRPr="000D58FD">
        <w:rPr>
          <w:rStyle w:val="Heading70"/>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6968" w:rsidRPr="00C0477D" w:rsidRDefault="002D6968" w:rsidP="00C0477D">
      <w:pPr>
        <w:pStyle w:val="ListParagraph"/>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branş öğretmenleri arasında </w:t>
      </w:r>
    </w:p>
    <w:p w:rsidR="002D6968" w:rsidRPr="00C0477D" w:rsidRDefault="002D6968" w:rsidP="00C0477D">
      <w:pPr>
        <w:jc w:val="both"/>
        <w:rPr>
          <w:b/>
        </w:rPr>
      </w:pPr>
      <w:r w:rsidRPr="00C0477D">
        <w:t xml:space="preserve">işbirliğinin sağlanılmasından kaçınılmaması gerektiği </w:t>
      </w:r>
      <w:r>
        <w:t>Sınıf Öğretmeni Ergün ERDOĞAN</w:t>
      </w:r>
      <w:r w:rsidRPr="00C0477D">
        <w:t xml:space="preserve"> tarafından ifade edildi. Derslere giren branş öğretmenleri ve sınıf öğretmeniyle sürekli iletişim halinde bulunulmasına karar verildi. </w:t>
      </w:r>
    </w:p>
    <w:p w:rsidR="002D6968" w:rsidRPr="00EE0A1F" w:rsidRDefault="002D6968" w:rsidP="006020CD">
      <w:pPr>
        <w:pStyle w:val="ListParagraph"/>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BarışCOŞAR: Yapılan değerlendirmeler ve çalışmalardan memnun </w:t>
      </w:r>
    </w:p>
    <w:p w:rsidR="002D6968" w:rsidRDefault="002D6968" w:rsidP="00EE0A1F">
      <w:pPr>
        <w:jc w:val="both"/>
      </w:pPr>
      <w:r w:rsidRPr="00EE0A1F">
        <w:t>kaldığını belirterek, yıl boyunca öğretmenlerin iletişim ve işbirliği içinde olmalarının eğitim ve öğretimi daha da başarılı kılacağını belirtti.</w:t>
      </w:r>
    </w:p>
    <w:p w:rsidR="002D6968" w:rsidRDefault="002D6968" w:rsidP="00EE0A1F">
      <w:pPr>
        <w:jc w:val="both"/>
      </w:pPr>
      <w:r>
        <w:tab/>
        <w:t>Başka söz alan olmadığından, başarılı bir eğitim ve öğretim dönemi geçirilmesi temennisiyle toplantıya son verildi.</w:t>
      </w:r>
    </w:p>
    <w:p w:rsidR="002D6968" w:rsidRDefault="002D6968" w:rsidP="00EE0A1F">
      <w:pPr>
        <w:jc w:val="both"/>
      </w:pPr>
    </w:p>
    <w:p w:rsidR="002D6968" w:rsidRDefault="002D6968" w:rsidP="00EE0A1F">
      <w:pPr>
        <w:jc w:val="center"/>
        <w:rPr>
          <w:b/>
        </w:rPr>
      </w:pPr>
    </w:p>
    <w:p w:rsidR="002D6968" w:rsidRDefault="002D6968" w:rsidP="00EE0A1F">
      <w:pPr>
        <w:jc w:val="center"/>
        <w:rPr>
          <w:b/>
        </w:rPr>
      </w:pPr>
    </w:p>
    <w:p w:rsidR="002D6968" w:rsidRDefault="002D6968" w:rsidP="00EE0A1F">
      <w:pPr>
        <w:jc w:val="center"/>
        <w:rPr>
          <w:b/>
        </w:rPr>
      </w:pPr>
      <w:r>
        <w:rPr>
          <w:b/>
        </w:rPr>
        <w:t>ALINAN KARARLAR</w:t>
      </w:r>
    </w:p>
    <w:p w:rsidR="002D6968" w:rsidRDefault="002D6968" w:rsidP="00EE0A1F">
      <w:pPr>
        <w:jc w:val="center"/>
        <w:rPr>
          <w:b/>
        </w:rPr>
      </w:pPr>
    </w:p>
    <w:p w:rsidR="002D6968" w:rsidRPr="00FB583F" w:rsidRDefault="002D6968" w:rsidP="00EE0A1F">
      <w:pPr>
        <w:pStyle w:val="ListParagraph"/>
        <w:numPr>
          <w:ilvl w:val="0"/>
          <w:numId w:val="46"/>
        </w:numPr>
        <w:jc w:val="both"/>
        <w:rPr>
          <w:b/>
        </w:rPr>
      </w:pPr>
      <w:r>
        <w:t>Şube Öğretmenler Kurulu Toplantılarının İlköğretim Kurumları Yönetmeliği’nin 96., 47. ve 48. maddeleri göz önünde bulundurularak yapılmasına,</w:t>
      </w:r>
    </w:p>
    <w:p w:rsidR="002D6968" w:rsidRPr="00FB583F" w:rsidRDefault="002D6968" w:rsidP="00EE0A1F">
      <w:pPr>
        <w:pStyle w:val="ListParagraph"/>
        <w:numPr>
          <w:ilvl w:val="0"/>
          <w:numId w:val="46"/>
        </w:numPr>
        <w:jc w:val="both"/>
        <w:rPr>
          <w:b/>
        </w:rPr>
      </w:pPr>
      <w:r>
        <w:t>Öğrencilerin kişilik gelişimleri ve sosyal ilişkiler yönünden sürekli gözlenmesine,</w:t>
      </w:r>
    </w:p>
    <w:p w:rsidR="002D6968" w:rsidRPr="00FB583F" w:rsidRDefault="002D6968" w:rsidP="00EE0A1F">
      <w:pPr>
        <w:pStyle w:val="ListParagraph"/>
        <w:numPr>
          <w:ilvl w:val="0"/>
          <w:numId w:val="46"/>
        </w:numPr>
        <w:jc w:val="both"/>
        <w:rPr>
          <w:b/>
        </w:rPr>
      </w:pPr>
      <w:r>
        <w:t>Öğrencilerin kişilik özelliklerinin geliştirilmesi konusunda tüm öğretmenlerin benzer olumsuz davranışa aynı tepkiyi vermelerine,</w:t>
      </w:r>
    </w:p>
    <w:p w:rsidR="002D6968" w:rsidRPr="00AB0AE2" w:rsidRDefault="002D6968" w:rsidP="00EE0A1F">
      <w:pPr>
        <w:pStyle w:val="ListParagraph"/>
        <w:numPr>
          <w:ilvl w:val="0"/>
          <w:numId w:val="46"/>
        </w:numPr>
        <w:jc w:val="both"/>
        <w:rPr>
          <w:b/>
        </w:rPr>
      </w:pPr>
      <w:r>
        <w:t>Olumlu kişilik geliştirme konusunda model olan öğretmenlerin davranışlarında son derece dikkatli davranmalarına,</w:t>
      </w:r>
    </w:p>
    <w:p w:rsidR="002D6968" w:rsidRPr="00FB583F" w:rsidRDefault="002D6968" w:rsidP="00EE0A1F">
      <w:pPr>
        <w:pStyle w:val="ListParagraph"/>
        <w:numPr>
          <w:ilvl w:val="0"/>
          <w:numId w:val="46"/>
        </w:numPr>
        <w:jc w:val="both"/>
        <w:rPr>
          <w:b/>
        </w:rPr>
      </w:pPr>
      <w:r>
        <w:t>Devam-devamsızlık durumlarının sınıf öğretmeni ve idarece sıkı takip edilmesine ve geç kalan öğrencinin idareden geç kağıdı almasına,</w:t>
      </w:r>
    </w:p>
    <w:p w:rsidR="002D6968" w:rsidRPr="00AB0AE2" w:rsidRDefault="002D6968" w:rsidP="00EE0A1F">
      <w:pPr>
        <w:pStyle w:val="ListParagraph"/>
        <w:numPr>
          <w:ilvl w:val="0"/>
          <w:numId w:val="46"/>
        </w:numPr>
        <w:jc w:val="both"/>
        <w:rPr>
          <w:b/>
        </w:rPr>
      </w:pPr>
      <w:r>
        <w:t>Sağlıklı beslenme ve temizlik konusunda sıkı takip yapılmasına, öğrencilerin bu konuda bilinçlendirilmesine,</w:t>
      </w:r>
    </w:p>
    <w:p w:rsidR="002D6968" w:rsidRPr="00AB0AE2" w:rsidRDefault="002D6968" w:rsidP="00EE0A1F">
      <w:pPr>
        <w:pStyle w:val="ListParagraph"/>
        <w:numPr>
          <w:ilvl w:val="0"/>
          <w:numId w:val="46"/>
        </w:numPr>
        <w:jc w:val="both"/>
        <w:rPr>
          <w:b/>
        </w:rPr>
      </w:pPr>
      <w:r>
        <w:t xml:space="preserve">Öğrencilerin kılık – kıyafet yönetmeliğine uyması konusunda gerekli tedbirlerin alınmasına, </w:t>
      </w:r>
    </w:p>
    <w:p w:rsidR="002D6968" w:rsidRPr="00AB0AE2" w:rsidRDefault="002D6968" w:rsidP="00EE0A1F">
      <w:pPr>
        <w:pStyle w:val="ListParagraph"/>
        <w:numPr>
          <w:ilvl w:val="0"/>
          <w:numId w:val="46"/>
        </w:numPr>
        <w:jc w:val="both"/>
        <w:rPr>
          <w:b/>
        </w:rPr>
      </w:pPr>
      <w:r>
        <w:t>Toplu yaşamanın gerekliliği, sınırlılıkları ve kuralları konusunda öğrencilerin bilgilendirilmesine,</w:t>
      </w:r>
    </w:p>
    <w:p w:rsidR="002D6968" w:rsidRPr="00AB0AE2" w:rsidRDefault="002D6968" w:rsidP="00EE0A1F">
      <w:pPr>
        <w:pStyle w:val="ListParagraph"/>
        <w:numPr>
          <w:ilvl w:val="0"/>
          <w:numId w:val="46"/>
        </w:numPr>
        <w:jc w:val="both"/>
        <w:rPr>
          <w:b/>
        </w:rPr>
      </w:pPr>
      <w:r>
        <w:t>Sınıfta istenmeyen davranışların ortaya çıkmaması için gereken tedbirlerin alınmasına,</w:t>
      </w:r>
    </w:p>
    <w:p w:rsidR="002D6968" w:rsidRPr="00FB583F" w:rsidRDefault="002D6968" w:rsidP="00EE0A1F">
      <w:pPr>
        <w:pStyle w:val="ListParagraph"/>
        <w:numPr>
          <w:ilvl w:val="0"/>
          <w:numId w:val="46"/>
        </w:numPr>
        <w:jc w:val="both"/>
        <w:rPr>
          <w:b/>
        </w:rPr>
      </w:pPr>
      <w:r>
        <w:t xml:space="preserve">Sorun yaşanırsa sorun yaşanan öğrencilerin velileri ile görüşmek üzere ev ziyaretleri yapılmasına, </w:t>
      </w:r>
    </w:p>
    <w:p w:rsidR="002D6968" w:rsidRPr="00AB0AE2" w:rsidRDefault="002D6968" w:rsidP="00EE0A1F">
      <w:pPr>
        <w:pStyle w:val="ListParagraph"/>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2D6968" w:rsidRPr="00AB0AE2" w:rsidRDefault="002D6968" w:rsidP="00EE0A1F">
      <w:pPr>
        <w:pStyle w:val="ListParagraph"/>
        <w:numPr>
          <w:ilvl w:val="0"/>
          <w:numId w:val="46"/>
        </w:numPr>
        <w:jc w:val="both"/>
        <w:rPr>
          <w:b/>
        </w:rPr>
      </w:pPr>
      <w:r>
        <w:t>Sınıf içi yardımlaşma ve dayanışmanın öneminin her konuda dile getirilmesine,</w:t>
      </w:r>
    </w:p>
    <w:p w:rsidR="002D6968" w:rsidRPr="00FB583F" w:rsidRDefault="002D6968" w:rsidP="00EE0A1F">
      <w:pPr>
        <w:pStyle w:val="ListParagraph"/>
        <w:numPr>
          <w:ilvl w:val="0"/>
          <w:numId w:val="46"/>
        </w:numPr>
        <w:jc w:val="both"/>
        <w:rPr>
          <w:b/>
        </w:rPr>
      </w:pPr>
      <w:r>
        <w:t xml:space="preserve">Öğrenci, öğretmen ve veli ilişkilerinin süreklilik arzetmesine,  </w:t>
      </w:r>
    </w:p>
    <w:p w:rsidR="002D6968" w:rsidRPr="00AB0AE2" w:rsidRDefault="002D6968" w:rsidP="00EE0A1F">
      <w:pPr>
        <w:pStyle w:val="ListParagraph"/>
        <w:numPr>
          <w:ilvl w:val="0"/>
          <w:numId w:val="46"/>
        </w:numPr>
        <w:jc w:val="both"/>
        <w:rPr>
          <w:b/>
        </w:rPr>
      </w:pPr>
      <w:r>
        <w:t>Öğrencileri motive edici etkinliklere ağırlık verilmesinin yanında öğrenci merkezli ders işlemenin öne çıkarılmasına,</w:t>
      </w:r>
    </w:p>
    <w:p w:rsidR="002D6968" w:rsidRPr="00FB583F" w:rsidRDefault="002D6968" w:rsidP="00EE0A1F">
      <w:pPr>
        <w:pStyle w:val="ListParagraph"/>
        <w:numPr>
          <w:ilvl w:val="0"/>
          <w:numId w:val="46"/>
        </w:numPr>
        <w:jc w:val="both"/>
        <w:rPr>
          <w:b/>
        </w:rPr>
      </w:pPr>
      <w:r>
        <w:t>Ölçme değerlendirme konusunda titiz davranılmasına,</w:t>
      </w:r>
    </w:p>
    <w:p w:rsidR="002D6968" w:rsidRPr="00EE0A1F" w:rsidRDefault="002D6968" w:rsidP="00EE0A1F">
      <w:pPr>
        <w:pStyle w:val="ListParagraph"/>
        <w:numPr>
          <w:ilvl w:val="0"/>
          <w:numId w:val="46"/>
        </w:numPr>
        <w:jc w:val="both"/>
        <w:rPr>
          <w:b/>
        </w:rPr>
      </w:pPr>
      <w:r>
        <w:t xml:space="preserve">Şubedeki tüm öğretmenlerin yıl boyunca iletişim ve işbirliği içinde olmalarına, </w:t>
      </w:r>
    </w:p>
    <w:p w:rsidR="002D6968" w:rsidRPr="00C30ACC" w:rsidRDefault="002D6968" w:rsidP="00FA5E40">
      <w:pPr>
        <w:pStyle w:val="ListParagraph"/>
        <w:spacing w:after="0"/>
        <w:jc w:val="both"/>
        <w:rPr>
          <w:rFonts w:ascii="Times New Roman" w:hAnsi="Times New Roman"/>
          <w:sz w:val="24"/>
          <w:szCs w:val="24"/>
        </w:rPr>
      </w:pPr>
      <w:r>
        <w:rPr>
          <w:rFonts w:ascii="Times New Roman" w:hAnsi="Times New Roman"/>
          <w:sz w:val="24"/>
          <w:szCs w:val="24"/>
        </w:rPr>
        <w:t>Oy birliğiyle karar verildi.</w:t>
      </w:r>
      <w:r>
        <w:t xml:space="preserve">                    </w:t>
      </w:r>
    </w:p>
    <w:p w:rsidR="002D6968" w:rsidRPr="00592A2F" w:rsidRDefault="002D6968"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2D6968" w:rsidRPr="00592A2F" w:rsidTr="00BB6AC4">
        <w:tc>
          <w:tcPr>
            <w:tcW w:w="3709" w:type="dxa"/>
          </w:tcPr>
          <w:p w:rsidR="002D6968" w:rsidRPr="00592A2F" w:rsidRDefault="002D6968" w:rsidP="003D5B6F">
            <w:pPr>
              <w:jc w:val="both"/>
              <w:rPr>
                <w:b/>
                <w:bCs/>
              </w:rPr>
            </w:pPr>
          </w:p>
          <w:p w:rsidR="002D6968" w:rsidRPr="00592A2F" w:rsidRDefault="002D6968" w:rsidP="003D5B6F">
            <w:pPr>
              <w:jc w:val="both"/>
              <w:rPr>
                <w:b/>
                <w:bCs/>
              </w:rPr>
            </w:pPr>
            <w:r w:rsidRPr="00592A2F">
              <w:rPr>
                <w:b/>
                <w:bCs/>
                <w:sz w:val="22"/>
                <w:szCs w:val="22"/>
              </w:rPr>
              <w:t>Branşı</w:t>
            </w:r>
          </w:p>
        </w:tc>
        <w:tc>
          <w:tcPr>
            <w:tcW w:w="3070" w:type="dxa"/>
          </w:tcPr>
          <w:p w:rsidR="002D6968" w:rsidRPr="00592A2F" w:rsidRDefault="002D6968" w:rsidP="003D5B6F">
            <w:pPr>
              <w:jc w:val="both"/>
              <w:rPr>
                <w:b/>
                <w:bCs/>
              </w:rPr>
            </w:pPr>
          </w:p>
          <w:p w:rsidR="002D6968" w:rsidRPr="00592A2F" w:rsidRDefault="002D6968" w:rsidP="003D5B6F">
            <w:pPr>
              <w:jc w:val="both"/>
              <w:rPr>
                <w:b/>
                <w:bCs/>
              </w:rPr>
            </w:pPr>
            <w:r w:rsidRPr="00592A2F">
              <w:rPr>
                <w:b/>
                <w:bCs/>
                <w:sz w:val="22"/>
                <w:szCs w:val="22"/>
              </w:rPr>
              <w:t>Öğretmenin Adı Soyadı</w:t>
            </w:r>
          </w:p>
        </w:tc>
        <w:tc>
          <w:tcPr>
            <w:tcW w:w="3070" w:type="dxa"/>
          </w:tcPr>
          <w:p w:rsidR="002D6968" w:rsidRPr="00592A2F" w:rsidRDefault="002D6968" w:rsidP="003D5B6F">
            <w:pPr>
              <w:jc w:val="both"/>
              <w:rPr>
                <w:b/>
                <w:bCs/>
              </w:rPr>
            </w:pPr>
          </w:p>
          <w:p w:rsidR="002D6968" w:rsidRPr="00592A2F" w:rsidRDefault="002D6968" w:rsidP="003D5B6F">
            <w:pPr>
              <w:pStyle w:val="Heading1"/>
              <w:jc w:val="both"/>
            </w:pPr>
            <w:r w:rsidRPr="00592A2F">
              <w:rPr>
                <w:sz w:val="22"/>
                <w:szCs w:val="22"/>
              </w:rPr>
              <w:t>Öğretmenin İmzası</w:t>
            </w:r>
          </w:p>
        </w:tc>
      </w:tr>
      <w:tr w:rsidR="002D6968" w:rsidRPr="00592A2F" w:rsidTr="00BB6AC4">
        <w:tc>
          <w:tcPr>
            <w:tcW w:w="3709" w:type="dxa"/>
          </w:tcPr>
          <w:p w:rsidR="002D6968" w:rsidRPr="00592A2F" w:rsidRDefault="002D6968" w:rsidP="003D5B6F">
            <w:pPr>
              <w:jc w:val="both"/>
            </w:pPr>
          </w:p>
          <w:p w:rsidR="002D6968" w:rsidRPr="00592A2F" w:rsidRDefault="002D6968" w:rsidP="003D5B6F">
            <w:pPr>
              <w:jc w:val="both"/>
            </w:pPr>
            <w:r w:rsidRPr="00592A2F">
              <w:rPr>
                <w:sz w:val="22"/>
                <w:szCs w:val="22"/>
              </w:rPr>
              <w:t>Müdür Yardımcısı</w:t>
            </w:r>
          </w:p>
        </w:tc>
        <w:tc>
          <w:tcPr>
            <w:tcW w:w="3070" w:type="dxa"/>
          </w:tcPr>
          <w:p w:rsidR="002D6968" w:rsidRPr="00592A2F" w:rsidRDefault="002D6968" w:rsidP="003D5B6F">
            <w:pPr>
              <w:jc w:val="both"/>
            </w:pPr>
          </w:p>
          <w:p w:rsidR="002D6968" w:rsidRPr="00592A2F" w:rsidRDefault="002D6968" w:rsidP="003D5B6F">
            <w:pPr>
              <w:jc w:val="both"/>
            </w:pPr>
            <w:r>
              <w:rPr>
                <w:sz w:val="22"/>
                <w:szCs w:val="22"/>
              </w:rPr>
              <w:t>Barış COŞAR</w:t>
            </w:r>
          </w:p>
        </w:tc>
        <w:tc>
          <w:tcPr>
            <w:tcW w:w="3070" w:type="dxa"/>
          </w:tcPr>
          <w:p w:rsidR="002D6968" w:rsidRPr="00592A2F" w:rsidRDefault="002D6968" w:rsidP="003D5B6F">
            <w:pPr>
              <w:jc w:val="both"/>
            </w:pPr>
          </w:p>
        </w:tc>
      </w:tr>
      <w:tr w:rsidR="002D6968" w:rsidRPr="00592A2F" w:rsidTr="00BB6AC4">
        <w:tc>
          <w:tcPr>
            <w:tcW w:w="3709" w:type="dxa"/>
          </w:tcPr>
          <w:p w:rsidR="002D6968" w:rsidRPr="00592A2F" w:rsidRDefault="002D6968" w:rsidP="003D5B6F">
            <w:pPr>
              <w:jc w:val="both"/>
            </w:pPr>
          </w:p>
          <w:p w:rsidR="002D6968" w:rsidRPr="00592A2F" w:rsidRDefault="002D6968" w:rsidP="003D5B6F">
            <w:pPr>
              <w:jc w:val="both"/>
            </w:pPr>
            <w:r>
              <w:rPr>
                <w:sz w:val="22"/>
                <w:szCs w:val="22"/>
              </w:rPr>
              <w:t>4 / B</w:t>
            </w:r>
            <w:r w:rsidRPr="00592A2F">
              <w:rPr>
                <w:sz w:val="22"/>
                <w:szCs w:val="22"/>
              </w:rPr>
              <w:t xml:space="preserve"> Sınıf Öğretmeni</w:t>
            </w:r>
          </w:p>
        </w:tc>
        <w:tc>
          <w:tcPr>
            <w:tcW w:w="3070" w:type="dxa"/>
          </w:tcPr>
          <w:p w:rsidR="002D6968" w:rsidRPr="00592A2F" w:rsidRDefault="002D6968" w:rsidP="003D5B6F">
            <w:pPr>
              <w:jc w:val="both"/>
            </w:pPr>
          </w:p>
          <w:p w:rsidR="002D6968" w:rsidRPr="00592A2F" w:rsidRDefault="002D6968" w:rsidP="003D5B6F">
            <w:pPr>
              <w:jc w:val="both"/>
            </w:pPr>
            <w:r>
              <w:rPr>
                <w:sz w:val="22"/>
                <w:szCs w:val="22"/>
              </w:rPr>
              <w:t>Ergün ERDOĞAN</w:t>
            </w:r>
          </w:p>
        </w:tc>
        <w:tc>
          <w:tcPr>
            <w:tcW w:w="3070" w:type="dxa"/>
          </w:tcPr>
          <w:p w:rsidR="002D6968" w:rsidRPr="00592A2F" w:rsidRDefault="002D6968" w:rsidP="003D5B6F">
            <w:pPr>
              <w:jc w:val="both"/>
            </w:pPr>
          </w:p>
        </w:tc>
      </w:tr>
      <w:tr w:rsidR="002D6968" w:rsidRPr="00592A2F" w:rsidTr="00BB6AC4">
        <w:tc>
          <w:tcPr>
            <w:tcW w:w="3709" w:type="dxa"/>
          </w:tcPr>
          <w:p w:rsidR="002D6968" w:rsidRPr="00592A2F" w:rsidRDefault="002D6968" w:rsidP="003D5B6F">
            <w:pPr>
              <w:jc w:val="both"/>
            </w:pPr>
          </w:p>
          <w:p w:rsidR="002D6968" w:rsidRPr="00592A2F" w:rsidRDefault="002D6968" w:rsidP="003D5B6F">
            <w:pPr>
              <w:jc w:val="both"/>
            </w:pPr>
            <w:r w:rsidRPr="00592A2F">
              <w:rPr>
                <w:sz w:val="22"/>
                <w:szCs w:val="22"/>
              </w:rPr>
              <w:t>Din Kültürü ve Ahlâk Bilgisi Öğretmeni</w:t>
            </w:r>
          </w:p>
        </w:tc>
        <w:tc>
          <w:tcPr>
            <w:tcW w:w="3070" w:type="dxa"/>
          </w:tcPr>
          <w:p w:rsidR="002D6968" w:rsidRPr="00592A2F" w:rsidRDefault="002D6968" w:rsidP="003D5B6F">
            <w:pPr>
              <w:jc w:val="both"/>
            </w:pPr>
          </w:p>
          <w:p w:rsidR="002D6968" w:rsidRPr="00592A2F" w:rsidRDefault="002D6968" w:rsidP="003D5B6F">
            <w:pPr>
              <w:jc w:val="both"/>
            </w:pPr>
            <w:r>
              <w:rPr>
                <w:sz w:val="22"/>
                <w:szCs w:val="22"/>
              </w:rPr>
              <w:t>Arife Ünal SÜNGÜ</w:t>
            </w:r>
          </w:p>
        </w:tc>
        <w:tc>
          <w:tcPr>
            <w:tcW w:w="3070" w:type="dxa"/>
          </w:tcPr>
          <w:p w:rsidR="002D6968" w:rsidRPr="00592A2F" w:rsidRDefault="002D6968" w:rsidP="003D5B6F">
            <w:pPr>
              <w:jc w:val="both"/>
            </w:pPr>
          </w:p>
        </w:tc>
      </w:tr>
      <w:tr w:rsidR="002D6968" w:rsidRPr="00592A2F" w:rsidTr="00BB6AC4">
        <w:tc>
          <w:tcPr>
            <w:tcW w:w="3709" w:type="dxa"/>
          </w:tcPr>
          <w:p w:rsidR="002D6968" w:rsidRPr="00592A2F" w:rsidRDefault="002D6968" w:rsidP="003D5B6F">
            <w:pPr>
              <w:jc w:val="both"/>
            </w:pPr>
          </w:p>
          <w:p w:rsidR="002D6968" w:rsidRPr="00592A2F" w:rsidRDefault="002D6968" w:rsidP="003D5B6F">
            <w:pPr>
              <w:jc w:val="both"/>
            </w:pPr>
            <w:r w:rsidRPr="00592A2F">
              <w:rPr>
                <w:sz w:val="22"/>
                <w:szCs w:val="22"/>
              </w:rPr>
              <w:t>İngilizce Öğretmeni</w:t>
            </w:r>
          </w:p>
        </w:tc>
        <w:tc>
          <w:tcPr>
            <w:tcW w:w="3070" w:type="dxa"/>
          </w:tcPr>
          <w:p w:rsidR="002D6968" w:rsidRPr="00592A2F" w:rsidRDefault="002D6968" w:rsidP="003D5B6F">
            <w:pPr>
              <w:jc w:val="both"/>
            </w:pPr>
          </w:p>
          <w:p w:rsidR="002D6968" w:rsidRPr="00592A2F" w:rsidRDefault="002D6968" w:rsidP="003D5B6F">
            <w:pPr>
              <w:jc w:val="both"/>
            </w:pPr>
            <w:r>
              <w:rPr>
                <w:sz w:val="22"/>
                <w:szCs w:val="22"/>
              </w:rPr>
              <w:t>Murat AYDIN</w:t>
            </w:r>
          </w:p>
        </w:tc>
        <w:tc>
          <w:tcPr>
            <w:tcW w:w="3070" w:type="dxa"/>
          </w:tcPr>
          <w:p w:rsidR="002D6968" w:rsidRPr="00592A2F" w:rsidRDefault="002D6968" w:rsidP="003D5B6F">
            <w:pPr>
              <w:jc w:val="both"/>
            </w:pPr>
          </w:p>
        </w:tc>
      </w:tr>
    </w:tbl>
    <w:p w:rsidR="002D6968" w:rsidRDefault="002D6968" w:rsidP="001D7BE9">
      <w:pPr>
        <w:ind w:left="1080"/>
        <w:jc w:val="both"/>
        <w:rPr>
          <w:b/>
          <w:sz w:val="28"/>
          <w:szCs w:val="28"/>
        </w:rPr>
      </w:pPr>
    </w:p>
    <w:p w:rsidR="002D6968" w:rsidRDefault="002D6968" w:rsidP="001D7BE9">
      <w:pPr>
        <w:ind w:left="1080"/>
        <w:jc w:val="both"/>
        <w:rPr>
          <w:b/>
          <w:sz w:val="28"/>
          <w:szCs w:val="28"/>
        </w:rPr>
      </w:pPr>
    </w:p>
    <w:p w:rsidR="002D6968" w:rsidRPr="00FA5E40" w:rsidRDefault="002D6968" w:rsidP="00D92E25">
      <w:pPr>
        <w:ind w:left="1080"/>
        <w:jc w:val="center"/>
      </w:pPr>
      <w:r w:rsidRPr="00FA5E40">
        <w:t>İ  N  C  E  L  E  N  D  İ.</w:t>
      </w:r>
    </w:p>
    <w:p w:rsidR="002D6968" w:rsidRDefault="002D6968" w:rsidP="00D92E25">
      <w:pPr>
        <w:ind w:left="1080"/>
        <w:jc w:val="center"/>
      </w:pPr>
      <w:r>
        <w:t>26 / 02 / 2014</w:t>
      </w:r>
    </w:p>
    <w:p w:rsidR="002D6968" w:rsidRDefault="002D6968" w:rsidP="00D92E25">
      <w:pPr>
        <w:ind w:left="1080"/>
        <w:jc w:val="center"/>
      </w:pPr>
    </w:p>
    <w:p w:rsidR="002D6968" w:rsidRDefault="002D6968" w:rsidP="00592A2F"/>
    <w:p w:rsidR="002D6968" w:rsidRDefault="002D6968" w:rsidP="00FA5E40">
      <w:pPr>
        <w:ind w:left="1080"/>
      </w:pPr>
      <w:r>
        <w:t xml:space="preserve">                                                        ……………..</w:t>
      </w:r>
    </w:p>
    <w:p w:rsidR="002D6968" w:rsidRDefault="002D6968" w:rsidP="00D92E25">
      <w:pPr>
        <w:ind w:left="1080"/>
        <w:jc w:val="center"/>
        <w:rPr>
          <w:b/>
          <w:sz w:val="28"/>
          <w:szCs w:val="28"/>
        </w:rPr>
      </w:pPr>
      <w:r>
        <w:t>Okul Müdürü</w:t>
      </w:r>
    </w:p>
    <w:sectPr w:rsidR="002D6968" w:rsidSect="00C66245">
      <w:headerReference w:type="even" r:id="rId7"/>
      <w:headerReference w:type="default" r:id="rId8"/>
      <w:footerReference w:type="even" r:id="rId9"/>
      <w:footerReference w:type="default" r:id="rId10"/>
      <w:headerReference w:type="first" r:id="rId11"/>
      <w:footerReference w:type="first" r:id="rId12"/>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968" w:rsidRDefault="002D6968">
      <w:r>
        <w:separator/>
      </w:r>
    </w:p>
  </w:endnote>
  <w:endnote w:type="continuationSeparator" w:id="0">
    <w:p w:rsidR="002D6968" w:rsidRDefault="002D69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E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rsidP="00DB1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6968" w:rsidRDefault="002D6968" w:rsidP="00F92A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rsidP="00DB1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D6968" w:rsidRDefault="002D6968" w:rsidP="00F92A4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968" w:rsidRDefault="002D6968">
      <w:r>
        <w:separator/>
      </w:r>
    </w:p>
  </w:footnote>
  <w:footnote w:type="continuationSeparator" w:id="0">
    <w:p w:rsidR="002D6968" w:rsidRDefault="002D69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68" w:rsidRDefault="002D69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cs="Times New Roman" w:hint="default"/>
        <w:b/>
        <w:color w:val="000000"/>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16B85614"/>
    <w:multiLevelType w:val="hybridMultilevel"/>
    <w:tmpl w:val="A91AE734"/>
    <w:lvl w:ilvl="0" w:tplc="3C6EB5AA">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481B09C5"/>
    <w:multiLevelType w:val="hybridMultilevel"/>
    <w:tmpl w:val="C84CAEAC"/>
    <w:lvl w:ilvl="0" w:tplc="69EE2EB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4BE55EF3"/>
    <w:multiLevelType w:val="hybridMultilevel"/>
    <w:tmpl w:val="3BB278F2"/>
    <w:lvl w:ilvl="0" w:tplc="6BFAC9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rFonts w:cs="Times New Roman"/>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rFonts w:cs="Times New Roman"/>
        <w:b/>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5">
    <w:nsid w:val="7DAB63CF"/>
    <w:multiLevelType w:val="hybridMultilevel"/>
    <w:tmpl w:val="A428FA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5DA"/>
    <w:rsid w:val="000A3D44"/>
    <w:rsid w:val="000A71AC"/>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563A6"/>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D696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473DF"/>
    <w:rsid w:val="00351F95"/>
    <w:rsid w:val="003526F2"/>
    <w:rsid w:val="00356706"/>
    <w:rsid w:val="003606BF"/>
    <w:rsid w:val="00361534"/>
    <w:rsid w:val="00362218"/>
    <w:rsid w:val="00362523"/>
    <w:rsid w:val="00367401"/>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04BF"/>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2D1B"/>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020CD"/>
    <w:rsid w:val="00614BE8"/>
    <w:rsid w:val="00614F7C"/>
    <w:rsid w:val="00615EC6"/>
    <w:rsid w:val="006211C3"/>
    <w:rsid w:val="00622B13"/>
    <w:rsid w:val="00632CAD"/>
    <w:rsid w:val="00633627"/>
    <w:rsid w:val="00634042"/>
    <w:rsid w:val="00635130"/>
    <w:rsid w:val="0064115A"/>
    <w:rsid w:val="006418AA"/>
    <w:rsid w:val="0064403F"/>
    <w:rsid w:val="0064659F"/>
    <w:rsid w:val="00653E4E"/>
    <w:rsid w:val="006552C5"/>
    <w:rsid w:val="00660670"/>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087"/>
    <w:rsid w:val="006F58C7"/>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08BC"/>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16C8"/>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3E81"/>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6097"/>
    <w:rsid w:val="00D076DC"/>
    <w:rsid w:val="00D146AE"/>
    <w:rsid w:val="00D21385"/>
    <w:rsid w:val="00D27385"/>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4298"/>
    <w:rsid w:val="00D96F25"/>
    <w:rsid w:val="00DB1FBE"/>
    <w:rsid w:val="00DB366C"/>
    <w:rsid w:val="00DC3564"/>
    <w:rsid w:val="00DC4129"/>
    <w:rsid w:val="00DC571D"/>
    <w:rsid w:val="00DC67B9"/>
    <w:rsid w:val="00DD0F5C"/>
    <w:rsid w:val="00DE0824"/>
    <w:rsid w:val="00DE4645"/>
    <w:rsid w:val="00DE70AD"/>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D5C07"/>
    <w:rsid w:val="00EE02EC"/>
    <w:rsid w:val="00EE07F0"/>
    <w:rsid w:val="00EE0A1F"/>
    <w:rsid w:val="00EF31AB"/>
    <w:rsid w:val="00EF7DD6"/>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56BD1"/>
    <w:rsid w:val="00F61872"/>
    <w:rsid w:val="00F6237A"/>
    <w:rsid w:val="00F64818"/>
    <w:rsid w:val="00F71654"/>
    <w:rsid w:val="00F71CA5"/>
    <w:rsid w:val="00F86856"/>
    <w:rsid w:val="00F869AF"/>
    <w:rsid w:val="00F91B64"/>
    <w:rsid w:val="00F92A4C"/>
    <w:rsid w:val="00FA5E40"/>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Heading1">
    <w:name w:val="heading 1"/>
    <w:basedOn w:val="Normal"/>
    <w:next w:val="Normal"/>
    <w:link w:val="Heading1Char"/>
    <w:uiPriority w:val="99"/>
    <w:qFormat/>
    <w:rsid w:val="00D63867"/>
    <w:pPr>
      <w:keepNext/>
      <w:jc w:val="center"/>
      <w:outlineLvl w:val="0"/>
    </w:pPr>
    <w:rPr>
      <w:b/>
      <w:bCs/>
    </w:rPr>
  </w:style>
  <w:style w:type="paragraph" w:styleId="Heading2">
    <w:name w:val="heading 2"/>
    <w:basedOn w:val="Normal"/>
    <w:next w:val="Normal"/>
    <w:link w:val="Heading2Char"/>
    <w:uiPriority w:val="99"/>
    <w:qFormat/>
    <w:rsid w:val="00D63867"/>
    <w:pPr>
      <w:keepNext/>
      <w:spacing w:line="360" w:lineRule="auto"/>
      <w:jc w:val="center"/>
      <w:outlineLvl w:val="1"/>
    </w:pPr>
    <w:rPr>
      <w:b/>
      <w:bCs/>
      <w:sz w:val="20"/>
    </w:rPr>
  </w:style>
  <w:style w:type="paragraph" w:styleId="Heading3">
    <w:name w:val="heading 3"/>
    <w:basedOn w:val="Normal"/>
    <w:next w:val="Normal"/>
    <w:link w:val="Heading3Char"/>
    <w:uiPriority w:val="99"/>
    <w:qFormat/>
    <w:rsid w:val="00D63867"/>
    <w:pPr>
      <w:keepNext/>
      <w:ind w:left="3540"/>
      <w:jc w:val="both"/>
      <w:outlineLvl w:val="2"/>
    </w:pPr>
    <w:rPr>
      <w:b/>
      <w:bCs/>
    </w:rPr>
  </w:style>
  <w:style w:type="paragraph" w:styleId="Heading7">
    <w:name w:val="heading 7"/>
    <w:basedOn w:val="Normal"/>
    <w:next w:val="Normal"/>
    <w:link w:val="Heading7Char"/>
    <w:uiPriority w:val="99"/>
    <w:qFormat/>
    <w:rsid w:val="004B2BDF"/>
    <w:pPr>
      <w:spacing w:before="240" w:after="60"/>
      <w:outlineLvl w:val="6"/>
    </w:pPr>
    <w:rPr>
      <w:rFonts w:ascii="Calibri" w:hAnsi="Calibri"/>
    </w:rPr>
  </w:style>
  <w:style w:type="paragraph" w:styleId="Heading8">
    <w:name w:val="heading 8"/>
    <w:basedOn w:val="Normal"/>
    <w:next w:val="Normal"/>
    <w:link w:val="Heading8Char"/>
    <w:uiPriority w:val="99"/>
    <w:qFormat/>
    <w:locked/>
    <w:rsid w:val="00293B06"/>
    <w:pPr>
      <w:spacing w:before="240" w:after="60"/>
      <w:outlineLvl w:val="7"/>
    </w:pPr>
    <w:rPr>
      <w:rFonts w:ascii="Calibri"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2669"/>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1E2669"/>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1E2669"/>
    <w:rPr>
      <w:rFonts w:ascii="Cambria" w:hAnsi="Cambria" w:cs="Times New Roman"/>
      <w:b/>
      <w:bCs/>
      <w:sz w:val="26"/>
      <w:szCs w:val="26"/>
    </w:rPr>
  </w:style>
  <w:style w:type="character" w:customStyle="1" w:styleId="Heading7Char">
    <w:name w:val="Heading 7 Char"/>
    <w:basedOn w:val="DefaultParagraphFont"/>
    <w:link w:val="Heading7"/>
    <w:uiPriority w:val="99"/>
    <w:locked/>
    <w:rsid w:val="004B2BD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293B06"/>
    <w:rPr>
      <w:rFonts w:ascii="Calibri" w:hAnsi="Calibri" w:cs="Times New Roman"/>
      <w:i/>
      <w:iCs/>
      <w:sz w:val="24"/>
      <w:szCs w:val="24"/>
    </w:rPr>
  </w:style>
  <w:style w:type="paragraph" w:styleId="BalloonText">
    <w:name w:val="Balloon Text"/>
    <w:basedOn w:val="Normal"/>
    <w:link w:val="BalloonTextChar"/>
    <w:uiPriority w:val="99"/>
    <w:semiHidden/>
    <w:rsid w:val="00531CC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2669"/>
    <w:rPr>
      <w:rFonts w:cs="Times New Roman"/>
      <w:sz w:val="2"/>
    </w:rPr>
  </w:style>
  <w:style w:type="table" w:styleId="TableGrid">
    <w:name w:val="Table Grid"/>
    <w:basedOn w:val="TableNormal"/>
    <w:uiPriority w:val="99"/>
    <w:rsid w:val="007E23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Footer">
    <w:name w:val="footer"/>
    <w:basedOn w:val="Normal"/>
    <w:link w:val="FooterChar"/>
    <w:uiPriority w:val="99"/>
    <w:rsid w:val="00F92A4C"/>
    <w:pPr>
      <w:tabs>
        <w:tab w:val="center" w:pos="4536"/>
        <w:tab w:val="right" w:pos="9072"/>
      </w:tabs>
    </w:pPr>
  </w:style>
  <w:style w:type="character" w:customStyle="1" w:styleId="FooterChar">
    <w:name w:val="Footer Char"/>
    <w:basedOn w:val="DefaultParagraphFont"/>
    <w:link w:val="Footer"/>
    <w:uiPriority w:val="99"/>
    <w:semiHidden/>
    <w:locked/>
    <w:rsid w:val="001E2669"/>
    <w:rPr>
      <w:rFonts w:cs="Times New Roman"/>
      <w:sz w:val="24"/>
      <w:szCs w:val="24"/>
    </w:rPr>
  </w:style>
  <w:style w:type="character" w:styleId="PageNumber">
    <w:name w:val="page number"/>
    <w:basedOn w:val="DefaultParagraphFont"/>
    <w:uiPriority w:val="99"/>
    <w:rsid w:val="00F92A4C"/>
    <w:rPr>
      <w:rFonts w:cs="Times New Roman"/>
    </w:rPr>
  </w:style>
  <w:style w:type="paragraph" w:styleId="Title">
    <w:name w:val="Title"/>
    <w:basedOn w:val="Normal"/>
    <w:link w:val="TitleChar"/>
    <w:uiPriority w:val="99"/>
    <w:qFormat/>
    <w:rsid w:val="00D63867"/>
    <w:pPr>
      <w:jc w:val="center"/>
    </w:pPr>
    <w:rPr>
      <w:b/>
      <w:bCs/>
    </w:rPr>
  </w:style>
  <w:style w:type="character" w:customStyle="1" w:styleId="TitleChar">
    <w:name w:val="Title Char"/>
    <w:basedOn w:val="DefaultParagraphFont"/>
    <w:link w:val="Title"/>
    <w:uiPriority w:val="99"/>
    <w:locked/>
    <w:rsid w:val="001E2669"/>
    <w:rPr>
      <w:rFonts w:ascii="Cambria" w:hAnsi="Cambria" w:cs="Times New Roman"/>
      <w:b/>
      <w:bCs/>
      <w:kern w:val="28"/>
      <w:sz w:val="32"/>
      <w:szCs w:val="32"/>
    </w:rPr>
  </w:style>
  <w:style w:type="character" w:styleId="Hyperlink">
    <w:name w:val="Hyperlink"/>
    <w:basedOn w:val="DefaultParagraphFont"/>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BodyTextIndent">
    <w:name w:val="Body Text Indent"/>
    <w:basedOn w:val="Normal"/>
    <w:link w:val="BodyTextIndentChar"/>
    <w:uiPriority w:val="99"/>
    <w:rsid w:val="00290C29"/>
    <w:pPr>
      <w:spacing w:after="120"/>
      <w:ind w:left="283"/>
    </w:pPr>
    <w:rPr>
      <w:sz w:val="20"/>
      <w:szCs w:val="20"/>
    </w:rPr>
  </w:style>
  <w:style w:type="character" w:customStyle="1" w:styleId="BodyTextIndentChar">
    <w:name w:val="Body Text Indent Char"/>
    <w:basedOn w:val="DefaultParagraphFont"/>
    <w:link w:val="BodyTextIndent"/>
    <w:uiPriority w:val="99"/>
    <w:locked/>
    <w:rsid w:val="00290C29"/>
    <w:rPr>
      <w:rFonts w:cs="Times New Roman"/>
    </w:rPr>
  </w:style>
  <w:style w:type="paragraph" w:styleId="BodyText2">
    <w:name w:val="Body Text 2"/>
    <w:basedOn w:val="Normal"/>
    <w:link w:val="BodyText2Char"/>
    <w:uiPriority w:val="99"/>
    <w:rsid w:val="002E7CCA"/>
    <w:pPr>
      <w:spacing w:after="120" w:line="480" w:lineRule="auto"/>
    </w:pPr>
  </w:style>
  <w:style w:type="character" w:customStyle="1" w:styleId="BodyText2Char">
    <w:name w:val="Body Text 2 Char"/>
    <w:basedOn w:val="DefaultParagraphFont"/>
    <w:link w:val="BodyText2"/>
    <w:uiPriority w:val="99"/>
    <w:locked/>
    <w:rsid w:val="002E7CCA"/>
    <w:rPr>
      <w:rFonts w:cs="Times New Roman"/>
      <w:sz w:val="24"/>
      <w:szCs w:val="24"/>
    </w:rPr>
  </w:style>
  <w:style w:type="paragraph" w:styleId="BodyText">
    <w:name w:val="Body Text"/>
    <w:basedOn w:val="Normal"/>
    <w:link w:val="BodyTextChar"/>
    <w:uiPriority w:val="99"/>
    <w:rsid w:val="00CF6537"/>
    <w:pPr>
      <w:spacing w:after="120"/>
    </w:pPr>
    <w:rPr>
      <w:sz w:val="20"/>
      <w:szCs w:val="20"/>
    </w:rPr>
  </w:style>
  <w:style w:type="character" w:customStyle="1" w:styleId="BodyTextChar">
    <w:name w:val="Body Text Char"/>
    <w:basedOn w:val="DefaultParagraphFont"/>
    <w:link w:val="BodyText"/>
    <w:uiPriority w:val="99"/>
    <w:locked/>
    <w:rsid w:val="00CF6537"/>
    <w:rPr>
      <w:rFonts w:cs="Times New Roman"/>
    </w:rPr>
  </w:style>
  <w:style w:type="paragraph" w:styleId="ListParagraph">
    <w:name w:val="List Paragraph"/>
    <w:basedOn w:val="Normal"/>
    <w:uiPriority w:val="99"/>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DefaultParagraphFont"/>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Header">
    <w:name w:val="header"/>
    <w:basedOn w:val="Normal"/>
    <w:link w:val="HeaderChar"/>
    <w:uiPriority w:val="99"/>
    <w:rsid w:val="00CB0CB3"/>
    <w:pPr>
      <w:tabs>
        <w:tab w:val="center" w:pos="4536"/>
        <w:tab w:val="right" w:pos="9072"/>
      </w:tabs>
    </w:pPr>
  </w:style>
  <w:style w:type="character" w:customStyle="1" w:styleId="HeaderChar">
    <w:name w:val="Header Char"/>
    <w:basedOn w:val="DefaultParagraphFont"/>
    <w:link w:val="Header"/>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szCs w:val="20"/>
      <w:lang w:eastAsia="en-US"/>
    </w:rPr>
  </w:style>
  <w:style w:type="character" w:customStyle="1" w:styleId="grame">
    <w:name w:val="grame"/>
    <w:basedOn w:val="DefaultParagraphFont"/>
    <w:uiPriority w:val="99"/>
    <w:rsid w:val="0042780D"/>
    <w:rPr>
      <w:rFonts w:cs="Times New Roman"/>
    </w:rPr>
  </w:style>
  <w:style w:type="paragraph" w:styleId="Subtitle">
    <w:name w:val="Subtitle"/>
    <w:basedOn w:val="Normal"/>
    <w:next w:val="Normal"/>
    <w:link w:val="SubtitleChar"/>
    <w:uiPriority w:val="99"/>
    <w:qFormat/>
    <w:locked/>
    <w:rsid w:val="00B9320B"/>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B9320B"/>
    <w:rPr>
      <w:rFonts w:ascii="Cambria" w:hAnsi="Cambria" w:cs="Times New Roman"/>
      <w:sz w:val="24"/>
      <w:szCs w:val="24"/>
    </w:rPr>
  </w:style>
  <w:style w:type="character" w:customStyle="1" w:styleId="Normal1">
    <w:name w:val="Normal1"/>
    <w:uiPriority w:val="99"/>
    <w:rsid w:val="00A4113D"/>
    <w:rPr>
      <w:rFonts w:ascii="Helvetica" w:hAnsi="Helvetica"/>
      <w:sz w:val="24"/>
    </w:rPr>
  </w:style>
  <w:style w:type="character" w:customStyle="1" w:styleId="SPOTRED">
    <w:name w:val="SPOT RED"/>
    <w:uiPriority w:val="99"/>
    <w:rsid w:val="00A4113D"/>
    <w:rPr>
      <w:rFonts w:ascii="HelveticaTÙrk" w:hAnsi="HelveticaTÙrk"/>
      <w:b/>
      <w:sz w:val="24"/>
    </w:rPr>
  </w:style>
  <w:style w:type="character" w:styleId="Strong">
    <w:name w:val="Strong"/>
    <w:basedOn w:val="DefaultParagraphFont"/>
    <w:uiPriority w:val="99"/>
    <w:qFormat/>
    <w:locked/>
    <w:rsid w:val="00CB7F53"/>
    <w:rPr>
      <w:rFonts w:cs="Times New Roman"/>
      <w:b/>
    </w:rPr>
  </w:style>
  <w:style w:type="character" w:customStyle="1" w:styleId="Bodytext9">
    <w:name w:val="Body text (9)"/>
    <w:basedOn w:val="DefaultParagraphFont"/>
    <w:uiPriority w:val="99"/>
    <w:rsid w:val="000D58FD"/>
    <w:rPr>
      <w:rFonts w:ascii="Calibri" w:hAnsi="Calibri" w:cs="Calibri"/>
      <w:color w:val="FFFFFF"/>
      <w:spacing w:val="0"/>
      <w:sz w:val="23"/>
      <w:szCs w:val="23"/>
    </w:rPr>
  </w:style>
  <w:style w:type="character" w:customStyle="1" w:styleId="Heading70">
    <w:name w:val="Heading #7"/>
    <w:basedOn w:val="DefaultParagraphFont"/>
    <w:uiPriority w:val="99"/>
    <w:rsid w:val="000D58FD"/>
    <w:rPr>
      <w:rFonts w:ascii="Calibri" w:hAnsi="Calibri" w:cs="Calibri"/>
      <w:spacing w:val="0"/>
      <w:sz w:val="23"/>
      <w:szCs w:val="23"/>
    </w:rPr>
  </w:style>
  <w:style w:type="character" w:customStyle="1" w:styleId="Heading710pt">
    <w:name w:val="Heading #7 + 10 pt"/>
    <w:aliases w:val="Not Bold"/>
    <w:basedOn w:val="DefaultParagraphFont"/>
    <w:uiPriority w:val="99"/>
    <w:rsid w:val="000D58FD"/>
    <w:rPr>
      <w:rFonts w:ascii="Calibri" w:hAnsi="Calibri" w:cs="Calibri"/>
      <w:b/>
      <w:bCs/>
      <w:spacing w:val="0"/>
      <w:sz w:val="20"/>
      <w:szCs w:val="20"/>
    </w:rPr>
  </w:style>
  <w:style w:type="character" w:customStyle="1" w:styleId="BodytextItalic">
    <w:name w:val="Body text + Italic"/>
    <w:basedOn w:val="DefaultParagraphFont"/>
    <w:uiPriority w:val="99"/>
    <w:rsid w:val="000D58FD"/>
    <w:rPr>
      <w:rFonts w:ascii="Calibri" w:hAnsi="Calibri" w:cs="Calibri"/>
      <w:i/>
      <w:iCs/>
      <w:spacing w:val="0"/>
      <w:sz w:val="20"/>
      <w:szCs w:val="20"/>
    </w:rPr>
  </w:style>
  <w:style w:type="character" w:customStyle="1" w:styleId="CharChar">
    <w:name w:val="Char Char"/>
    <w:basedOn w:val="DefaultParagraphFont"/>
    <w:uiPriority w:val="99"/>
    <w:rsid w:val="00293B06"/>
    <w:rPr>
      <w:rFonts w:cs="Times New Roman"/>
      <w:sz w:val="24"/>
      <w:szCs w:val="24"/>
      <w:lang w:val="tr-TR" w:eastAsia="ar-SA" w:bidi="ar-SA"/>
    </w:rPr>
  </w:style>
  <w:style w:type="paragraph" w:styleId="NoSpacing">
    <w:name w:val="No Spacing"/>
    <w:link w:val="NoSpacingChar"/>
    <w:uiPriority w:val="99"/>
    <w:qFormat/>
    <w:rsid w:val="006211C3"/>
  </w:style>
  <w:style w:type="character" w:customStyle="1" w:styleId="NoSpacingChar">
    <w:name w:val="No Spacing Char"/>
    <w:link w:val="NoSpacing"/>
    <w:uiPriority w:val="99"/>
    <w:locked/>
    <w:rsid w:val="006211C3"/>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Toplantısı.dotx</Template>
  <TotalTime>5</TotalTime>
  <Pages>6</Pages>
  <Words>2518</Words>
  <Characters>14355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subject>www.sorubak.com</dc:subject>
  <dc:creator>CASPERMC</dc:creator>
  <cp:keywords>www.sorubak.com</cp:keywords>
  <dc:description>www.sorubak.com</dc:description>
  <cp:lastModifiedBy>edanur</cp:lastModifiedBy>
  <cp:revision>3</cp:revision>
  <cp:lastPrinted>2012-10-31T22:49:00Z</cp:lastPrinted>
  <dcterms:created xsi:type="dcterms:W3CDTF">2013-02-17T12:21:00Z</dcterms:created>
  <dcterms:modified xsi:type="dcterms:W3CDTF">2014-02-05T16:36:00Z</dcterms:modified>
  <cp:category>www.sorubak.com</cp:category>
</cp:coreProperties>
</file>