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405"/>
        <w:tblW w:w="1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94"/>
        <w:gridCol w:w="5592"/>
      </w:tblGrid>
      <w:tr w:rsidR="00741598" w:rsidRPr="00DA158B" w:rsidTr="00DA158B">
        <w:trPr>
          <w:trHeight w:val="2669"/>
        </w:trPr>
        <w:tc>
          <w:tcPr>
            <w:tcW w:w="5594" w:type="dxa"/>
          </w:tcPr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FEN VE TEKNOLOJİ PROJE ÖDEVİ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Konu:</w:t>
            </w:r>
            <w:r w:rsidRPr="00DA158B">
              <w:rPr>
                <w:color w:val="000000"/>
                <w:sz w:val="20"/>
                <w:szCs w:val="20"/>
              </w:rPr>
              <w:t xml:space="preserve"> İbn-i Sina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 hazırlarken dikkat etmen gerekenler: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Projenin amacını belirlemelisin.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İbn-i Sina’nın kim olduğunu, eserlerini ve hayatını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Yaptığı icatları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 xml:space="preserve">İbn-i Sina’nın bu kadar tanınmasındaki etmenleri tespit etmelisin. 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İbn-i Sina ile ilgili resim ve fotoğraflar bulmalısın.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Topladıklarını düzenleyip sunuma hazır hale getirmelisin.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92" w:type="dxa"/>
          </w:tcPr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MATEMATİK PROJE ÖDEVİ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Konu:</w:t>
            </w:r>
            <w:r w:rsidRPr="00DA158B">
              <w:rPr>
                <w:color w:val="000000"/>
                <w:sz w:val="20"/>
                <w:szCs w:val="20"/>
              </w:rPr>
              <w:t xml:space="preserve"> Ünlü Matematikçiler albümü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 hazırlarken dikkat etmen gerekenler: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Projenin amacını belirlemelisin.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Ünlü matematikçilerin eserlerini ve hayatını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Yaptığı icatları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Ünlü Matematikçiler ile ilgili resim ve fotoğraflar bulmalısın.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Topladıklarını düzenleyip sunuma hazır hale getirmelisin.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41598" w:rsidRPr="00DA158B" w:rsidTr="00DA158B">
        <w:trPr>
          <w:trHeight w:val="2821"/>
        </w:trPr>
        <w:tc>
          <w:tcPr>
            <w:tcW w:w="5594" w:type="dxa"/>
          </w:tcPr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TÜRKÇE PROJE ÖDEVİ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Konu:</w:t>
            </w:r>
            <w:r w:rsidRPr="00DA158B">
              <w:rPr>
                <w:color w:val="000000"/>
                <w:sz w:val="20"/>
                <w:szCs w:val="20"/>
              </w:rPr>
              <w:t xml:space="preserve"> Evliya ÇELEBİ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 hazırlarken dikkat etmen gerekenler: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Projenin amacını belirlemelisin.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color w:val="000000"/>
                <w:sz w:val="20"/>
                <w:szCs w:val="20"/>
              </w:rPr>
              <w:t>Evliya ÇELEBİ’nın</w:t>
            </w:r>
            <w:r w:rsidRPr="00DA158B">
              <w:rPr>
                <w:sz w:val="20"/>
                <w:szCs w:val="20"/>
              </w:rPr>
              <w:t xml:space="preserve"> kim olduğunu, eserlerini ve hayatını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color w:val="000000"/>
                <w:sz w:val="20"/>
                <w:szCs w:val="20"/>
              </w:rPr>
              <w:t>Evliya ÇELEBİ</w:t>
            </w:r>
            <w:r w:rsidRPr="00DA158B">
              <w:rPr>
                <w:sz w:val="20"/>
                <w:szCs w:val="20"/>
              </w:rPr>
              <w:t xml:space="preserve"> ile ilgili resim ve fotoğraflar bulmalısın.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Bir eserini alıp okumalısın.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Kısa bir özetini çıkarmalısın.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Topladıklarını düzenleyip sunuma hazır hale getirmelisin.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92" w:type="dxa"/>
          </w:tcPr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SOSYAL BİLGİLER PROJE ÖDEVİ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Konu:</w:t>
            </w:r>
            <w:r w:rsidRPr="00DA158B">
              <w:rPr>
                <w:color w:val="000000"/>
                <w:sz w:val="20"/>
                <w:szCs w:val="20"/>
              </w:rPr>
              <w:t xml:space="preserve"> Bağımsız Türk Cumhuriyetlerinden Birini İnceleyelim.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 hazırlarken dikkat etmen gerekenler: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Projenin amacını belirlemelisin.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Bağımsız Türk cumhuriyetlerinden  sadece bir tanesini (Azerbaycan ,Türkmenistan,Kazakistan,Özbekistan, Kırgızistan, Kuzey Kıbrıs Türk Cumhuriyeti)  araştırmalısın.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Bu cumhuriyetlerden sadece bir tanesi ile ilgili görseller toplamalısın.</w:t>
            </w:r>
          </w:p>
          <w:p w:rsidR="00741598" w:rsidRPr="00DA158B" w:rsidRDefault="00741598" w:rsidP="00DA158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contextualSpacing w:val="0"/>
              <w:rPr>
                <w:sz w:val="20"/>
                <w:szCs w:val="20"/>
              </w:rPr>
            </w:pPr>
            <w:r w:rsidRPr="00DA158B">
              <w:rPr>
                <w:sz w:val="20"/>
                <w:szCs w:val="20"/>
              </w:rPr>
              <w:t>Topladıklarını düzenleyip sunuma hazır hale getirmelisin.</w:t>
            </w:r>
          </w:p>
          <w:p w:rsidR="00741598" w:rsidRPr="00DA158B" w:rsidRDefault="00741598" w:rsidP="00DA158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tbl>
      <w:tblPr>
        <w:tblW w:w="11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7"/>
        <w:gridCol w:w="2386"/>
        <w:gridCol w:w="2069"/>
        <w:gridCol w:w="1909"/>
        <w:gridCol w:w="1910"/>
        <w:gridCol w:w="1272"/>
      </w:tblGrid>
      <w:tr w:rsidR="00741598" w:rsidRPr="00DA158B" w:rsidTr="0082342B">
        <w:trPr>
          <w:trHeight w:val="565"/>
        </w:trPr>
        <w:tc>
          <w:tcPr>
            <w:tcW w:w="1477" w:type="dxa"/>
            <w:vMerge w:val="restart"/>
          </w:tcPr>
          <w:p w:rsidR="00741598" w:rsidRPr="0022433C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Kategoriler</w:t>
            </w:r>
          </w:p>
        </w:tc>
        <w:tc>
          <w:tcPr>
            <w:tcW w:w="8274" w:type="dxa"/>
            <w:gridSpan w:val="4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Ölçütler ve Puanlama</w:t>
            </w:r>
          </w:p>
        </w:tc>
        <w:tc>
          <w:tcPr>
            <w:tcW w:w="1272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Kazanılan Puanlar</w:t>
            </w:r>
          </w:p>
        </w:tc>
      </w:tr>
      <w:tr w:rsidR="00741598" w:rsidRPr="00DA158B" w:rsidTr="0082342B">
        <w:trPr>
          <w:trHeight w:val="440"/>
        </w:trPr>
        <w:tc>
          <w:tcPr>
            <w:tcW w:w="1477" w:type="dxa"/>
            <w:vMerge/>
            <w:vAlign w:val="center"/>
          </w:tcPr>
          <w:p w:rsidR="00741598" w:rsidRPr="00DA158B" w:rsidRDefault="00741598" w:rsidP="00321FC3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386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20</w:t>
            </w:r>
          </w:p>
        </w:tc>
        <w:tc>
          <w:tcPr>
            <w:tcW w:w="2069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15</w:t>
            </w:r>
          </w:p>
        </w:tc>
        <w:tc>
          <w:tcPr>
            <w:tcW w:w="1909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  <w:tc>
          <w:tcPr>
            <w:tcW w:w="1910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1272" w:type="dxa"/>
          </w:tcPr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100</w:t>
            </w:r>
          </w:p>
        </w:tc>
      </w:tr>
      <w:tr w:rsidR="00741598" w:rsidRPr="00DA158B" w:rsidTr="0082342B">
        <w:trPr>
          <w:trHeight w:val="657"/>
        </w:trPr>
        <w:tc>
          <w:tcPr>
            <w:tcW w:w="1477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Ödevlerin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Tamamlanması</w:t>
            </w:r>
          </w:p>
        </w:tc>
        <w:tc>
          <w:tcPr>
            <w:tcW w:w="2386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tüm bölümleri tamamlanmış.</w:t>
            </w:r>
          </w:p>
        </w:tc>
        <w:tc>
          <w:tcPr>
            <w:tcW w:w="206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çoğu bölümleri tamamlanmış.</w:t>
            </w:r>
          </w:p>
        </w:tc>
        <w:tc>
          <w:tcPr>
            <w:tcW w:w="190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yarısı yapılmış.</w:t>
            </w:r>
          </w:p>
        </w:tc>
        <w:tc>
          <w:tcPr>
            <w:tcW w:w="1910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yarısından azı yapılmış.</w:t>
            </w:r>
          </w:p>
        </w:tc>
        <w:tc>
          <w:tcPr>
            <w:tcW w:w="1272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1598" w:rsidRPr="00DA158B" w:rsidTr="0082342B">
        <w:trPr>
          <w:trHeight w:val="1472"/>
        </w:trPr>
        <w:tc>
          <w:tcPr>
            <w:tcW w:w="1477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Doğruluk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Bilgi Verme</w:t>
            </w:r>
          </w:p>
        </w:tc>
        <w:tc>
          <w:tcPr>
            <w:tcW w:w="2386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tüm bölümleri doğru yapılmış ve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tamamen anlaşılarak yapıldığı görülüyor.</w:t>
            </w:r>
          </w:p>
        </w:tc>
        <w:tc>
          <w:tcPr>
            <w:tcW w:w="2069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çoğu bölümü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doğru yapılmış ve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büyük bir kısmının anlaşıldığı görülüyor.</w:t>
            </w:r>
          </w:p>
        </w:tc>
        <w:tc>
          <w:tcPr>
            <w:tcW w:w="1909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yarısı doğru yapılmış.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ancak birazı anlaşılmış.</w:t>
            </w:r>
          </w:p>
        </w:tc>
        <w:tc>
          <w:tcPr>
            <w:tcW w:w="1910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yarısından azı doğru yapılmış.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hiç anlaşılmamış.</w:t>
            </w:r>
          </w:p>
        </w:tc>
        <w:tc>
          <w:tcPr>
            <w:tcW w:w="1272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1598" w:rsidRPr="00DA158B" w:rsidTr="0082342B">
        <w:trPr>
          <w:trHeight w:val="732"/>
        </w:trPr>
        <w:tc>
          <w:tcPr>
            <w:tcW w:w="1477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Yazı Güzelliği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Düzen ve Temizlik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386" w:type="dxa"/>
            <w:vAlign w:val="center"/>
          </w:tcPr>
          <w:p w:rsidR="00741598" w:rsidRPr="0022433C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tamamen okunaklı bir yazıyla yazılmış.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Tamamı düzenli ve temiz.</w:t>
            </w:r>
          </w:p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Ödevde bir iki okunaksız kısım var. Bir iki yerinde düzensizlik ve karalama var.</w:t>
            </w:r>
          </w:p>
        </w:tc>
        <w:tc>
          <w:tcPr>
            <w:tcW w:w="190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bazı bölümleri okunaksız yazılmış,düzensizlik ve karalama var.</w:t>
            </w:r>
          </w:p>
        </w:tc>
        <w:tc>
          <w:tcPr>
            <w:tcW w:w="1910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Ödevin tamamına yakını okunaksız yazılmış ve çoğu yerinde düzensizlik ve  karalama var.</w:t>
            </w:r>
          </w:p>
        </w:tc>
        <w:tc>
          <w:tcPr>
            <w:tcW w:w="1272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1598" w:rsidRPr="00DA158B" w:rsidTr="0082342B">
        <w:trPr>
          <w:trHeight w:val="653"/>
        </w:trPr>
        <w:tc>
          <w:tcPr>
            <w:tcW w:w="1477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Harcanan Zaman ve Emek</w:t>
            </w:r>
          </w:p>
        </w:tc>
        <w:tc>
          <w:tcPr>
            <w:tcW w:w="2386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Ödeve çok fazla emek ve zaman verilmiş.</w:t>
            </w:r>
          </w:p>
        </w:tc>
        <w:tc>
          <w:tcPr>
            <w:tcW w:w="206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Ödeve yeterince emek ve zaman verilmiş.</w:t>
            </w:r>
          </w:p>
        </w:tc>
        <w:tc>
          <w:tcPr>
            <w:tcW w:w="190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Ödeve biraz zaman ve emek verilmiş.</w:t>
            </w:r>
          </w:p>
        </w:tc>
        <w:tc>
          <w:tcPr>
            <w:tcW w:w="1910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Ödeve çok az zaman ve emek verilmiş.</w:t>
            </w:r>
          </w:p>
        </w:tc>
        <w:tc>
          <w:tcPr>
            <w:tcW w:w="1272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1598" w:rsidRPr="00DA158B" w:rsidTr="0082342B">
        <w:trPr>
          <w:trHeight w:val="764"/>
        </w:trPr>
        <w:tc>
          <w:tcPr>
            <w:tcW w:w="1477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DA158B">
              <w:rPr>
                <w:rFonts w:ascii="Comic Sans MS" w:hAnsi="Comic Sans MS"/>
                <w:b/>
                <w:sz w:val="16"/>
                <w:szCs w:val="16"/>
              </w:rPr>
              <w:t>Zamanında Teslim Etme</w:t>
            </w:r>
          </w:p>
        </w:tc>
        <w:tc>
          <w:tcPr>
            <w:tcW w:w="2386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zamanında teslim edildi</w:t>
            </w:r>
          </w:p>
        </w:tc>
        <w:tc>
          <w:tcPr>
            <w:tcW w:w="206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biraz geç teslim edildi</w:t>
            </w:r>
          </w:p>
        </w:tc>
        <w:tc>
          <w:tcPr>
            <w:tcW w:w="1909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çok geç teslim edildi</w:t>
            </w:r>
          </w:p>
        </w:tc>
        <w:tc>
          <w:tcPr>
            <w:tcW w:w="1910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DA158B">
              <w:rPr>
                <w:rFonts w:ascii="Comic Sans MS" w:hAnsi="Comic Sans MS"/>
                <w:sz w:val="16"/>
                <w:szCs w:val="16"/>
              </w:rPr>
              <w:t>Ödev kabul edilemeyecek  kadar geç teslim edildi</w:t>
            </w:r>
          </w:p>
        </w:tc>
        <w:tc>
          <w:tcPr>
            <w:tcW w:w="1272" w:type="dxa"/>
            <w:vAlign w:val="center"/>
          </w:tcPr>
          <w:p w:rsidR="00741598" w:rsidRPr="00DA158B" w:rsidRDefault="00741598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1598" w:rsidRPr="00DA158B" w:rsidTr="0082342B">
        <w:trPr>
          <w:trHeight w:val="396"/>
        </w:trPr>
        <w:tc>
          <w:tcPr>
            <w:tcW w:w="9751" w:type="dxa"/>
            <w:gridSpan w:val="5"/>
          </w:tcPr>
          <w:p w:rsidR="00741598" w:rsidRPr="0022433C" w:rsidRDefault="00741598" w:rsidP="00321FC3">
            <w:pPr>
              <w:tabs>
                <w:tab w:val="left" w:pos="5692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41598" w:rsidRPr="00DA158B" w:rsidRDefault="00741598" w:rsidP="00321FC3">
            <w:pPr>
              <w:tabs>
                <w:tab w:val="left" w:pos="5692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158B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1272" w:type="dxa"/>
          </w:tcPr>
          <w:p w:rsidR="00741598" w:rsidRPr="00DA158B" w:rsidRDefault="00741598" w:rsidP="00321FC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41598" w:rsidRPr="004F5A67" w:rsidRDefault="00741598">
      <w:pPr>
        <w:rPr>
          <w:i/>
          <w:sz w:val="20"/>
          <w:szCs w:val="20"/>
          <w:u w:val="single"/>
        </w:rPr>
      </w:pPr>
      <w:r w:rsidRPr="004F5A67">
        <w:rPr>
          <w:i/>
          <w:sz w:val="20"/>
          <w:szCs w:val="20"/>
          <w:u w:val="single"/>
        </w:rPr>
        <w:t>PROJE  TESLİM TARİHİ: 03MAYIS 201</w:t>
      </w:r>
      <w:r>
        <w:rPr>
          <w:i/>
          <w:sz w:val="20"/>
          <w:szCs w:val="20"/>
          <w:u w:val="single"/>
        </w:rPr>
        <w:t>4</w:t>
      </w:r>
      <w:r w:rsidRPr="004F5A67">
        <w:rPr>
          <w:i/>
          <w:sz w:val="20"/>
          <w:szCs w:val="20"/>
          <w:u w:val="single"/>
        </w:rPr>
        <w:t xml:space="preserve"> CUMA GÜNÜ</w:t>
      </w:r>
      <w:r>
        <w:rPr>
          <w:i/>
          <w:sz w:val="20"/>
          <w:szCs w:val="20"/>
          <w:u w:val="single"/>
        </w:rPr>
        <w:t xml:space="preserve"> </w:t>
      </w:r>
      <w:r w:rsidRPr="00986440">
        <w:rPr>
          <w:b/>
          <w:i/>
          <w:u w:val="single"/>
        </w:rPr>
        <w:t>2013</w:t>
      </w:r>
    </w:p>
    <w:p w:rsidR="00741598" w:rsidRPr="004F5A67" w:rsidRDefault="00741598">
      <w:pPr>
        <w:rPr>
          <w:i/>
          <w:sz w:val="20"/>
          <w:szCs w:val="20"/>
          <w:u w:val="single"/>
        </w:rPr>
      </w:pPr>
      <w:r w:rsidRPr="004F5A67">
        <w:rPr>
          <w:i/>
          <w:sz w:val="20"/>
          <w:szCs w:val="20"/>
          <w:u w:val="single"/>
        </w:rPr>
        <w:t>DİKKAT: PROJE ÖDEVİNİ SADECE SEÇTİĞİNİZ BİR DERSTEN YAPACAKSINIZ.</w:t>
      </w:r>
    </w:p>
    <w:sectPr w:rsidR="00741598" w:rsidRPr="004F5A67" w:rsidSect="0082342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598" w:rsidRDefault="00741598" w:rsidP="004F5A67">
      <w:pPr>
        <w:spacing w:after="0" w:line="240" w:lineRule="auto"/>
      </w:pPr>
      <w:r>
        <w:separator/>
      </w:r>
    </w:p>
  </w:endnote>
  <w:endnote w:type="continuationSeparator" w:id="0">
    <w:p w:rsidR="00741598" w:rsidRDefault="00741598" w:rsidP="004F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598" w:rsidRDefault="00741598" w:rsidP="004F5A67">
      <w:pPr>
        <w:spacing w:after="0" w:line="240" w:lineRule="auto"/>
      </w:pPr>
      <w:r>
        <w:separator/>
      </w:r>
    </w:p>
  </w:footnote>
  <w:footnote w:type="continuationSeparator" w:id="0">
    <w:p w:rsidR="00741598" w:rsidRDefault="00741598" w:rsidP="004F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598" w:rsidRPr="004F5A67" w:rsidRDefault="00741598">
    <w:pPr>
      <w:pStyle w:val="Header"/>
      <w:rPr>
        <w:sz w:val="20"/>
        <w:szCs w:val="20"/>
      </w:rPr>
    </w:pPr>
    <w:r>
      <w:tab/>
    </w:r>
    <w:r w:rsidRPr="004F5A67">
      <w:rPr>
        <w:sz w:val="20"/>
        <w:szCs w:val="20"/>
      </w:rPr>
      <w:t>LÜTFİYE ALİ ŞADİ ÇELİK İLKOKULU 4.SINIFLAR  PROJE SEÇME ÖDEV GÖREVİ</w:t>
    </w:r>
  </w:p>
  <w:p w:rsidR="00741598" w:rsidRDefault="007415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437AA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4E30EF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EDF"/>
    <w:rsid w:val="000346D2"/>
    <w:rsid w:val="00214EDF"/>
    <w:rsid w:val="0022433C"/>
    <w:rsid w:val="00321FC3"/>
    <w:rsid w:val="004F5A67"/>
    <w:rsid w:val="005E2070"/>
    <w:rsid w:val="00741598"/>
    <w:rsid w:val="0082342B"/>
    <w:rsid w:val="008D1A76"/>
    <w:rsid w:val="00986440"/>
    <w:rsid w:val="009D0FDD"/>
    <w:rsid w:val="00DA158B"/>
    <w:rsid w:val="00F10A08"/>
    <w:rsid w:val="00FA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4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14EDF"/>
    <w:pPr>
      <w:ind w:left="720"/>
      <w:contextualSpacing/>
    </w:pPr>
    <w:rPr>
      <w:rFonts w:eastAsia="Times New Roman"/>
      <w:lang w:eastAsia="tr-TR"/>
    </w:rPr>
  </w:style>
  <w:style w:type="paragraph" w:styleId="Header">
    <w:name w:val="header"/>
    <w:basedOn w:val="Normal"/>
    <w:link w:val="HeaderChar"/>
    <w:uiPriority w:val="99"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A6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5A6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5A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435</Words>
  <Characters>2482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http:/www.sorubak.com</cp:keywords>
  <dc:description/>
  <cp:lastModifiedBy>edanur</cp:lastModifiedBy>
  <cp:revision>2</cp:revision>
  <dcterms:created xsi:type="dcterms:W3CDTF">2013-03-03T16:34:00Z</dcterms:created>
  <dcterms:modified xsi:type="dcterms:W3CDTF">2014-02-05T20:52:00Z</dcterms:modified>
</cp:coreProperties>
</file>