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6"/>
        <w:gridCol w:w="285"/>
        <w:gridCol w:w="425"/>
        <w:gridCol w:w="1135"/>
        <w:gridCol w:w="2267"/>
        <w:gridCol w:w="1983"/>
        <w:gridCol w:w="1983"/>
        <w:gridCol w:w="1984"/>
        <w:gridCol w:w="1984"/>
        <w:gridCol w:w="1983"/>
        <w:gridCol w:w="1700"/>
      </w:tblGrid>
      <w:tr w:rsidR="00C90E64" w:rsidRPr="00E16264" w:rsidTr="005757FB">
        <w:trPr>
          <w:cantSplit/>
          <w:trHeight w:val="1120"/>
        </w:trPr>
        <w:tc>
          <w:tcPr>
            <w:tcW w:w="291" w:type="dxa"/>
            <w:gridSpan w:val="2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/>
                <w:b/>
                <w:sz w:val="16"/>
                <w:szCs w:val="16"/>
                <w:lang w:eastAsia="ja-JP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16"/>
                <w:szCs w:val="16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/>
                <w:b/>
                <w:sz w:val="16"/>
                <w:szCs w:val="16"/>
                <w:lang w:eastAsia="ja-JP"/>
              </w:rPr>
            </w:pPr>
            <w:r w:rsidRPr="00E16264">
              <w:rPr>
                <w:rFonts w:ascii="Cambria" w:hAnsi="Cambria"/>
                <w:b/>
                <w:sz w:val="16"/>
                <w:szCs w:val="16"/>
                <w:lang w:eastAsia="en-US"/>
              </w:rPr>
              <w:t>sıra</w:t>
            </w:r>
          </w:p>
        </w:tc>
        <w:tc>
          <w:tcPr>
            <w:tcW w:w="425" w:type="dxa"/>
          </w:tcPr>
          <w:p w:rsidR="00C90E64" w:rsidRPr="00E16264" w:rsidRDefault="00C90E64">
            <w:pPr>
              <w:spacing w:line="276" w:lineRule="auto"/>
              <w:ind w:left="360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b/>
                <w:sz w:val="20"/>
                <w:szCs w:val="20"/>
                <w:lang w:eastAsia="en-US"/>
              </w:rPr>
              <w:t>no</w:t>
            </w:r>
          </w:p>
        </w:tc>
        <w:tc>
          <w:tcPr>
            <w:tcW w:w="1135" w:type="dxa"/>
          </w:tcPr>
          <w:p w:rsidR="00C90E64" w:rsidRPr="00E16264" w:rsidRDefault="00C90E64" w:rsidP="00641F5D">
            <w:pPr>
              <w:tabs>
                <w:tab w:val="left" w:pos="1400"/>
              </w:tabs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b/>
                <w:sz w:val="20"/>
                <w:szCs w:val="20"/>
                <w:lang w:eastAsia="en-US"/>
              </w:rPr>
              <w:t>ADI SOYADI</w:t>
            </w:r>
          </w:p>
        </w:tc>
        <w:tc>
          <w:tcPr>
            <w:tcW w:w="2267" w:type="dxa"/>
          </w:tcPr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 w:cs="Arial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 w:cs="Arial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 w:cs="Arial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 w:cs="Arial"/>
                <w:b/>
                <w:sz w:val="20"/>
                <w:szCs w:val="20"/>
                <w:lang w:eastAsia="ja-JP"/>
              </w:rPr>
              <w:t>TÜRKÇE</w:t>
            </w:r>
          </w:p>
        </w:tc>
        <w:tc>
          <w:tcPr>
            <w:tcW w:w="1983" w:type="dxa"/>
          </w:tcPr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SOSYAL BİLGİLER</w:t>
            </w:r>
          </w:p>
        </w:tc>
        <w:tc>
          <w:tcPr>
            <w:tcW w:w="1983" w:type="dxa"/>
          </w:tcPr>
          <w:p w:rsidR="00C90E64" w:rsidRPr="00E16264" w:rsidRDefault="00C90E64" w:rsidP="002925BB">
            <w:pPr>
              <w:spacing w:line="276" w:lineRule="auto"/>
              <w:rPr>
                <w:rFonts w:ascii="Cambria" w:hAnsi="Cambria" w:cs="Arial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hAnsi="Cambria" w:cs="Arial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hAnsi="Cambria" w:cs="Arial"/>
                <w:b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Arial"/>
                <w:b/>
                <w:sz w:val="20"/>
                <w:szCs w:val="20"/>
                <w:lang w:eastAsia="en-US"/>
              </w:rPr>
              <w:t>FEN VE TEKNOLOJİ</w:t>
            </w:r>
          </w:p>
        </w:tc>
        <w:tc>
          <w:tcPr>
            <w:tcW w:w="1984" w:type="dxa"/>
          </w:tcPr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MATEMATİK</w:t>
            </w:r>
          </w:p>
        </w:tc>
        <w:tc>
          <w:tcPr>
            <w:tcW w:w="1984" w:type="dxa"/>
          </w:tcPr>
          <w:p w:rsidR="00C90E64" w:rsidRPr="00E16264" w:rsidRDefault="00C90E64">
            <w:pPr>
              <w:spacing w:line="276" w:lineRule="auto"/>
              <w:ind w:left="360" w:right="-320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>
            <w:pPr>
              <w:spacing w:line="276" w:lineRule="auto"/>
              <w:ind w:left="360" w:right="-320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>
            <w:pPr>
              <w:spacing w:line="276" w:lineRule="auto"/>
              <w:ind w:left="360" w:right="-320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TRAFİK VE İLK YARDIM</w:t>
            </w:r>
          </w:p>
        </w:tc>
        <w:tc>
          <w:tcPr>
            <w:tcW w:w="1983" w:type="dxa"/>
          </w:tcPr>
          <w:p w:rsidR="00C90E64" w:rsidRPr="00E16264" w:rsidRDefault="00C90E64" w:rsidP="002925BB">
            <w:pPr>
              <w:spacing w:line="276" w:lineRule="auto"/>
              <w:ind w:right="-320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ind w:right="-320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E16264" w:rsidRDefault="00C90E64" w:rsidP="002925BB">
            <w:pPr>
              <w:spacing w:line="276" w:lineRule="auto"/>
              <w:ind w:right="-320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MÜZİK</w:t>
            </w:r>
          </w:p>
        </w:tc>
        <w:tc>
          <w:tcPr>
            <w:tcW w:w="1700" w:type="dxa"/>
          </w:tcPr>
          <w:p w:rsidR="00C90E64" w:rsidRPr="00E16264" w:rsidRDefault="00C90E64" w:rsidP="002925BB">
            <w:pPr>
              <w:spacing w:line="276" w:lineRule="auto"/>
              <w:ind w:right="-320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 w:rsidP="002925BB">
            <w:pPr>
              <w:spacing w:line="276" w:lineRule="auto"/>
              <w:ind w:right="-320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</w:p>
          <w:p w:rsidR="00C90E64" w:rsidRPr="00E16264" w:rsidRDefault="00C90E64" w:rsidP="002925BB">
            <w:pPr>
              <w:spacing w:line="276" w:lineRule="auto"/>
              <w:ind w:right="-320"/>
              <w:rPr>
                <w:rFonts w:ascii="Cambria" w:hAnsi="Cambria"/>
                <w:b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b/>
                <w:sz w:val="20"/>
                <w:szCs w:val="20"/>
                <w:lang w:eastAsia="en-US"/>
              </w:rPr>
              <w:t>BEDEN EĞİTİMİ</w:t>
            </w:r>
          </w:p>
        </w:tc>
      </w:tr>
      <w:tr w:rsidR="00C90E64" w:rsidRPr="00E16264" w:rsidTr="005757FB">
        <w:trPr>
          <w:trHeight w:val="432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EMİR</w:t>
            </w:r>
          </w:p>
          <w:p w:rsidR="00C90E64" w:rsidRPr="005064B5" w:rsidRDefault="00C90E64">
            <w:pPr>
              <w:spacing w:line="276" w:lineRule="auto"/>
              <w:rPr>
                <w:rFonts w:ascii="Cambria" w:hAnsi="Cambria" w:cs="Tahoma"/>
                <w:sz w:val="16"/>
                <w:szCs w:val="16"/>
                <w:lang w:eastAsia="en-US"/>
              </w:rPr>
            </w:pPr>
            <w:r w:rsidRPr="005064B5">
              <w:rPr>
                <w:rFonts w:ascii="Cambria" w:hAnsi="Cambria" w:cs="Tahoma"/>
                <w:sz w:val="16"/>
                <w:szCs w:val="16"/>
                <w:lang w:eastAsia="en-US"/>
              </w:rPr>
              <w:t>GÜNDOĞDU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A375B3" w:rsidRDefault="00C90E64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A375B3" w:rsidRDefault="00C90E64" w:rsidP="00A375B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A375B3">
              <w:rPr>
                <w:rFonts w:ascii="Cambria" w:eastAsia="MS Mincho" w:hAnsi="Cambria"/>
                <w:sz w:val="20"/>
                <w:szCs w:val="20"/>
                <w:lang w:eastAsia="ja-JP"/>
              </w:rPr>
              <w:t>B</w:t>
            </w: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ir tablo oluşturunuz.Bu tabloda kendi  oluşturduğunuz </w:t>
            </w:r>
            <w:r w:rsidRPr="00A375B3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cümlelerde işi ve işi yapanı bildiren kelimelerle işi farklı yönlerden</w:t>
            </w:r>
          </w:p>
          <w:p w:rsidR="00C90E64" w:rsidRPr="00A375B3" w:rsidRDefault="00C90E64" w:rsidP="00A375B3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A375B3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tamamlayan kelimeleri ve kelime grubunu bulunuz. Tablodaki ilgili yerlerine yazınız.</w:t>
            </w:r>
          </w:p>
          <w:p w:rsidR="00C90E64" w:rsidRPr="00A375B3" w:rsidRDefault="00C90E64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28 Şubat</w:t>
            </w:r>
          </w:p>
          <w:p w:rsidR="00C90E64" w:rsidRPr="00A375B3" w:rsidRDefault="00C90E64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A375B3" w:rsidRDefault="00C90E64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AB32CB" w:rsidRDefault="00C90E64" w:rsidP="00AB32CB">
            <w:pPr>
              <w:spacing w:before="120"/>
              <w:rPr>
                <w:sz w:val="18"/>
                <w:szCs w:val="18"/>
              </w:rPr>
            </w:pPr>
            <w:r w:rsidRPr="00AB32CB">
              <w:rPr>
                <w:sz w:val="18"/>
                <w:szCs w:val="18"/>
              </w:rPr>
              <w:t>Kullandığı teknolojik ürünlerin zaman</w:t>
            </w:r>
            <w:r w:rsidRPr="00AB32CB">
              <w:rPr>
                <w:sz w:val="18"/>
                <w:szCs w:val="18"/>
              </w:rPr>
              <w:br/>
              <w:t>içindeki gelişimini</w:t>
            </w:r>
            <w:r w:rsidRPr="00AB32CB">
              <w:rPr>
                <w:sz w:val="18"/>
                <w:szCs w:val="18"/>
              </w:rPr>
              <w:br/>
              <w:t>kavrar.</w:t>
            </w:r>
          </w:p>
          <w:p w:rsidR="00C90E64" w:rsidRPr="00E16264" w:rsidRDefault="00C90E64" w:rsidP="00AB32CB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24 Şubat</w:t>
            </w:r>
            <w:r w:rsidRPr="00A0297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Dünyamızın Katmanları</w:t>
            </w:r>
          </w:p>
          <w:p w:rsidR="00C90E64" w:rsidRDefault="00C90E6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Dünya’nın katmanlarını gösteren kendine özgü bir model oluşturur ve sunar</w:t>
            </w:r>
          </w:p>
          <w:p w:rsidR="00C90E64" w:rsidRPr="006F74BA" w:rsidRDefault="00C90E64">
            <w:pPr>
              <w:spacing w:line="276" w:lineRule="auto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6F74BA">
              <w:rPr>
                <w:b/>
                <w:bCs/>
                <w:sz w:val="20"/>
                <w:szCs w:val="20"/>
              </w:rPr>
              <w:t>8 mart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Kesir takımı yapımı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11 Mart</w:t>
            </w:r>
          </w:p>
        </w:tc>
        <w:tc>
          <w:tcPr>
            <w:tcW w:w="1984" w:type="dxa"/>
            <w:vAlign w:val="center"/>
          </w:tcPr>
          <w:p w:rsidR="00C90E64" w:rsidRPr="00E16264" w:rsidRDefault="00C90E64" w:rsidP="002925BB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Emniyet kemeri kullanmanın önemini anlatan afiş çalışması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8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2925BB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</w:tc>
        <w:tc>
          <w:tcPr>
            <w:tcW w:w="1700" w:type="dxa"/>
          </w:tcPr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424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MERVE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AKSAKAL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A375B3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A375B3" w:rsidRDefault="00C90E64" w:rsidP="00E455F9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A375B3">
              <w:rPr>
                <w:rFonts w:ascii="Cambria" w:eastAsia="MS Mincho" w:hAnsi="Cambria"/>
                <w:sz w:val="20"/>
                <w:szCs w:val="20"/>
                <w:lang w:eastAsia="ja-JP"/>
              </w:rPr>
              <w:t>B</w:t>
            </w: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ir tablo oluşturunuz.Bu tabloda kendi  oluşturduğunuz </w:t>
            </w:r>
            <w:r w:rsidRPr="00A375B3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cümlelerde işi ve işi yapanı bildiren kelimelerle işi farklı yönlerden</w:t>
            </w:r>
          </w:p>
          <w:p w:rsidR="00C90E64" w:rsidRPr="00A375B3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A375B3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tamamlayan kelimeleri ve kelime grubunu bulunuz. Tablodaki ilgili yerlerine yazınız.</w:t>
            </w:r>
          </w:p>
          <w:p w:rsidR="00C90E64" w:rsidRPr="00A375B3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  <w:p w:rsidR="00C90E64" w:rsidRPr="00A375B3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28 Şubat</w:t>
            </w:r>
          </w:p>
          <w:p w:rsidR="00C90E64" w:rsidRPr="00A375B3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AB32CB" w:rsidRDefault="00C90E64" w:rsidP="00E455F9">
            <w:pPr>
              <w:spacing w:before="120"/>
              <w:rPr>
                <w:sz w:val="18"/>
                <w:szCs w:val="18"/>
              </w:rPr>
            </w:pPr>
            <w:r w:rsidRPr="00AB32CB">
              <w:rPr>
                <w:sz w:val="18"/>
                <w:szCs w:val="18"/>
              </w:rPr>
              <w:t>Kullandığı teknolojik ürünlerin zaman</w:t>
            </w:r>
            <w:r w:rsidRPr="00AB32CB">
              <w:rPr>
                <w:sz w:val="18"/>
                <w:szCs w:val="18"/>
              </w:rPr>
              <w:br/>
              <w:t>içindeki gelişimini</w:t>
            </w:r>
            <w:r w:rsidRPr="00AB32CB">
              <w:rPr>
                <w:sz w:val="18"/>
                <w:szCs w:val="18"/>
              </w:rPr>
              <w:br/>
              <w:t>kavrar.</w:t>
            </w:r>
          </w:p>
          <w:p w:rsidR="00C90E64" w:rsidRPr="00E16264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24 Şubat</w:t>
            </w:r>
            <w:r w:rsidRPr="00A0297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Dünyamızın Katmanları</w:t>
            </w:r>
          </w:p>
          <w:p w:rsidR="00C90E64" w:rsidRDefault="00C90E6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Dünya’nın katmanlarını gösteren kendine özgü bir model oluşturur ve sunar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6F74BA">
              <w:rPr>
                <w:b/>
                <w:bCs/>
                <w:sz w:val="20"/>
                <w:szCs w:val="20"/>
              </w:rPr>
              <w:t>8 mart</w:t>
            </w: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Pr="007E7D69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7E7D6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20 mart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Trafikte kullanılan sloganlar</w:t>
            </w: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8 Mart</w:t>
            </w:r>
          </w:p>
        </w:tc>
        <w:tc>
          <w:tcPr>
            <w:tcW w:w="1983" w:type="dxa"/>
            <w:vAlign w:val="center"/>
          </w:tcPr>
          <w:p w:rsidR="00C90E64" w:rsidRDefault="00C90E64" w:rsidP="002925BB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Pr="00E16264" w:rsidRDefault="00C90E64" w:rsidP="002925BB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</w:p>
          <w:p w:rsidR="00C90E64" w:rsidRPr="00E16264" w:rsidRDefault="00C90E64" w:rsidP="003451BC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12 Nisan</w:t>
            </w:r>
          </w:p>
        </w:tc>
        <w:tc>
          <w:tcPr>
            <w:tcW w:w="1700" w:type="dxa"/>
          </w:tcPr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49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TUNAHAN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EGE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02C59" w:rsidRDefault="00C90E64" w:rsidP="00A375B3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Bir tablo yapınız.Bu tabloda yazdığınız sözcüklere </w:t>
            </w: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 – cı, – lı, – lık, – sız eklerini kullanarak yeni</w:t>
            </w:r>
          </w:p>
          <w:p w:rsidR="00C90E64" w:rsidRPr="00E02C59" w:rsidRDefault="00C90E64" w:rsidP="00A375B3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anlamlı kelimeler türetiniz.</w:t>
            </w:r>
          </w:p>
          <w:p w:rsidR="00C90E64" w:rsidRPr="00E02C59" w:rsidRDefault="00C90E64" w:rsidP="00A375B3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25  Şubat</w:t>
            </w:r>
          </w:p>
        </w:tc>
        <w:tc>
          <w:tcPr>
            <w:tcW w:w="1983" w:type="dxa"/>
            <w:vAlign w:val="center"/>
          </w:tcPr>
          <w:p w:rsidR="00C90E64" w:rsidRDefault="00C90E64" w:rsidP="00E455F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02973">
              <w:rPr>
                <w:sz w:val="18"/>
                <w:szCs w:val="18"/>
              </w:rPr>
              <w:t xml:space="preserve"> Teknolojik ürünleri kendisine başkalarına ve doğaya zarar ver</w:t>
            </w:r>
            <w:r w:rsidRPr="00A02973">
              <w:rPr>
                <w:sz w:val="18"/>
                <w:szCs w:val="18"/>
              </w:rPr>
              <w:softHyphen/>
              <w:t>meden kullanır.</w:t>
            </w:r>
          </w:p>
          <w:p w:rsidR="00C90E64" w:rsidRPr="00AB32CB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AB32CB">
              <w:rPr>
                <w:b/>
                <w:sz w:val="18"/>
                <w:szCs w:val="18"/>
              </w:rPr>
              <w:t>4 Mart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Geçmişten günümüze çeşitli tekniklerle geliştirilen aydınlatma araçlarına örnekler verir.</w:t>
            </w:r>
          </w:p>
          <w:p w:rsidR="00C90E64" w:rsidRPr="006F74BA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>20 Şubat</w:t>
            </w:r>
          </w:p>
        </w:tc>
        <w:tc>
          <w:tcPr>
            <w:tcW w:w="1984" w:type="dxa"/>
            <w:vAlign w:val="center"/>
          </w:tcPr>
          <w:p w:rsidR="00C90E64" w:rsidRDefault="00C90E64" w:rsidP="006A682F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Pr="007E7D69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7E7D69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20 mart</w:t>
            </w:r>
          </w:p>
        </w:tc>
        <w:tc>
          <w:tcPr>
            <w:tcW w:w="1984" w:type="dxa"/>
            <w:vAlign w:val="center"/>
          </w:tcPr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Trafik le ilgili</w:t>
            </w:r>
          </w:p>
          <w:p w:rsidR="00C90E64" w:rsidRDefault="00C90E64" w:rsidP="003451BC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şiir,şarkı</w:t>
            </w:r>
          </w:p>
          <w:p w:rsidR="00C90E64" w:rsidRDefault="00C90E64" w:rsidP="003451BC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araştırılması</w:t>
            </w: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15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E2579B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E2579B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E2579B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E2579B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ezberleyin.</w:t>
            </w:r>
          </w:p>
          <w:p w:rsidR="00C90E64" w:rsidRDefault="00C90E64" w:rsidP="00E2579B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E2579B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E2579B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Pr="003813F5" w:rsidRDefault="00C90E64" w:rsidP="00E2579B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0045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0045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0045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0045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0045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2300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SILA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KOCABAŞ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“Kitap okumak yararlıdır.”</w:t>
            </w:r>
          </w:p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Görüşünü savunan düşüncelerinizi yazım kurallarına uyarak yazınız.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  <w:tc>
          <w:tcPr>
            <w:tcW w:w="1983" w:type="dxa"/>
            <w:vAlign w:val="center"/>
          </w:tcPr>
          <w:p w:rsidR="00C90E64" w:rsidRDefault="00C90E64" w:rsidP="00AB32CB">
            <w:pPr>
              <w:rPr>
                <w:sz w:val="18"/>
                <w:szCs w:val="18"/>
              </w:rPr>
            </w:pPr>
            <w:r w:rsidRPr="00A02973">
              <w:rPr>
                <w:sz w:val="18"/>
                <w:szCs w:val="18"/>
              </w:rPr>
              <w:t>insanların belli bir amaç çerçevesinde oluşturdukları sosyal örgüt, resmî kurum ve grupları fark eder</w:t>
            </w:r>
          </w:p>
          <w:p w:rsidR="00C90E64" w:rsidRDefault="00C90E64" w:rsidP="00AB3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Topluma HizmetEdenler</w:t>
            </w:r>
          </w:p>
          <w:p w:rsidR="00C90E64" w:rsidRDefault="00C90E64" w:rsidP="00AB32CB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Broşür hazırlanması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Dünyamızın Katmanları</w:t>
            </w:r>
          </w:p>
          <w:p w:rsidR="00C90E64" w:rsidRDefault="00C90E64" w:rsidP="00AD3A4A">
            <w:pPr>
              <w:tabs>
                <w:tab w:val="left" w:pos="8364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Dünya’nın yapısındaki katmanları genel özelliklerine göre karşıl</w:t>
            </w:r>
            <w:r w:rsidRPr="006F74BA">
              <w:rPr>
                <w:bCs/>
                <w:i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>ştırır</w:t>
            </w:r>
          </w:p>
          <w:p w:rsidR="00C90E64" w:rsidRPr="00AD3A4A" w:rsidRDefault="00C90E64" w:rsidP="00AD3A4A">
            <w:pPr>
              <w:tabs>
                <w:tab w:val="left" w:pos="8364"/>
              </w:tabs>
              <w:rPr>
                <w:b/>
                <w:bCs/>
                <w:sz w:val="20"/>
                <w:szCs w:val="20"/>
              </w:rPr>
            </w:pPr>
            <w:r w:rsidRPr="006F74BA">
              <w:rPr>
                <w:b/>
                <w:bCs/>
                <w:sz w:val="20"/>
                <w:szCs w:val="20"/>
              </w:rPr>
              <w:t>8 mart</w:t>
            </w:r>
          </w:p>
        </w:tc>
        <w:tc>
          <w:tcPr>
            <w:tcW w:w="1984" w:type="dxa"/>
            <w:vAlign w:val="center"/>
          </w:tcPr>
          <w:p w:rsidR="00C90E64" w:rsidRDefault="00C90E64" w:rsidP="00A814FE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Kesirlerde Sıra</w:t>
            </w: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lama </w:t>
            </w:r>
          </w:p>
          <w:p w:rsidR="00C90E64" w:rsidRPr="00E16264" w:rsidRDefault="00C90E64" w:rsidP="00A814FE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Çeşitli şekiller,sayı doğruları kullanarak kesirlerde sıralamayı anlatınız.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13 Mart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 xml:space="preserve">İlk yardım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malzemeleri</w:t>
            </w: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3  Mayıs</w:t>
            </w:r>
          </w:p>
        </w:tc>
        <w:tc>
          <w:tcPr>
            <w:tcW w:w="1983" w:type="dxa"/>
            <w:vAlign w:val="center"/>
          </w:tcPr>
          <w:p w:rsidR="00C90E64" w:rsidRDefault="00C90E64" w:rsidP="00A814FE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Pr="00E16264" w:rsidRDefault="00C90E64" w:rsidP="00A814FE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    </w:t>
            </w: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56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MUSTAFA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DAŞ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02C59" w:rsidRDefault="00C90E64" w:rsidP="00313926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Bir tablo yapınız.Bu tabloda yazdığınız sözcüklere </w:t>
            </w: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 – cı, – lı, – lık, – sız eklerini kullanarak yeni</w:t>
            </w:r>
          </w:p>
          <w:p w:rsidR="00C90E64" w:rsidRPr="00E02C59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anlamlı kelimeler türetiniz.</w:t>
            </w:r>
          </w:p>
          <w:p w:rsidR="00C90E64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25  Şubat</w:t>
            </w:r>
          </w:p>
          <w:p w:rsidR="00C90E64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</w:p>
          <w:p w:rsidR="00C90E64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</w:p>
          <w:p w:rsidR="00C90E64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</w:p>
          <w:p w:rsidR="00C90E64" w:rsidRPr="00E16264" w:rsidRDefault="00C90E64" w:rsidP="00313926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Default="00C90E64" w:rsidP="00E455F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02973">
              <w:rPr>
                <w:sz w:val="18"/>
                <w:szCs w:val="18"/>
              </w:rPr>
              <w:t>. Teknolojik ürünleri kendisine başkalarına ve doğaya zarar ver</w:t>
            </w:r>
            <w:r w:rsidRPr="00A02973">
              <w:rPr>
                <w:sz w:val="18"/>
                <w:szCs w:val="18"/>
              </w:rPr>
              <w:softHyphen/>
              <w:t>meden kullanır.</w:t>
            </w:r>
          </w:p>
          <w:p w:rsidR="00C90E64" w:rsidRDefault="00C90E64" w:rsidP="00E455F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Afiş tasarlama</w:t>
            </w:r>
          </w:p>
          <w:p w:rsidR="00C90E64" w:rsidRPr="00E16264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4 Mart</w:t>
            </w:r>
            <w:r w:rsidRPr="00A0297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vAlign w:val="center"/>
          </w:tcPr>
          <w:p w:rsidR="00C90E64" w:rsidRDefault="00C90E64" w:rsidP="00B35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Mikroskop kullanarak gözle görülemeyecek kadar küçük bazı canlıları gözlemler </w:t>
            </w:r>
          </w:p>
          <w:p w:rsidR="00C90E64" w:rsidRDefault="00C90E64" w:rsidP="00B35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Bunları resimler</w:t>
            </w:r>
          </w:p>
          <w:p w:rsidR="00C90E64" w:rsidRPr="00B35CFA" w:rsidRDefault="00C90E64" w:rsidP="00B35C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Pr="00B35CFA">
              <w:rPr>
                <w:b/>
                <w:sz w:val="20"/>
                <w:szCs w:val="20"/>
              </w:rPr>
              <w:t xml:space="preserve"> Nisan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Pr="00E162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20 Mart</w:t>
            </w:r>
          </w:p>
        </w:tc>
        <w:tc>
          <w:tcPr>
            <w:tcW w:w="1984" w:type="dxa"/>
            <w:vAlign w:val="center"/>
          </w:tcPr>
          <w:p w:rsidR="00C90E64" w:rsidRDefault="00C90E64" w:rsidP="0075315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Trafik le ilgili</w:t>
            </w:r>
          </w:p>
          <w:p w:rsidR="00C90E64" w:rsidRDefault="00C90E64" w:rsidP="0075315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şiir,şarkı</w:t>
            </w:r>
          </w:p>
          <w:p w:rsidR="00C90E64" w:rsidRDefault="00C90E64" w:rsidP="0075315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araştırılması</w:t>
            </w: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   22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ezberleyin.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37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ONUR 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ÇAMCI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B274E6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“Kitaplar ve okumak üzerine söylenmiş atasözleri ve özdeyişleriden</w:t>
            </w:r>
            <w:r w:rsidRPr="00E16264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C90E64" w:rsidRDefault="00C90E64" w:rsidP="00B274E6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derleme yapınız.</w:t>
            </w:r>
          </w:p>
          <w:p w:rsidR="00C90E64" w:rsidRPr="00E16264" w:rsidRDefault="00C90E64" w:rsidP="00B274E6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               29 Mart</w:t>
            </w:r>
          </w:p>
        </w:tc>
        <w:tc>
          <w:tcPr>
            <w:tcW w:w="1983" w:type="dxa"/>
            <w:vAlign w:val="center"/>
          </w:tcPr>
          <w:p w:rsidR="00C90E64" w:rsidRDefault="00C90E64" w:rsidP="00AB32CB">
            <w:pPr>
              <w:spacing w:before="120"/>
              <w:ind w:left="113"/>
              <w:rPr>
                <w:sz w:val="20"/>
                <w:szCs w:val="20"/>
              </w:rPr>
            </w:pPr>
            <w:r w:rsidRPr="00AB32CB">
              <w:rPr>
                <w:sz w:val="20"/>
                <w:szCs w:val="20"/>
              </w:rPr>
              <w:t>Yaşadığı yerin yerel yönetim birimlerini tanır</w:t>
            </w:r>
          </w:p>
          <w:p w:rsidR="00C90E64" w:rsidRDefault="00C90E64" w:rsidP="00AB32CB">
            <w:pPr>
              <w:spacing w:before="120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Yaşadığımız yeri yönetenler</w:t>
            </w:r>
          </w:p>
          <w:p w:rsidR="00C90E64" w:rsidRPr="00AB32CB" w:rsidRDefault="00C90E64" w:rsidP="00AB32CB">
            <w:pPr>
              <w:spacing w:before="120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Nisan</w:t>
            </w:r>
          </w:p>
          <w:p w:rsidR="00C90E64" w:rsidRPr="00E16264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A0297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Bitki ve hayvanları canlılık özellikleri açısından karşılaştırır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17Nisan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-Ond</w:t>
            </w:r>
            <w:r>
              <w:rPr>
                <w:rFonts w:ascii="Cambria" w:hAnsi="Cambria"/>
                <w:i/>
                <w:sz w:val="20"/>
                <w:szCs w:val="20"/>
              </w:rPr>
              <w:t xml:space="preserve">alık Kesirler </w:t>
            </w: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18 Mart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İlk yardımın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önemini anlatan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afiş çalışması</w:t>
            </w: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10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ezberleyin.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48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MERT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ÇOLAK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“Kitaplar ve okumak üzerine söylenmiş atasözleri ve özdeyişleriden</w:t>
            </w:r>
            <w:r w:rsidRPr="00E16264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derleme yapınız.</w:t>
            </w:r>
          </w:p>
          <w:p w:rsidR="00C90E64" w:rsidRPr="00E16264" w:rsidRDefault="00C90E64" w:rsidP="00E455F9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               29 Mart</w:t>
            </w:r>
          </w:p>
        </w:tc>
        <w:tc>
          <w:tcPr>
            <w:tcW w:w="1983" w:type="dxa"/>
            <w:vAlign w:val="center"/>
          </w:tcPr>
          <w:p w:rsidR="00C90E64" w:rsidRDefault="00C90E64" w:rsidP="007661AF">
            <w:pPr>
              <w:spacing w:before="120"/>
              <w:ind w:left="113"/>
              <w:rPr>
                <w:sz w:val="20"/>
                <w:szCs w:val="20"/>
              </w:rPr>
            </w:pPr>
            <w:r w:rsidRPr="00AB32CB">
              <w:rPr>
                <w:sz w:val="20"/>
                <w:szCs w:val="20"/>
              </w:rPr>
              <w:t>Yaşadığı yerin yerel yönetim birimlerini tanır</w:t>
            </w:r>
          </w:p>
          <w:p w:rsidR="00C90E64" w:rsidRDefault="00C90E64" w:rsidP="007661AF">
            <w:pPr>
              <w:spacing w:before="120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Yaşadığımız yeri yönetenler</w:t>
            </w:r>
          </w:p>
          <w:p w:rsidR="00C90E64" w:rsidRPr="00AB32CB" w:rsidRDefault="00C90E64" w:rsidP="007661AF">
            <w:pPr>
              <w:spacing w:before="120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Nisan</w:t>
            </w:r>
          </w:p>
          <w:p w:rsidR="00C90E64" w:rsidRPr="00E16264" w:rsidRDefault="00C90E64" w:rsidP="007661A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Default="00C90E64" w:rsidP="00B35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Mikroskop kullanarak gözle görülemeyecek kadar küçük bazı canlıları gözlemler </w:t>
            </w:r>
          </w:p>
          <w:p w:rsidR="00C90E64" w:rsidRDefault="00C90E64" w:rsidP="00B35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Bunları resimler</w:t>
            </w:r>
          </w:p>
          <w:p w:rsidR="00C90E64" w:rsidRPr="00B35CFA" w:rsidRDefault="00C90E64" w:rsidP="00B35CF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  <w:r w:rsidRPr="00B35CFA">
              <w:rPr>
                <w:b/>
                <w:sz w:val="20"/>
                <w:szCs w:val="20"/>
              </w:rPr>
              <w:t xml:space="preserve"> Nisan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 20Mart</w:t>
            </w:r>
          </w:p>
        </w:tc>
        <w:tc>
          <w:tcPr>
            <w:tcW w:w="1984" w:type="dxa"/>
            <w:vAlign w:val="center"/>
          </w:tcPr>
          <w:p w:rsidR="00C90E64" w:rsidRDefault="00C90E64" w:rsidP="0029640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29640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29640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16264" w:rsidRDefault="00C90E64" w:rsidP="0029640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İlk </w:t>
            </w: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yardımı anlatan broşür hazırlanması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3 Mayıs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23 Nisan Ulusal Egemenlik ve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Çocuk Bayramı ile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ilgili 3 şarkı bulunuz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ve yazınız.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 Bu şarkılardan bir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 tanesini sınıfta arkadaşlarınıza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söyleyiniz.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44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F02D53" w:rsidRDefault="00C90E64">
            <w:pPr>
              <w:spacing w:line="276" w:lineRule="auto"/>
              <w:rPr>
                <w:rFonts w:ascii="Cambria" w:eastAsia="MS Mincho" w:hAnsi="Cambria" w:cs="Tahoma"/>
                <w:sz w:val="18"/>
                <w:szCs w:val="18"/>
                <w:lang w:eastAsia="ja-JP"/>
              </w:rPr>
            </w:pPr>
            <w:r w:rsidRPr="00F02D53">
              <w:rPr>
                <w:rFonts w:ascii="Cambria" w:hAnsi="Cambria" w:cs="Tahoma"/>
                <w:sz w:val="18"/>
                <w:szCs w:val="18"/>
                <w:lang w:eastAsia="en-US"/>
              </w:rPr>
              <w:t>FURKAN TEKPINAR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Kitaplar ve okumak üzerine söylenmiş atasözleri ve özdeyişleriden</w:t>
            </w:r>
            <w:r w:rsidRPr="00E16264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derleme yapınız.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               29 Mart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Pr="00E16264" w:rsidRDefault="00C90E64" w:rsidP="00E455F9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02973">
              <w:rPr>
                <w:sz w:val="20"/>
                <w:szCs w:val="20"/>
              </w:rPr>
              <w:t>Kamuoyunun yerel yönetim</w:t>
            </w:r>
            <w:r w:rsidRPr="00A02973">
              <w:rPr>
                <w:sz w:val="20"/>
                <w:szCs w:val="20"/>
              </w:rPr>
              <w:softHyphen/>
              <w:t>lere etkisine ör</w:t>
            </w:r>
            <w:r w:rsidRPr="00A02973">
              <w:rPr>
                <w:sz w:val="20"/>
                <w:szCs w:val="20"/>
              </w:rPr>
              <w:softHyphen/>
              <w:t>nekler verir</w:t>
            </w:r>
          </w:p>
          <w:p w:rsidR="00C90E64" w:rsidRDefault="00C90E6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6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C6213C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Geçmişten günümüze çeşitli tekniklerle geliştirilen aydınlatma araçlarına örnekler verir. </w:t>
            </w: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Aydınlatma Teknolojilerinin gelişimi</w:t>
            </w:r>
          </w:p>
          <w:p w:rsidR="00C90E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  <w:p w:rsidR="00C90E64" w:rsidRPr="00AD3A4A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 w:rsidRPr="00AD3A4A"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>25 şubat</w:t>
            </w:r>
          </w:p>
        </w:tc>
        <w:tc>
          <w:tcPr>
            <w:tcW w:w="1984" w:type="dxa"/>
            <w:vAlign w:val="center"/>
          </w:tcPr>
          <w:p w:rsidR="00C90E64" w:rsidRDefault="00C90E64" w:rsidP="007C3625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Üçgen, Kare Ve Dikdörtgenin Çevre Hesaplaması</w:t>
            </w:r>
            <w:r>
              <w:rPr>
                <w:rFonts w:ascii="Cambria" w:hAnsi="Cambria"/>
                <w:i/>
                <w:sz w:val="20"/>
                <w:szCs w:val="20"/>
              </w:rPr>
              <w:t xml:space="preserve">nı </w:t>
            </w:r>
          </w:p>
          <w:p w:rsidR="00C90E64" w:rsidRDefault="00C90E64" w:rsidP="007C3625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Örneklerle anlatınız.</w:t>
            </w:r>
          </w:p>
          <w:p w:rsidR="00C90E64" w:rsidRPr="00A72949" w:rsidRDefault="00C90E64" w:rsidP="00A7294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A72949" w:rsidRDefault="00C90E64" w:rsidP="00A7294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A72949" w:rsidRDefault="00C90E64" w:rsidP="00A7294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A7294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A72949" w:rsidRDefault="00C90E64" w:rsidP="00A7294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15 Mayıs</w:t>
            </w:r>
          </w:p>
        </w:tc>
        <w:tc>
          <w:tcPr>
            <w:tcW w:w="1984" w:type="dxa"/>
            <w:vAlign w:val="center"/>
          </w:tcPr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Trafikte kullanılan sloganlar</w:t>
            </w: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29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ezberleyin.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68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ESMA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ÖZKUL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“Kitap okumak yararlıdır.”</w:t>
            </w:r>
          </w:p>
          <w:p w:rsidR="00C90E64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Görüşünü savunan düşüncelerinizi yazım kurallarına uyarak yazınız.</w:t>
            </w:r>
          </w:p>
          <w:p w:rsidR="00C90E64" w:rsidRPr="00E16264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  <w:r w:rsidRPr="00A02973">
              <w:rPr>
                <w:sz w:val="18"/>
                <w:szCs w:val="18"/>
              </w:rPr>
              <w:t xml:space="preserve"> Görsel materyallerden yararlanarak çeşitli toplum</w:t>
            </w:r>
            <w:r w:rsidRPr="00A02973">
              <w:rPr>
                <w:sz w:val="18"/>
                <w:szCs w:val="18"/>
              </w:rPr>
              <w:softHyphen/>
              <w:t>ların günlük yaşamlarına ilişkin çıkarımlarda bulunur</w:t>
            </w:r>
          </w:p>
          <w:p w:rsidR="00C90E64" w:rsidRDefault="00C90E6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A02973">
              <w:rPr>
                <w:bCs/>
                <w:sz w:val="18"/>
                <w:szCs w:val="18"/>
              </w:rPr>
              <w:t xml:space="preserve">Çeşitli toplumların kültürel özellikleri işlenirken giyim, yemek, özel günler gibi </w:t>
            </w:r>
            <w:r>
              <w:rPr>
                <w:bCs/>
                <w:sz w:val="18"/>
                <w:szCs w:val="18"/>
              </w:rPr>
              <w:t>konular ele alınacaktır )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20 Mayıs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Bitki ve hayvanları canlılık özellikleri açısından karşılaştırır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>17 Nisan</w:t>
            </w:r>
          </w:p>
        </w:tc>
        <w:tc>
          <w:tcPr>
            <w:tcW w:w="1984" w:type="dxa"/>
            <w:vAlign w:val="center"/>
          </w:tcPr>
          <w:p w:rsidR="00C90E64" w:rsidRDefault="00C90E64" w:rsidP="007C3625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Üçgen, Kare Ve Dikdörtgenin Çevre Hesaplaması</w:t>
            </w:r>
            <w:r>
              <w:rPr>
                <w:rFonts w:ascii="Cambria" w:hAnsi="Cambria"/>
                <w:i/>
                <w:sz w:val="20"/>
                <w:szCs w:val="20"/>
              </w:rPr>
              <w:t xml:space="preserve">nı </w:t>
            </w:r>
          </w:p>
          <w:p w:rsidR="00C90E64" w:rsidRDefault="00C90E64" w:rsidP="007C3625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Örneklerle anlatınız.</w:t>
            </w: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15 Mayıs</w:t>
            </w:r>
          </w:p>
        </w:tc>
        <w:tc>
          <w:tcPr>
            <w:tcW w:w="1984" w:type="dxa"/>
            <w:vAlign w:val="center"/>
          </w:tcPr>
          <w:p w:rsidR="00C90E64" w:rsidRDefault="00C90E64" w:rsidP="00E455F9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C6A9E">
              <w:rPr>
                <w:rFonts w:ascii="Bookman Old Style" w:hAnsi="Bookman Old Style"/>
                <w:sz w:val="20"/>
                <w:szCs w:val="20"/>
              </w:rPr>
              <w:t>Hafif yaralanmalarda ilk yardım u</w:t>
            </w:r>
            <w:r>
              <w:rPr>
                <w:rFonts w:ascii="Bookman Old Style" w:hAnsi="Bookman Old Style"/>
                <w:sz w:val="20"/>
                <w:szCs w:val="20"/>
              </w:rPr>
              <w:t>ygulamaları</w:t>
            </w: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7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22 Mart</w:t>
            </w: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</w:tr>
      <w:tr w:rsidR="00C90E64" w:rsidRPr="00E16264" w:rsidTr="005757FB">
        <w:trPr>
          <w:trHeight w:val="350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112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CUMA ALİ ALOĞLU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C6213C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Gelecekte olmak istediğiniz bir meslek belirleyiniz</w:t>
            </w: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.</w:t>
            </w:r>
          </w:p>
          <w:p w:rsidR="00C90E64" w:rsidRDefault="00C90E64" w:rsidP="00C6213C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Bu mesleği yeterince tanıtarak,neden seçtiğinizi yazım kurallarına uyarak yazınız.</w:t>
            </w:r>
          </w:p>
          <w:p w:rsidR="00C90E64" w:rsidRPr="00E16264" w:rsidRDefault="00C90E64" w:rsidP="00C6213C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20 Mart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Default="00C90E64" w:rsidP="00E455F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  <w:r w:rsidRPr="00A02973">
              <w:rPr>
                <w:sz w:val="18"/>
                <w:szCs w:val="18"/>
              </w:rPr>
              <w:t xml:space="preserve"> Görsel materyallerden yararlanarak çeşitli toplum</w:t>
            </w:r>
            <w:r w:rsidRPr="00A02973">
              <w:rPr>
                <w:sz w:val="18"/>
                <w:szCs w:val="18"/>
              </w:rPr>
              <w:softHyphen/>
              <w:t>ların günlük yaşamlarına ilişkin çıkarımlarda bulunur</w:t>
            </w:r>
          </w:p>
          <w:p w:rsidR="00C90E64" w:rsidRDefault="00C90E64" w:rsidP="00E455F9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A02973">
              <w:rPr>
                <w:bCs/>
                <w:sz w:val="18"/>
                <w:szCs w:val="18"/>
              </w:rPr>
              <w:t xml:space="preserve">Çeşitli toplumların kültürel özellikleri işlenirken giyim, yemek, özel günler gibi </w:t>
            </w:r>
            <w:r>
              <w:rPr>
                <w:bCs/>
                <w:sz w:val="18"/>
                <w:szCs w:val="18"/>
              </w:rPr>
              <w:t>konular ele alınacaktır )</w:t>
            </w:r>
          </w:p>
          <w:p w:rsidR="00C90E64" w:rsidRPr="00E16264" w:rsidRDefault="00C90E64" w:rsidP="00E455F9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20 Mayıs</w:t>
            </w:r>
          </w:p>
        </w:tc>
        <w:tc>
          <w:tcPr>
            <w:tcW w:w="1983" w:type="dxa"/>
            <w:vAlign w:val="center"/>
          </w:tcPr>
          <w:p w:rsidR="00C90E64" w:rsidRDefault="00C90E64" w:rsidP="00B35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Mikroskop kullanarak gözle görülemeyecek kadar küçük bazı canlıları gözlemler </w:t>
            </w:r>
          </w:p>
          <w:p w:rsidR="00C90E64" w:rsidRDefault="00C90E64" w:rsidP="00B35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Bunları resimler</w:t>
            </w:r>
          </w:p>
          <w:p w:rsidR="00C90E64" w:rsidRPr="00B35CFA" w:rsidRDefault="00C90E64" w:rsidP="00B35CFA">
            <w:pPr>
              <w:rPr>
                <w:b/>
                <w:sz w:val="20"/>
                <w:szCs w:val="20"/>
              </w:rPr>
            </w:pPr>
            <w:r w:rsidRPr="00B35CFA">
              <w:rPr>
                <w:b/>
                <w:sz w:val="20"/>
                <w:szCs w:val="20"/>
              </w:rPr>
              <w:t>24 Nisan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Açılar ilgili çalışma</w:t>
            </w: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4 Nisan</w:t>
            </w: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Default="00C90E64" w:rsidP="00E455F9">
            <w:pPr>
              <w:spacing w:line="276" w:lineRule="auto"/>
              <w:ind w:right="-320"/>
              <w:rPr>
                <w:rFonts w:ascii="Bookman Old Style" w:hAnsi="Bookman Old Style"/>
                <w:sz w:val="20"/>
                <w:szCs w:val="20"/>
              </w:rPr>
            </w:pPr>
            <w:r w:rsidRPr="00EC6A9E">
              <w:rPr>
                <w:rFonts w:ascii="Bookman Old Style" w:hAnsi="Bookman Old Style"/>
                <w:sz w:val="20"/>
                <w:szCs w:val="20"/>
              </w:rPr>
              <w:t>Hafif</w:t>
            </w:r>
          </w:p>
          <w:p w:rsidR="00C90E64" w:rsidRDefault="00C90E64" w:rsidP="00E455F9">
            <w:pPr>
              <w:spacing w:line="276" w:lineRule="auto"/>
              <w:ind w:right="-320"/>
              <w:rPr>
                <w:rFonts w:ascii="Bookman Old Style" w:hAnsi="Bookman Old Style"/>
                <w:sz w:val="20"/>
                <w:szCs w:val="20"/>
              </w:rPr>
            </w:pPr>
            <w:r w:rsidRPr="00EC6A9E">
              <w:rPr>
                <w:rFonts w:ascii="Bookman Old Style" w:hAnsi="Bookman Old Style"/>
                <w:sz w:val="20"/>
                <w:szCs w:val="20"/>
              </w:rPr>
              <w:t xml:space="preserve"> yaralanmalarda </w:t>
            </w:r>
          </w:p>
          <w:p w:rsidR="00C90E64" w:rsidRDefault="00C90E64" w:rsidP="00E455F9">
            <w:pPr>
              <w:spacing w:line="276" w:lineRule="auto"/>
              <w:ind w:right="-320"/>
              <w:rPr>
                <w:rFonts w:ascii="Bookman Old Style" w:hAnsi="Bookman Old Style"/>
                <w:sz w:val="20"/>
                <w:szCs w:val="20"/>
              </w:rPr>
            </w:pPr>
            <w:r w:rsidRPr="00EC6A9E">
              <w:rPr>
                <w:rFonts w:ascii="Bookman Old Style" w:hAnsi="Bookman Old Style"/>
                <w:sz w:val="20"/>
                <w:szCs w:val="20"/>
              </w:rPr>
              <w:t>ilk yardım u</w:t>
            </w:r>
            <w:r>
              <w:rPr>
                <w:rFonts w:ascii="Bookman Old Style" w:hAnsi="Bookman Old Style"/>
                <w:sz w:val="20"/>
                <w:szCs w:val="20"/>
              </w:rPr>
              <w:t>ygulamaları</w:t>
            </w:r>
          </w:p>
          <w:p w:rsidR="00C90E64" w:rsidRPr="00E16264" w:rsidRDefault="00C90E64" w:rsidP="00E455F9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Bookman Old Style" w:hAnsi="Bookman Old Style"/>
                <w:sz w:val="20"/>
                <w:szCs w:val="20"/>
              </w:rPr>
              <w:t xml:space="preserve">     7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501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BEYZA GERENKAYA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65220B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Gelecekte olmak istediğiniz bir meslek belirleyiniz</w:t>
            </w: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.</w:t>
            </w:r>
          </w:p>
          <w:p w:rsidR="00C90E64" w:rsidRDefault="00C90E64" w:rsidP="0065220B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Bu mesleği yeterince tanıtarak,neden seçtiğinizi yazım kurallarına uyarak yazınız.</w:t>
            </w:r>
          </w:p>
          <w:p w:rsidR="00C90E64" w:rsidRPr="00F02D53" w:rsidRDefault="00C90E64" w:rsidP="00F02D53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20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C6213C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Yaşlıları, kimsesiz çocukları ve sokak çocuklarını koruma konularından biriyle ilgili bir  afiş hazırlama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26 Mart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Dünyamızın Katmanları</w:t>
            </w:r>
          </w:p>
          <w:p w:rsidR="00C90E64" w:rsidRDefault="00C90E64" w:rsidP="00260C5C">
            <w:pPr>
              <w:tabs>
                <w:tab w:val="left" w:pos="8364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Dünya’nın yapısındaki katmanları genel özelliklerine göre karşılaştırır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C90E64" w:rsidRDefault="00C90E64" w:rsidP="00260C5C">
            <w:pPr>
              <w:tabs>
                <w:tab w:val="left" w:pos="8364"/>
              </w:tabs>
              <w:rPr>
                <w:b/>
                <w:bCs/>
                <w:sz w:val="20"/>
                <w:szCs w:val="20"/>
              </w:rPr>
            </w:pPr>
            <w:r w:rsidRPr="006F74BA">
              <w:rPr>
                <w:b/>
                <w:bCs/>
                <w:sz w:val="20"/>
                <w:szCs w:val="20"/>
              </w:rPr>
              <w:t>8 mart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Kesirlerde Sıra</w:t>
            </w: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 xml:space="preserve">lama </w:t>
            </w:r>
          </w:p>
          <w:p w:rsidR="00C90E64" w:rsidRPr="00E16264" w:rsidRDefault="00C90E64" w:rsidP="00DD6BC8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Çeşitli şekiller,sayı doğruları kullanarak kesirlerde sıralamayı anlatınız.</w:t>
            </w: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13 Mart</w:t>
            </w: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C6A9E">
              <w:rPr>
                <w:rFonts w:ascii="Bookman Old Style" w:hAnsi="Bookman Old Style"/>
                <w:sz w:val="20"/>
                <w:szCs w:val="20"/>
              </w:rPr>
              <w:t>Hafif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EC6A9E">
              <w:rPr>
                <w:rFonts w:ascii="Bookman Old Style" w:hAnsi="Bookman Old Style"/>
                <w:sz w:val="20"/>
                <w:szCs w:val="20"/>
              </w:rPr>
              <w:t xml:space="preserve"> Yaralanmalarda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C6A9E">
              <w:rPr>
                <w:rFonts w:ascii="Bookman Old Style" w:hAnsi="Bookman Old Style"/>
                <w:sz w:val="20"/>
                <w:szCs w:val="20"/>
              </w:rPr>
              <w:t xml:space="preserve"> ilk yardım u</w:t>
            </w:r>
            <w:r>
              <w:rPr>
                <w:rFonts w:ascii="Bookman Old Style" w:hAnsi="Bookman Old Style"/>
                <w:sz w:val="20"/>
                <w:szCs w:val="20"/>
              </w:rPr>
              <w:t>ygulamaları</w:t>
            </w: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10 Mayıs</w:t>
            </w:r>
          </w:p>
          <w:p w:rsidR="00C90E64" w:rsidRPr="00E455F9" w:rsidRDefault="00C90E64" w:rsidP="00E455F9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12 Nisan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451B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451BC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</w:t>
            </w:r>
          </w:p>
        </w:tc>
        <w:tc>
          <w:tcPr>
            <w:tcW w:w="1700" w:type="dxa"/>
          </w:tcPr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  <w:p w:rsidR="00C90E64" w:rsidRPr="003813F5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</w:tr>
      <w:tr w:rsidR="00C90E64" w:rsidRPr="00E16264" w:rsidTr="005757FB">
        <w:trPr>
          <w:trHeight w:val="342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119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ALPER 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GÜNEY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65220B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Gelecekte olmak istediğiniz bir meslek belirleyiniz</w:t>
            </w: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.</w:t>
            </w:r>
          </w:p>
          <w:p w:rsidR="00C90E64" w:rsidRDefault="00C90E64" w:rsidP="0065220B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Bu mesleği yeterince tanıtarak,neden seçtiğinizi yazım kurallarına uyarak yazınız.</w:t>
            </w:r>
          </w:p>
          <w:p w:rsidR="00C90E64" w:rsidRPr="00E16264" w:rsidRDefault="00C90E64" w:rsidP="0065220B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20 Mart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AB32CB" w:rsidRDefault="00C90E64" w:rsidP="007661AF">
            <w:pPr>
              <w:spacing w:before="120"/>
              <w:rPr>
                <w:sz w:val="18"/>
                <w:szCs w:val="18"/>
              </w:rPr>
            </w:pPr>
            <w:r w:rsidRPr="00AB32CB">
              <w:rPr>
                <w:sz w:val="18"/>
                <w:szCs w:val="18"/>
              </w:rPr>
              <w:t>Kullandığı teknolojik ürünlerin zaman</w:t>
            </w:r>
            <w:r w:rsidRPr="00AB32CB">
              <w:rPr>
                <w:sz w:val="18"/>
                <w:szCs w:val="18"/>
              </w:rPr>
              <w:br/>
              <w:t>içindeki gelişimini</w:t>
            </w:r>
            <w:r w:rsidRPr="00AB32CB">
              <w:rPr>
                <w:sz w:val="18"/>
                <w:szCs w:val="18"/>
              </w:rPr>
              <w:br/>
              <w:t>kavrar.</w:t>
            </w:r>
          </w:p>
          <w:p w:rsidR="00C90E64" w:rsidRPr="00E16264" w:rsidRDefault="00C90E64" w:rsidP="007661A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24 Şubat</w:t>
            </w:r>
            <w:r w:rsidRPr="00A02973">
              <w:rPr>
                <w:sz w:val="18"/>
                <w:szCs w:val="18"/>
              </w:rPr>
              <w:t>.</w:t>
            </w:r>
          </w:p>
        </w:tc>
        <w:tc>
          <w:tcPr>
            <w:tcW w:w="1983" w:type="dxa"/>
            <w:vAlign w:val="center"/>
          </w:tcPr>
          <w:p w:rsidR="00C90E64" w:rsidRDefault="00C90E64" w:rsidP="00B35CF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çevre ile ilgili yaptığı çalışmalara örnekler verir.</w:t>
            </w:r>
          </w:p>
          <w:p w:rsidR="00C90E64" w:rsidRPr="00B35CFA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 w:rsidRPr="00B35CFA"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>15 Mayıs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Açılarına Göre Üçgenler ile ilgili çalışma</w:t>
            </w: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 2 Mayıs                   </w:t>
            </w: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Böcek </w:t>
            </w:r>
          </w:p>
          <w:p w:rsidR="00C90E64" w:rsidRPr="00E162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sokmalarında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ilk 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yardımı </w:t>
            </w:r>
          </w:p>
          <w:p w:rsidR="00C90E64" w:rsidRPr="00E162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anlatan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broşür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hazırlanması</w:t>
            </w: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17 Mayıs</w:t>
            </w: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432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124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MERYEM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ALTAY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Kız çocuklarının eğitim görmesinin önemini yazım kurallarına uyarak yazınız.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13 Mart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Topluma hizmet eden kuruluşlardan katılmak istediğiniz  birini tanıtın.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25 mart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Ses kirliliğinin insan ve çevre sağlığına olan olumsuz etkilerini açık</w:t>
            </w:r>
            <w:r>
              <w:rPr>
                <w:bCs/>
                <w:sz w:val="20"/>
                <w:szCs w:val="20"/>
              </w:rPr>
              <w:softHyphen/>
              <w:t>lar</w:t>
            </w:r>
          </w:p>
          <w:p w:rsidR="00C90E64" w:rsidRDefault="00C90E6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Broşür hazırlama</w:t>
            </w:r>
          </w:p>
          <w:p w:rsidR="00C90E64" w:rsidRPr="006F74BA" w:rsidRDefault="00C90E64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F74BA">
              <w:rPr>
                <w:b/>
                <w:bCs/>
                <w:sz w:val="20"/>
                <w:szCs w:val="20"/>
              </w:rPr>
              <w:t>11 mart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Açılar ilgili çalışma</w:t>
            </w: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 4 Nisan</w:t>
            </w:r>
          </w:p>
        </w:tc>
        <w:tc>
          <w:tcPr>
            <w:tcW w:w="1984" w:type="dxa"/>
            <w:vAlign w:val="center"/>
          </w:tcPr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Böcek</w:t>
            </w:r>
          </w:p>
          <w:p w:rsidR="00C90E64" w:rsidRPr="00E162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sokmalarında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ilk yardım</w:t>
            </w:r>
          </w:p>
          <w:p w:rsidR="00C90E64" w:rsidRPr="00E162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ı anlatan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broşür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hazırlanması</w:t>
            </w: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17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</w:tc>
        <w:tc>
          <w:tcPr>
            <w:tcW w:w="1700" w:type="dxa"/>
          </w:tcPr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458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F02D53" w:rsidRDefault="00C90E64">
            <w:pPr>
              <w:spacing w:line="276" w:lineRule="auto"/>
              <w:rPr>
                <w:rFonts w:ascii="Cambria" w:eastAsia="MS Mincho" w:hAnsi="Cambria" w:cs="Tahoma"/>
                <w:sz w:val="16"/>
                <w:szCs w:val="16"/>
                <w:lang w:eastAsia="ja-JP"/>
              </w:rPr>
            </w:pPr>
            <w:r w:rsidRPr="00F02D53">
              <w:rPr>
                <w:rFonts w:ascii="Cambria" w:hAnsi="Cambria" w:cs="Tahoma"/>
                <w:sz w:val="16"/>
                <w:szCs w:val="16"/>
                <w:lang w:eastAsia="en-US"/>
              </w:rPr>
              <w:t>FATMA NUR ÇELİKDEMİR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“Kitaplar ve okumak üzerine söylenmiş atasözleri ve özdeyişleriden</w:t>
            </w:r>
            <w:r w:rsidRPr="00E16264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derleme yapınız.</w:t>
            </w:r>
          </w:p>
          <w:p w:rsidR="00C90E64" w:rsidRPr="00E16264" w:rsidRDefault="00C90E64" w:rsidP="00E455F9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               29 Mart</w:t>
            </w:r>
          </w:p>
        </w:tc>
        <w:tc>
          <w:tcPr>
            <w:tcW w:w="1983" w:type="dxa"/>
            <w:vAlign w:val="center"/>
          </w:tcPr>
          <w:p w:rsidR="00C90E64" w:rsidRDefault="00C90E64" w:rsidP="00D2577B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Topluma hizmet eden kuruluşlardan katılmak istediğiniz  birini tanıtın.</w:t>
            </w:r>
          </w:p>
          <w:p w:rsidR="00C90E64" w:rsidRPr="00E16264" w:rsidRDefault="00C90E64" w:rsidP="00D2577B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25 mart</w:t>
            </w:r>
          </w:p>
        </w:tc>
        <w:tc>
          <w:tcPr>
            <w:tcW w:w="1983" w:type="dxa"/>
            <w:vAlign w:val="center"/>
          </w:tcPr>
          <w:p w:rsidR="00C90E64" w:rsidRDefault="00C90E64" w:rsidP="00B01D73">
            <w:pPr>
              <w:tabs>
                <w:tab w:val="left" w:pos="836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Işık kirliliği konusunda yaptığı araştırmanın sonuçlarını; sözlü, yazılı ve/veya görsel malzeme kullanarak uygun şekillerde sunar </w:t>
            </w:r>
          </w:p>
          <w:p w:rsidR="00C90E64" w:rsidRPr="006F74BA" w:rsidRDefault="00C90E64" w:rsidP="00B01D73">
            <w:pPr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 w:rsidRPr="006F74B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28 Şubat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Ondalık Kesirler ile ilgili çalışma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18 Mart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Alo acil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numaralarının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birer 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afiş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şeklinde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hazırlanması</w:t>
            </w:r>
          </w:p>
          <w:p w:rsidR="00C90E64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15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B200A0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41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ALPER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KOLTAK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“Kitaplar ve okumak üzerine söylenmiş atasözleri ve özdeyişleriden</w:t>
            </w:r>
            <w:r w:rsidRPr="00E16264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derleme yapınız.</w:t>
            </w:r>
          </w:p>
          <w:p w:rsidR="00C90E64" w:rsidRPr="00E16264" w:rsidRDefault="00C90E64" w:rsidP="00E455F9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               29 Mart</w:t>
            </w:r>
          </w:p>
        </w:tc>
        <w:tc>
          <w:tcPr>
            <w:tcW w:w="1983" w:type="dxa"/>
            <w:vAlign w:val="center"/>
          </w:tcPr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  <w:r w:rsidRPr="00A02973">
              <w:rPr>
                <w:sz w:val="18"/>
                <w:szCs w:val="18"/>
              </w:rPr>
              <w:t xml:space="preserve"> Görsel materyallerden yararlanarak çeşitli toplum</w:t>
            </w:r>
            <w:r w:rsidRPr="00A02973">
              <w:rPr>
                <w:sz w:val="18"/>
                <w:szCs w:val="18"/>
              </w:rPr>
              <w:softHyphen/>
              <w:t>ların günlük yaşamlarına ilişkin çıkarımlarda bulunur</w:t>
            </w:r>
          </w:p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A02973">
              <w:rPr>
                <w:bCs/>
                <w:sz w:val="18"/>
                <w:szCs w:val="18"/>
              </w:rPr>
              <w:t xml:space="preserve">Çeşitli toplumların kültürel özellikleri işlenirken giyim, yemek, özel günler gibi </w:t>
            </w:r>
            <w:r>
              <w:rPr>
                <w:bCs/>
                <w:sz w:val="18"/>
                <w:szCs w:val="18"/>
              </w:rPr>
              <w:t>konular ele alınacaktır )</w:t>
            </w:r>
          </w:p>
          <w:p w:rsidR="00C90E64" w:rsidRPr="00E16264" w:rsidRDefault="00C90E64" w:rsidP="00D2577B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20 Mayıs</w:t>
            </w:r>
          </w:p>
        </w:tc>
        <w:tc>
          <w:tcPr>
            <w:tcW w:w="1983" w:type="dxa"/>
            <w:vAlign w:val="center"/>
          </w:tcPr>
          <w:p w:rsidR="00C90E64" w:rsidRDefault="00C90E64" w:rsidP="00E455F9">
            <w:pPr>
              <w:tabs>
                <w:tab w:val="left" w:pos="8364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Dünya’daki karaların taş küre (yer kabuğu), suların su küre ve bunları çevreleyen havanın hava küre adı verilen bilimsel bir modelle temsil edildiğini ifade eder </w:t>
            </w:r>
          </w:p>
          <w:p w:rsidR="00C90E64" w:rsidRDefault="00C90E64" w:rsidP="00E455F9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 w:cs="Tahoma"/>
                <w:sz w:val="20"/>
                <w:szCs w:val="20"/>
                <w:lang w:eastAsia="ja-JP"/>
              </w:rPr>
              <w:t>(ÇİZİMLERLE GÖSTERME)</w:t>
            </w:r>
          </w:p>
          <w:p w:rsidR="00C90E64" w:rsidRPr="006F74BA" w:rsidRDefault="00C90E64" w:rsidP="00E455F9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 xml:space="preserve">10 </w:t>
            </w:r>
            <w:r w:rsidRPr="006F74BA"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 xml:space="preserve"> Nisan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Ond</w:t>
            </w:r>
            <w:r>
              <w:rPr>
                <w:rFonts w:ascii="Cambria" w:hAnsi="Cambria"/>
                <w:i/>
                <w:sz w:val="20"/>
                <w:szCs w:val="20"/>
              </w:rPr>
              <w:t xml:space="preserve">alık Kesirler </w:t>
            </w: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18 Mart</w:t>
            </w:r>
          </w:p>
        </w:tc>
        <w:tc>
          <w:tcPr>
            <w:tcW w:w="1984" w:type="dxa"/>
            <w:vAlign w:val="center"/>
          </w:tcPr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Alo acil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numaralarının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birer 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afiş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şeklinde 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hazırlanması</w:t>
            </w:r>
          </w:p>
          <w:p w:rsidR="00C90E64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15Mart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12 Nisan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432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222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ELİF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ÖNCEL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02C59" w:rsidRDefault="00C90E64" w:rsidP="00313926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Bir tablo yapınız.Bu tabloda yazdığınız sözcüklere </w:t>
            </w: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 – cı, – lı, – lık, – sız eklerini kullanarak yeni</w:t>
            </w:r>
          </w:p>
          <w:p w:rsidR="00C90E64" w:rsidRPr="00E02C59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anlamlı kelimeler türetiniz.</w:t>
            </w:r>
          </w:p>
          <w:p w:rsidR="00C90E64" w:rsidRPr="00E16264" w:rsidRDefault="00C90E64" w:rsidP="00313926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25  Şubat</w:t>
            </w:r>
          </w:p>
        </w:tc>
        <w:tc>
          <w:tcPr>
            <w:tcW w:w="1983" w:type="dxa"/>
            <w:vAlign w:val="center"/>
          </w:tcPr>
          <w:p w:rsidR="00C90E64" w:rsidRDefault="00C90E64" w:rsidP="00D2577B">
            <w:pPr>
              <w:rPr>
                <w:sz w:val="18"/>
                <w:szCs w:val="18"/>
              </w:rPr>
            </w:pPr>
            <w:r w:rsidRPr="00A02973">
              <w:rPr>
                <w:sz w:val="18"/>
                <w:szCs w:val="18"/>
              </w:rPr>
              <w:t>Toplumlar arasında ortak kutlanan özel günlere ör</w:t>
            </w:r>
            <w:r w:rsidRPr="00A02973">
              <w:rPr>
                <w:sz w:val="18"/>
                <w:szCs w:val="18"/>
              </w:rPr>
              <w:softHyphen/>
              <w:t>nekler verir</w:t>
            </w:r>
          </w:p>
          <w:p w:rsidR="00C90E64" w:rsidRDefault="00C90E64" w:rsidP="00D257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Dünyadaki Ortak Kutlamalar</w:t>
            </w:r>
          </w:p>
          <w:p w:rsidR="00C90E64" w:rsidRPr="00D2577B" w:rsidRDefault="00C90E64" w:rsidP="00D2577B">
            <w:pPr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D2577B">
              <w:rPr>
                <w:b/>
                <w:sz w:val="18"/>
                <w:szCs w:val="18"/>
              </w:rPr>
              <w:t>30 Mayıs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Uyku halindeki canlı varlıkların uygun koşullar oluştuğunda canlılık özelliği gösterdiği çıkarımını yapar</w:t>
            </w:r>
          </w:p>
          <w:p w:rsidR="00C90E64" w:rsidRDefault="00C90E64">
            <w:pPr>
              <w:spacing w:line="276" w:lineRule="auto"/>
              <w:rPr>
                <w:sz w:val="20"/>
                <w:szCs w:val="20"/>
              </w:rPr>
            </w:pPr>
          </w:p>
          <w:p w:rsidR="00C90E64" w:rsidRPr="00B35CFA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 w:rsidRPr="00B35CFA">
              <w:rPr>
                <w:b/>
                <w:sz w:val="20"/>
                <w:szCs w:val="20"/>
              </w:rPr>
              <w:t>17 Nisan</w:t>
            </w: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20 Mart</w:t>
            </w:r>
          </w:p>
        </w:tc>
        <w:tc>
          <w:tcPr>
            <w:tcW w:w="1984" w:type="dxa"/>
            <w:vAlign w:val="center"/>
          </w:tcPr>
          <w:p w:rsidR="00C90E64" w:rsidRPr="00E162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Trafik ışıklı cihaz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modeli</w:t>
            </w: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6570C" w:rsidRDefault="00C90E64" w:rsidP="0036570C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29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56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321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ENES 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KALAY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B274E6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Gelecekte olmak istediğiniz bir meslek belirleyiniz</w:t>
            </w: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.</w:t>
            </w:r>
          </w:p>
          <w:p w:rsidR="00C90E64" w:rsidRDefault="00C90E64" w:rsidP="00B274E6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Bu mesleği yeterince tanıtarak,neden seçtiğinizi yazım kurallarına uyarak yazınız.</w:t>
            </w:r>
          </w:p>
          <w:p w:rsidR="00C90E64" w:rsidRPr="00E16264" w:rsidRDefault="00C90E64" w:rsidP="00B274E6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20 Mart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Default="00C90E64" w:rsidP="00E455F9">
            <w:pPr>
              <w:rPr>
                <w:sz w:val="18"/>
                <w:szCs w:val="18"/>
              </w:rPr>
            </w:pPr>
            <w:r w:rsidRPr="00A02973">
              <w:rPr>
                <w:sz w:val="18"/>
                <w:szCs w:val="18"/>
              </w:rPr>
              <w:t>Toplumlar arasında ortak kutlanan özel günlere ör</w:t>
            </w:r>
            <w:r w:rsidRPr="00A02973">
              <w:rPr>
                <w:sz w:val="18"/>
                <w:szCs w:val="18"/>
              </w:rPr>
              <w:softHyphen/>
              <w:t>nekler verir</w:t>
            </w:r>
          </w:p>
          <w:p w:rsidR="00C90E64" w:rsidRDefault="00C90E64" w:rsidP="00E455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Dünyadaki Ortak Kutlamalar</w:t>
            </w:r>
          </w:p>
          <w:p w:rsidR="00C90E64" w:rsidRPr="00D2577B" w:rsidRDefault="00C90E64" w:rsidP="00E455F9">
            <w:pPr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D2577B">
              <w:rPr>
                <w:b/>
                <w:sz w:val="18"/>
                <w:szCs w:val="18"/>
              </w:rPr>
              <w:t>30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B01D73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 xml:space="preserve">Geçmişten günümüze çeşitli tekniklerle geliştirilen aydınlatma araçlarına örnekler verir. </w:t>
            </w: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Aydınlatma Teknolojilerinin gelişimi</w:t>
            </w:r>
          </w:p>
          <w:p w:rsidR="00C90E64" w:rsidRDefault="00C90E64" w:rsidP="00B01D73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  <w:p w:rsidR="00C90E64" w:rsidRPr="00E16264" w:rsidRDefault="00C90E64" w:rsidP="00B01D73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AD3A4A"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>25 şubat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Açılar ilgili çalışma</w:t>
            </w: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4 Nisan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İlk yardımın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 çeşitli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sloganlar </w:t>
            </w:r>
          </w:p>
          <w:p w:rsidR="00C90E64" w:rsidRDefault="00C90E64" w:rsidP="00B35CF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bulunması</w:t>
            </w: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17 Mayıs</w:t>
            </w: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52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368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ŞÜKRAN 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KAYA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“Kitaplar ve okumak üzerine söylenmiş atasözleri ve özdeyişleriden</w:t>
            </w:r>
            <w:r w:rsidRPr="00E16264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derleme yapınız.</w:t>
            </w:r>
          </w:p>
          <w:p w:rsidR="00C90E64" w:rsidRPr="00E16264" w:rsidRDefault="00C90E64" w:rsidP="00E455F9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               29 Mart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A02973">
              <w:rPr>
                <w:sz w:val="18"/>
                <w:szCs w:val="18"/>
              </w:rPr>
              <w:t xml:space="preserve"> Kendisi ile başka bir top</w:t>
            </w:r>
            <w:r w:rsidRPr="00A02973">
              <w:rPr>
                <w:sz w:val="18"/>
                <w:szCs w:val="18"/>
              </w:rPr>
              <w:softHyphen/>
              <w:t>lumdaki yaşıtlarının günlük yaşamlarını karşılaştırır.</w:t>
            </w:r>
          </w:p>
          <w:p w:rsidR="00C90E64" w:rsidRDefault="00C90E64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</w:p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30 mayıs</w:t>
            </w:r>
          </w:p>
        </w:tc>
        <w:tc>
          <w:tcPr>
            <w:tcW w:w="1983" w:type="dxa"/>
            <w:vAlign w:val="center"/>
          </w:tcPr>
          <w:p w:rsidR="00C90E64" w:rsidRDefault="00C90E64" w:rsidP="00AD3A4A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</w:p>
          <w:p w:rsidR="00C90E64" w:rsidRDefault="00C90E64" w:rsidP="00AD3A4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Uyku halindeki canlı varlıkların uygun koşullar oluştuğunda canlılık özelliği gösterdiği çıkarımını yapar</w:t>
            </w:r>
          </w:p>
          <w:p w:rsidR="00C90E64" w:rsidRPr="00E16264" w:rsidRDefault="00C90E64" w:rsidP="00AD3A4A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B35CFA">
              <w:rPr>
                <w:b/>
                <w:sz w:val="20"/>
                <w:szCs w:val="20"/>
              </w:rPr>
              <w:t>17 Nisan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20 Mart</w:t>
            </w:r>
          </w:p>
        </w:tc>
        <w:tc>
          <w:tcPr>
            <w:tcW w:w="1984" w:type="dxa"/>
            <w:vAlign w:val="center"/>
          </w:tcPr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İlk yardımın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 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çeşitli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sloganlar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17 Mayıs</w:t>
            </w: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E16264" w:rsidRDefault="00C90E64" w:rsidP="003813F5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3813F5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3813F5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3813F5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3813F5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62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479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AHMET</w:t>
            </w:r>
          </w:p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İLKER 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SİMAVLI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02C59" w:rsidRDefault="00C90E64" w:rsidP="00313926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Bir tablo yapınız.Bu tabloda yazdığınız sözcüklere </w:t>
            </w: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 – cı, – lı, – lık, – sız eklerini kullanarak yeni</w:t>
            </w:r>
          </w:p>
          <w:p w:rsidR="00C90E64" w:rsidRPr="00E02C59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anlamlı kelimeler türetiniz.</w:t>
            </w:r>
          </w:p>
          <w:p w:rsidR="00C90E64" w:rsidRPr="00E16264" w:rsidRDefault="00C90E64" w:rsidP="00313926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25  Şubat</w:t>
            </w:r>
          </w:p>
        </w:tc>
        <w:tc>
          <w:tcPr>
            <w:tcW w:w="1983" w:type="dxa"/>
            <w:vAlign w:val="center"/>
          </w:tcPr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  <w:r w:rsidRPr="00A02973">
              <w:rPr>
                <w:sz w:val="18"/>
                <w:szCs w:val="18"/>
              </w:rPr>
              <w:t xml:space="preserve"> Görsel materyallerden yararlanarak çeşitli toplum</w:t>
            </w:r>
            <w:r w:rsidRPr="00A02973">
              <w:rPr>
                <w:sz w:val="18"/>
                <w:szCs w:val="18"/>
              </w:rPr>
              <w:softHyphen/>
              <w:t>ların günlük yaşamlarına ilişkin çıkarımlarda bulunur</w:t>
            </w:r>
          </w:p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A02973">
              <w:rPr>
                <w:bCs/>
                <w:sz w:val="18"/>
                <w:szCs w:val="18"/>
              </w:rPr>
              <w:t xml:space="preserve">Çeşitli toplumların kültürel özellikleri işlenirken giyim, yemek, özel günler gibi </w:t>
            </w:r>
            <w:r>
              <w:rPr>
                <w:bCs/>
                <w:sz w:val="18"/>
                <w:szCs w:val="18"/>
              </w:rPr>
              <w:t>konular ele alınacaktır )</w:t>
            </w:r>
          </w:p>
          <w:p w:rsidR="00C90E64" w:rsidRPr="00E16264" w:rsidRDefault="00C90E64" w:rsidP="00D2577B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20 Mayıs</w:t>
            </w:r>
          </w:p>
        </w:tc>
        <w:tc>
          <w:tcPr>
            <w:tcW w:w="1983" w:type="dxa"/>
            <w:vAlign w:val="center"/>
          </w:tcPr>
          <w:p w:rsidR="00C90E64" w:rsidRDefault="00C90E64" w:rsidP="006F74BA">
            <w:pPr>
              <w:tabs>
                <w:tab w:val="left" w:pos="8364"/>
              </w:tabs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Dünya’daki karaların taş küre (yer kabuğu), suların su küre ve bunları çevreleyen havanın hava küre adı verilen bilimsel bir modelle temsil edildiğini ifade eder </w:t>
            </w:r>
          </w:p>
          <w:p w:rsidR="00C90E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 w:cs="Tahoma"/>
                <w:sz w:val="20"/>
                <w:szCs w:val="20"/>
                <w:lang w:eastAsia="ja-JP"/>
              </w:rPr>
              <w:t>(ÇİZİMLERLE GÖSTERME)</w:t>
            </w:r>
          </w:p>
          <w:p w:rsidR="00C90E64" w:rsidRPr="006F74BA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 xml:space="preserve">10 </w:t>
            </w:r>
            <w:r w:rsidRPr="006F74BA"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  <w:t xml:space="preserve"> Nisan</w:t>
            </w:r>
          </w:p>
        </w:tc>
        <w:tc>
          <w:tcPr>
            <w:tcW w:w="1984" w:type="dxa"/>
            <w:vAlign w:val="center"/>
          </w:tcPr>
          <w:p w:rsidR="00C90E64" w:rsidRDefault="00C90E64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</w:rPr>
              <w:t>Üçgen, Kare Ve Dikdörtgenin Çevre Hesaplaması</w:t>
            </w:r>
            <w:r>
              <w:rPr>
                <w:rFonts w:ascii="Cambria" w:hAnsi="Cambria"/>
                <w:i/>
                <w:sz w:val="20"/>
                <w:szCs w:val="20"/>
              </w:rPr>
              <w:t xml:space="preserve">nı </w:t>
            </w:r>
          </w:p>
          <w:p w:rsidR="00C90E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Örneklerle anlatınız.</w:t>
            </w: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DD6BC8" w:rsidRDefault="00C90E64" w:rsidP="00DD6BC8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15 Mayıs</w:t>
            </w:r>
          </w:p>
        </w:tc>
        <w:tc>
          <w:tcPr>
            <w:tcW w:w="1984" w:type="dxa"/>
            <w:vAlign w:val="center"/>
          </w:tcPr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İlk yardımın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 çeşitli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sloganlar 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bulunması</w:t>
            </w: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17 Mayıs</w:t>
            </w: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 xml:space="preserve"> broşür </w:t>
            </w:r>
          </w:p>
          <w:p w:rsidR="00C90E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  <w:t>hazırlama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44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520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F02D53" w:rsidRDefault="00C90E64">
            <w:pPr>
              <w:spacing w:line="276" w:lineRule="auto"/>
              <w:rPr>
                <w:rFonts w:ascii="Cambria" w:hAnsi="Cambria" w:cs="Tahoma"/>
                <w:sz w:val="18"/>
                <w:szCs w:val="18"/>
                <w:lang w:eastAsia="en-US"/>
              </w:rPr>
            </w:pPr>
            <w:r w:rsidRPr="00F02D53">
              <w:rPr>
                <w:rFonts w:ascii="Cambria" w:hAnsi="Cambria" w:cs="Tahoma"/>
                <w:sz w:val="18"/>
                <w:szCs w:val="18"/>
                <w:lang w:eastAsia="en-US"/>
              </w:rPr>
              <w:t xml:space="preserve">TEVFİK </w:t>
            </w:r>
          </w:p>
          <w:p w:rsidR="00C90E64" w:rsidRPr="00F02D53" w:rsidRDefault="00C90E64">
            <w:pPr>
              <w:spacing w:line="276" w:lineRule="auto"/>
              <w:rPr>
                <w:rFonts w:ascii="Cambria" w:hAnsi="Cambria" w:cs="Tahoma"/>
                <w:sz w:val="18"/>
                <w:szCs w:val="18"/>
                <w:lang w:eastAsia="en-US"/>
              </w:rPr>
            </w:pPr>
            <w:r w:rsidRPr="00F02D53">
              <w:rPr>
                <w:rFonts w:ascii="Cambria" w:hAnsi="Cambria" w:cs="Tahoma"/>
                <w:sz w:val="18"/>
                <w:szCs w:val="18"/>
                <w:lang w:eastAsia="en-US"/>
              </w:rPr>
              <w:t>CAN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F02D53">
              <w:rPr>
                <w:rFonts w:ascii="Cambria" w:hAnsi="Cambria" w:cs="Tahoma"/>
                <w:sz w:val="18"/>
                <w:szCs w:val="18"/>
                <w:lang w:eastAsia="en-US"/>
              </w:rPr>
              <w:t xml:space="preserve"> KILIÇKAYA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“Kitaplar ve okumak üzerine söylenmiş atasözleri ve özdeyişleriden</w:t>
            </w:r>
            <w:r w:rsidRPr="00E16264">
              <w:rPr>
                <w:rFonts w:ascii="Cambria" w:hAnsi="Cambria"/>
                <w:i/>
                <w:sz w:val="20"/>
                <w:szCs w:val="20"/>
              </w:rPr>
              <w:t>.</w:t>
            </w:r>
          </w:p>
          <w:p w:rsidR="00C90E64" w:rsidRDefault="00C90E64" w:rsidP="00E455F9">
            <w:pPr>
              <w:spacing w:line="276" w:lineRule="auto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derleme yapınız.</w:t>
            </w:r>
          </w:p>
          <w:p w:rsidR="00C90E64" w:rsidRPr="00E16264" w:rsidRDefault="00C90E64" w:rsidP="00E455F9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               29 Mart</w:t>
            </w:r>
          </w:p>
        </w:tc>
        <w:tc>
          <w:tcPr>
            <w:tcW w:w="1983" w:type="dxa"/>
            <w:vAlign w:val="center"/>
          </w:tcPr>
          <w:p w:rsidR="00C90E64" w:rsidRDefault="00C90E64" w:rsidP="00E455F9">
            <w:pPr>
              <w:rPr>
                <w:sz w:val="18"/>
                <w:szCs w:val="18"/>
              </w:rPr>
            </w:pPr>
            <w:r w:rsidRPr="00A02973">
              <w:rPr>
                <w:sz w:val="18"/>
                <w:szCs w:val="18"/>
              </w:rPr>
              <w:t>Toplumlar arasında ortak kutlanan özel günlere ör</w:t>
            </w:r>
            <w:r w:rsidRPr="00A02973">
              <w:rPr>
                <w:sz w:val="18"/>
                <w:szCs w:val="18"/>
              </w:rPr>
              <w:softHyphen/>
              <w:t>nekler verir</w:t>
            </w:r>
          </w:p>
          <w:p w:rsidR="00C90E64" w:rsidRDefault="00C90E64" w:rsidP="00E455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Dünyadaki Ortak Kutlamalar</w:t>
            </w:r>
          </w:p>
          <w:p w:rsidR="00C90E64" w:rsidRPr="00D2577B" w:rsidRDefault="00C90E64" w:rsidP="00E455F9">
            <w:pPr>
              <w:rPr>
                <w:rFonts w:ascii="Cambria" w:eastAsia="MS Mincho" w:hAnsi="Cambria"/>
                <w:b/>
                <w:sz w:val="20"/>
                <w:szCs w:val="20"/>
                <w:lang w:eastAsia="ja-JP"/>
              </w:rPr>
            </w:pPr>
            <w:r w:rsidRPr="00D2577B">
              <w:rPr>
                <w:b/>
                <w:sz w:val="18"/>
                <w:szCs w:val="18"/>
              </w:rPr>
              <w:t>30 Mayıs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Hava, toprak ve su kirliliğini önlemek için alınabilecek önlemleri araştırır ve sunar</w:t>
            </w:r>
          </w:p>
          <w:p w:rsidR="00C90E64" w:rsidRPr="00B01D73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 w:rsidRPr="00B01D73">
              <w:rPr>
                <w:b/>
                <w:bCs/>
                <w:sz w:val="20"/>
                <w:szCs w:val="20"/>
              </w:rPr>
              <w:t>3 Nisan</w:t>
            </w: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Pr="00E162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20 Mart</w:t>
            </w:r>
          </w:p>
        </w:tc>
        <w:tc>
          <w:tcPr>
            <w:tcW w:w="1984" w:type="dxa"/>
            <w:vAlign w:val="center"/>
          </w:tcPr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İlk yardımın</w:t>
            </w:r>
          </w:p>
          <w:p w:rsidR="00C90E64" w:rsidRPr="00E162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 </w:t>
            </w:r>
          </w:p>
          <w:p w:rsidR="00C90E64" w:rsidRPr="00E162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çeşitli</w:t>
            </w:r>
          </w:p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sloganlar </w:t>
            </w:r>
          </w:p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bulunması</w:t>
            </w:r>
          </w:p>
          <w:p w:rsidR="00C90E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17 Mayıs</w:t>
            </w:r>
          </w:p>
          <w:p w:rsidR="00C90E64" w:rsidRPr="00E16264" w:rsidRDefault="00C90E64" w:rsidP="00F02D53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75315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e</w:t>
            </w: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zberleyin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Pr="00E16264" w:rsidRDefault="00C90E64" w:rsidP="0075315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Pr="00E162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40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525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BEYZA 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YILDIRIM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02C59" w:rsidRDefault="00C90E64" w:rsidP="00313926">
            <w:pPr>
              <w:autoSpaceDE w:val="0"/>
              <w:autoSpaceDN w:val="0"/>
              <w:adjustRightInd w:val="0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Bir tablo yapınız.Bu tabloda yazdığınız sözcüklere </w:t>
            </w: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 xml:space="preserve"> – cı, – lı, – lık, – sız eklerini kullanarak yeni</w:t>
            </w:r>
          </w:p>
          <w:p w:rsidR="00C90E64" w:rsidRPr="00E02C59" w:rsidRDefault="00C90E64" w:rsidP="00313926">
            <w:pPr>
              <w:spacing w:line="276" w:lineRule="auto"/>
              <w:jc w:val="center"/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anlamlı kelimeler türetiniz.</w:t>
            </w:r>
          </w:p>
          <w:p w:rsidR="00C90E64" w:rsidRPr="00E16264" w:rsidRDefault="00C90E64" w:rsidP="00313926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02C59">
              <w:rPr>
                <w:rFonts w:ascii="HelveticaOTF-Medium" w:hAnsi="HelveticaOTF-Medium" w:cs="HelveticaOTF-Medium"/>
                <w:sz w:val="20"/>
                <w:szCs w:val="20"/>
                <w:lang w:eastAsia="en-US"/>
              </w:rPr>
              <w:t>25  Şubat</w:t>
            </w:r>
          </w:p>
        </w:tc>
        <w:tc>
          <w:tcPr>
            <w:tcW w:w="1983" w:type="dxa"/>
            <w:vAlign w:val="center"/>
          </w:tcPr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  <w:r w:rsidRPr="00A02973">
              <w:rPr>
                <w:sz w:val="18"/>
                <w:szCs w:val="18"/>
              </w:rPr>
              <w:t xml:space="preserve"> Görsel materyallerden yararlanarak çeşitli toplum</w:t>
            </w:r>
            <w:r w:rsidRPr="00A02973">
              <w:rPr>
                <w:sz w:val="18"/>
                <w:szCs w:val="18"/>
              </w:rPr>
              <w:softHyphen/>
              <w:t>ların günlük yaşamlarına ilişkin çıkarımlarda bulunur</w:t>
            </w:r>
          </w:p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A02973">
              <w:rPr>
                <w:bCs/>
                <w:sz w:val="18"/>
                <w:szCs w:val="18"/>
              </w:rPr>
              <w:t xml:space="preserve">Çeşitli toplumların kültürel özellikleri işlenirken giyim, yemek, özel günler gibi </w:t>
            </w:r>
            <w:r>
              <w:rPr>
                <w:bCs/>
                <w:sz w:val="18"/>
                <w:szCs w:val="18"/>
              </w:rPr>
              <w:t>konular ele alınacaktır )</w:t>
            </w:r>
          </w:p>
          <w:p w:rsidR="00C90E64" w:rsidRPr="00E16264" w:rsidRDefault="00C90E64" w:rsidP="00D2577B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20 Mayıs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Hava, toprak ve su kirliliğini önlemek için alınabilecek önlemleri araştırır ve sunar</w:t>
            </w:r>
          </w:p>
          <w:p w:rsidR="00C90E64" w:rsidRPr="00B01D73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 w:rsidRPr="00B01D73">
              <w:rPr>
                <w:b/>
                <w:bCs/>
                <w:sz w:val="20"/>
                <w:szCs w:val="20"/>
              </w:rPr>
              <w:t>3 Nisan</w:t>
            </w: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Pr="00E162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20 Mart</w:t>
            </w:r>
          </w:p>
        </w:tc>
        <w:tc>
          <w:tcPr>
            <w:tcW w:w="1984" w:type="dxa"/>
            <w:vAlign w:val="center"/>
          </w:tcPr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İlk yardımın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 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çeşitli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sloganlar 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bulunması</w:t>
            </w: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17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rPr>
                <w:rFonts w:ascii="Cambria" w:hAnsi="Cambria"/>
                <w:b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23 Nisan Ulusal Egemenlik ve Çocuk Bayramı ile ilgili 3 şarkı bulunuz ve yazınız. Bu şarkılardan bir tanesini sınıfta arkadaşlarınıza söyleyiniz.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12 Nisan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trHeight w:val="350"/>
        </w:trPr>
        <w:tc>
          <w:tcPr>
            <w:tcW w:w="2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534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İBRAHİM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UÇAR</w:t>
            </w:r>
          </w:p>
          <w:p w:rsidR="00C90E64" w:rsidRPr="00E16264" w:rsidRDefault="00C90E64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B274E6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i/>
                <w:sz w:val="20"/>
                <w:szCs w:val="20"/>
                <w:lang w:eastAsia="en-US"/>
              </w:rPr>
              <w:t>Gelecekte olmak istediğiniz bir meslek belirleyiniz</w:t>
            </w: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.</w:t>
            </w:r>
          </w:p>
          <w:p w:rsidR="00C90E64" w:rsidRDefault="00C90E64" w:rsidP="00B274E6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Bu mesleği yeterince tanıtarak,neden seçtiğinizi yazım kurallarına uyarak yazınız.</w:t>
            </w:r>
          </w:p>
          <w:p w:rsidR="00C90E64" w:rsidRPr="00E16264" w:rsidRDefault="00C90E64" w:rsidP="00B274E6">
            <w:pPr>
              <w:rPr>
                <w:rFonts w:ascii="Cambria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hAnsi="Cambria"/>
                <w:i/>
                <w:sz w:val="20"/>
                <w:szCs w:val="20"/>
                <w:lang w:eastAsia="en-US"/>
              </w:rPr>
              <w:t>20 Mart</w:t>
            </w:r>
          </w:p>
          <w:p w:rsidR="00C90E64" w:rsidRPr="00E16264" w:rsidRDefault="00C90E64" w:rsidP="00B274E6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983" w:type="dxa"/>
            <w:vAlign w:val="center"/>
          </w:tcPr>
          <w:p w:rsidR="00C90E64" w:rsidRDefault="00C90E64" w:rsidP="0036570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  <w:r w:rsidRPr="00A02973">
              <w:rPr>
                <w:sz w:val="18"/>
                <w:szCs w:val="18"/>
              </w:rPr>
              <w:t xml:space="preserve"> Görsel materyallerden yararlanarak çeşitli toplum</w:t>
            </w:r>
            <w:r w:rsidRPr="00A02973">
              <w:rPr>
                <w:sz w:val="18"/>
                <w:szCs w:val="18"/>
              </w:rPr>
              <w:softHyphen/>
              <w:t>ların günlük yaşamlarına ilişkin çıkarımlarda bulunur</w:t>
            </w:r>
          </w:p>
          <w:p w:rsidR="00C90E64" w:rsidRDefault="00C90E64" w:rsidP="0036570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A02973">
              <w:rPr>
                <w:bCs/>
                <w:sz w:val="18"/>
                <w:szCs w:val="18"/>
              </w:rPr>
              <w:t xml:space="preserve">Çeşitli toplumların kültürel özellikleri işlenirken giyim, yemek, özel günler gibi </w:t>
            </w:r>
            <w:r>
              <w:rPr>
                <w:bCs/>
                <w:sz w:val="18"/>
                <w:szCs w:val="18"/>
              </w:rPr>
              <w:t>konular ele alınacaktır )</w:t>
            </w:r>
          </w:p>
          <w:p w:rsidR="00C90E64" w:rsidRPr="00E16264" w:rsidRDefault="00C90E64" w:rsidP="0036570C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20 Mayıs</w:t>
            </w:r>
          </w:p>
        </w:tc>
        <w:tc>
          <w:tcPr>
            <w:tcW w:w="1983" w:type="dxa"/>
            <w:vAlign w:val="center"/>
          </w:tcPr>
          <w:p w:rsidR="00C90E64" w:rsidRDefault="00C90E64">
            <w:pPr>
              <w:spacing w:line="276" w:lineRule="auto"/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  <w:t>Elektrik çarpmasını önlemek için gereken önlemleri araştırır ve sunar.</w:t>
            </w:r>
          </w:p>
          <w:p w:rsidR="00C90E64" w:rsidRPr="00B01D73" w:rsidRDefault="00C90E64">
            <w:pPr>
              <w:spacing w:line="276" w:lineRule="auto"/>
              <w:rPr>
                <w:rFonts w:ascii="Cambria" w:eastAsia="MS Mincho" w:hAnsi="Cambria" w:cs="Tahoma"/>
                <w:b/>
                <w:sz w:val="20"/>
                <w:szCs w:val="20"/>
                <w:lang w:eastAsia="ja-JP"/>
              </w:rPr>
            </w:pPr>
            <w:r w:rsidRPr="00B01D73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29 Mayıs</w:t>
            </w: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20 Mart</w:t>
            </w: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C90E64" w:rsidRPr="00E162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Trafik ışıklı cihaz</w:t>
            </w:r>
          </w:p>
          <w:p w:rsidR="00C90E64" w:rsidRDefault="00C90E64" w:rsidP="0029640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modeli</w:t>
            </w: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29 Mart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75315A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  <w:tr w:rsidR="00C90E64" w:rsidRPr="00E16264" w:rsidTr="005757FB">
        <w:trPr>
          <w:gridBefore w:val="1"/>
          <w:wBefore w:w="6" w:type="dxa"/>
          <w:trHeight w:val="350"/>
        </w:trPr>
        <w:tc>
          <w:tcPr>
            <w:tcW w:w="2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ASE</w:t>
            </w:r>
          </w:p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 xml:space="preserve"> SILA </w:t>
            </w:r>
          </w:p>
          <w:p w:rsidR="00C90E64" w:rsidRPr="00E16264" w:rsidRDefault="00C90E64">
            <w:pPr>
              <w:spacing w:line="276" w:lineRule="auto"/>
              <w:rPr>
                <w:rFonts w:ascii="Cambria" w:hAnsi="Cambria" w:cs="Tahoma"/>
                <w:sz w:val="20"/>
                <w:szCs w:val="20"/>
                <w:lang w:eastAsia="en-US"/>
              </w:rPr>
            </w:pPr>
            <w:r w:rsidRPr="00E16264">
              <w:rPr>
                <w:rFonts w:ascii="Cambria" w:hAnsi="Cambria" w:cs="Tahoma"/>
                <w:sz w:val="20"/>
                <w:szCs w:val="20"/>
                <w:lang w:eastAsia="en-US"/>
              </w:rPr>
              <w:t>BAKAN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0E64" w:rsidRDefault="00C90E64" w:rsidP="0065220B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Kız çocuklarının eğitim görmesinin önemini yazım kurallarına uyarak yazınız.</w:t>
            </w:r>
          </w:p>
          <w:p w:rsidR="00C90E64" w:rsidRPr="00E16264" w:rsidRDefault="00C90E64" w:rsidP="0065220B">
            <w:pPr>
              <w:spacing w:line="276" w:lineRule="auto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13 Mart</w:t>
            </w:r>
          </w:p>
        </w:tc>
        <w:tc>
          <w:tcPr>
            <w:tcW w:w="1983" w:type="dxa"/>
            <w:vAlign w:val="center"/>
          </w:tcPr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Ülkeleri Tanıyalım</w:t>
            </w:r>
            <w:r w:rsidRPr="00A02973">
              <w:rPr>
                <w:sz w:val="18"/>
                <w:szCs w:val="18"/>
              </w:rPr>
              <w:t xml:space="preserve"> Görsel materyallerden yararlanarak çeşitli toplum</w:t>
            </w:r>
            <w:r w:rsidRPr="00A02973">
              <w:rPr>
                <w:sz w:val="18"/>
                <w:szCs w:val="18"/>
              </w:rPr>
              <w:softHyphen/>
              <w:t>ların günlük yaşamlarına ilişkin çıkarımlarda bulunur</w:t>
            </w:r>
          </w:p>
          <w:p w:rsidR="00C90E64" w:rsidRDefault="00C90E64" w:rsidP="00D2577B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A02973">
              <w:rPr>
                <w:bCs/>
                <w:sz w:val="18"/>
                <w:szCs w:val="18"/>
              </w:rPr>
              <w:t xml:space="preserve">Çeşitli toplumların kültürel özellikleri işlenirken giyim, yemek, özel günler gibi </w:t>
            </w:r>
            <w:r>
              <w:rPr>
                <w:bCs/>
                <w:sz w:val="18"/>
                <w:szCs w:val="18"/>
              </w:rPr>
              <w:t>konular ele alınacaktır )</w:t>
            </w:r>
          </w:p>
          <w:p w:rsidR="00C90E64" w:rsidRPr="00E16264" w:rsidRDefault="00C90E64" w:rsidP="00D2577B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sz w:val="18"/>
                <w:szCs w:val="18"/>
              </w:rPr>
              <w:t>20 Mayıs</w:t>
            </w:r>
          </w:p>
        </w:tc>
        <w:tc>
          <w:tcPr>
            <w:tcW w:w="1983" w:type="dxa"/>
            <w:vAlign w:val="center"/>
          </w:tcPr>
          <w:p w:rsidR="00C90E64" w:rsidRDefault="00C90E64" w:rsidP="00B01D73">
            <w:pPr>
              <w:tabs>
                <w:tab w:val="left" w:pos="8364"/>
              </w:tabs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NewRomanPS-BoldMT" w:hAnsi="TimesNewRomanPS-BoldMT" w:cs="TimesNewRomanPS-BoldMT"/>
                <w:bCs/>
                <w:sz w:val="20"/>
                <w:szCs w:val="20"/>
              </w:rPr>
              <w:t>Pil atıklarının çevreye ve insan sağlığına verebileceği zararlarını ifade eder</w:t>
            </w:r>
          </w:p>
          <w:p w:rsidR="00C90E64" w:rsidRPr="00B01D73" w:rsidRDefault="00C90E64" w:rsidP="00B01D73">
            <w:pPr>
              <w:tabs>
                <w:tab w:val="left" w:pos="8364"/>
              </w:tabs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B01D73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6 Haziran</w:t>
            </w:r>
          </w:p>
          <w:p w:rsidR="00C90E64" w:rsidRPr="00E16264" w:rsidRDefault="00C90E64" w:rsidP="00E455F9">
            <w:pPr>
              <w:spacing w:line="276" w:lineRule="auto"/>
              <w:rPr>
                <w:rFonts w:ascii="Cambria" w:eastAsia="MS Mincho" w:hAnsi="Cambria" w:cs="Tahoma"/>
                <w:sz w:val="20"/>
                <w:szCs w:val="20"/>
                <w:lang w:eastAsia="ja-JP"/>
              </w:rPr>
            </w:pPr>
          </w:p>
        </w:tc>
        <w:tc>
          <w:tcPr>
            <w:tcW w:w="1984" w:type="dxa"/>
            <w:vAlign w:val="center"/>
          </w:tcPr>
          <w:p w:rsidR="00C90E64" w:rsidRDefault="00C90E64" w:rsidP="00EC469D">
            <w:pPr>
              <w:spacing w:line="276" w:lineRule="auto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4 işlem gerektiren 10 tane problem yazarak bunların çözülmesi</w:t>
            </w: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6A682F" w:rsidRDefault="00C90E64" w:rsidP="006A682F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              20 Mart</w:t>
            </w:r>
          </w:p>
        </w:tc>
        <w:tc>
          <w:tcPr>
            <w:tcW w:w="1984" w:type="dxa"/>
            <w:vAlign w:val="center"/>
          </w:tcPr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İlk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Yardımın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çeşitli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sloganlar </w:t>
            </w:r>
          </w:p>
          <w:p w:rsidR="00C90E64" w:rsidRDefault="00C90E64" w:rsidP="00004152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bulunması</w:t>
            </w: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F02D53" w:rsidRDefault="00C90E64" w:rsidP="00F02D53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10 Mayıs</w:t>
            </w:r>
          </w:p>
        </w:tc>
        <w:tc>
          <w:tcPr>
            <w:tcW w:w="1983" w:type="dxa"/>
            <w:vAlign w:val="center"/>
          </w:tcPr>
          <w:p w:rsidR="00C90E64" w:rsidRPr="00E162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23 Nisan ile ilgili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5 şiir bulup yazın.</w:t>
            </w:r>
          </w:p>
          <w:p w:rsidR="00C90E64" w:rsidRPr="00E16264" w:rsidRDefault="00C90E64" w:rsidP="0075315A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Bir tanesini</w:t>
            </w:r>
          </w:p>
          <w:p w:rsidR="00C90E64" w:rsidRDefault="00C90E64" w:rsidP="003813F5">
            <w:pPr>
              <w:spacing w:line="276" w:lineRule="auto"/>
              <w:ind w:right="-320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ezberleyin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19 Nisan</w:t>
            </w:r>
          </w:p>
          <w:p w:rsidR="00C90E64" w:rsidRPr="003813F5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</w:tc>
        <w:tc>
          <w:tcPr>
            <w:tcW w:w="1700" w:type="dxa"/>
          </w:tcPr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Sporun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Önemini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Anlatan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>Sloganlar</w:t>
            </w:r>
          </w:p>
          <w:p w:rsidR="00C90E64" w:rsidRPr="00E16264" w:rsidRDefault="00C90E64" w:rsidP="00EC469D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 w:rsidRPr="00E16264">
              <w:rPr>
                <w:rFonts w:ascii="Cambria" w:eastAsia="MS Mincho" w:hAnsi="Cambria"/>
                <w:sz w:val="20"/>
                <w:szCs w:val="20"/>
                <w:lang w:eastAsia="ja-JP"/>
              </w:rPr>
              <w:t xml:space="preserve"> bulunması</w:t>
            </w:r>
          </w:p>
          <w:p w:rsidR="00C90E64" w:rsidRDefault="00C90E64">
            <w:pPr>
              <w:spacing w:line="276" w:lineRule="auto"/>
              <w:ind w:right="-320"/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Default="00C90E64" w:rsidP="003813F5">
            <w:pPr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</w:p>
          <w:p w:rsidR="00C90E64" w:rsidRPr="003813F5" w:rsidRDefault="00C90E64" w:rsidP="003813F5">
            <w:pPr>
              <w:jc w:val="center"/>
              <w:rPr>
                <w:rFonts w:ascii="Cambria" w:eastAsia="MS Mincho" w:hAnsi="Cambria"/>
                <w:sz w:val="20"/>
                <w:szCs w:val="20"/>
                <w:lang w:eastAsia="ja-JP"/>
              </w:rPr>
            </w:pPr>
            <w:r>
              <w:rPr>
                <w:rFonts w:ascii="Cambria" w:eastAsia="MS Mincho" w:hAnsi="Cambria"/>
                <w:sz w:val="20"/>
                <w:szCs w:val="20"/>
                <w:lang w:eastAsia="ja-JP"/>
              </w:rPr>
              <w:t>22 Mart</w:t>
            </w:r>
          </w:p>
        </w:tc>
      </w:tr>
    </w:tbl>
    <w:p w:rsidR="00C90E64" w:rsidRPr="003F0ED6" w:rsidRDefault="00C90E64" w:rsidP="005757FB">
      <w:pPr>
        <w:rPr>
          <w:rFonts w:ascii="ALFABET98" w:hAnsi="ALFABET98" w:cs="VagRoundedThin"/>
        </w:rPr>
      </w:pPr>
      <w:hyperlink r:id="rId7" w:history="1">
        <w:r w:rsidRPr="00B74DAA">
          <w:rPr>
            <w:rStyle w:val="Hyperlink"/>
            <w:rFonts w:ascii="ALFABET98" w:hAnsi="ALFABET98" w:cs="VagRoundedThin"/>
          </w:rPr>
          <w:t>http://www.sorubak.com</w:t>
        </w:r>
      </w:hyperlink>
      <w:r>
        <w:rPr>
          <w:rFonts w:ascii="ALFABET98" w:hAnsi="ALFABET98" w:cs="VagRoundedThin"/>
        </w:rPr>
        <w:t xml:space="preserve"> </w:t>
      </w:r>
    </w:p>
    <w:p w:rsidR="00C90E64" w:rsidRDefault="00C90E64" w:rsidP="005757FB"/>
    <w:sectPr w:rsidR="00C90E64" w:rsidSect="00F02D53">
      <w:headerReference w:type="default" r:id="rId8"/>
      <w:footerReference w:type="default" r:id="rId9"/>
      <w:pgSz w:w="16838" w:h="11906" w:orient="landscape"/>
      <w:pgMar w:top="0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E64" w:rsidRDefault="00C90E64" w:rsidP="00E16264">
      <w:r>
        <w:separator/>
      </w:r>
    </w:p>
  </w:endnote>
  <w:endnote w:type="continuationSeparator" w:id="0">
    <w:p w:rsidR="00C90E64" w:rsidRDefault="00C90E64" w:rsidP="00E1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OTF-Medium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FABET98">
    <w:altName w:val="Times New Roman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E64" w:rsidRDefault="00C90E64">
    <w:pPr>
      <w:pStyle w:val="Footer"/>
    </w:pPr>
    <w:fldSimple w:instr="PAGE   \* MERGEFORMAT">
      <w:r>
        <w:rPr>
          <w:noProof/>
        </w:rPr>
        <w:t>9</w:t>
      </w:r>
    </w:fldSimple>
  </w:p>
  <w:p w:rsidR="00C90E64" w:rsidRDefault="00C90E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E64" w:rsidRDefault="00C90E64" w:rsidP="00E16264">
      <w:r>
        <w:separator/>
      </w:r>
    </w:p>
  </w:footnote>
  <w:footnote w:type="continuationSeparator" w:id="0">
    <w:p w:rsidR="00C90E64" w:rsidRDefault="00C90E64" w:rsidP="00E16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E64" w:rsidRPr="003F0ED6" w:rsidRDefault="00C90E64" w:rsidP="005757FB">
    <w:pPr>
      <w:rPr>
        <w:rFonts w:ascii="ALFABET98" w:hAnsi="ALFABET98" w:cs="VagRoundedThin"/>
      </w:rPr>
    </w:pPr>
    <w:hyperlink r:id="rId1" w:history="1">
      <w:r w:rsidRPr="00B74DAA">
        <w:rPr>
          <w:rStyle w:val="Hyperlink"/>
          <w:rFonts w:ascii="ALFABET98" w:hAnsi="ALFABET98" w:cs="VagRoundedThin"/>
        </w:rPr>
        <w:t>http://www.sorubak.com</w:t>
      </w:r>
    </w:hyperlink>
    <w:r>
      <w:rPr>
        <w:rFonts w:ascii="ALFABET98" w:hAnsi="ALFABET98" w:cs="VagRoundedThin"/>
      </w:rPr>
      <w:t xml:space="preserve"> </w:t>
    </w:r>
  </w:p>
  <w:p w:rsidR="00C90E64" w:rsidRDefault="00C90E64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2.DÖNEM 4/B LİNİN PERFORMANS GÖREVLERİ</w:t>
    </w:r>
  </w:p>
  <w:p w:rsidR="00C90E64" w:rsidRDefault="00C90E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432EB"/>
    <w:multiLevelType w:val="hybridMultilevel"/>
    <w:tmpl w:val="4C48C2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19F"/>
    <w:rsid w:val="00004152"/>
    <w:rsid w:val="00004564"/>
    <w:rsid w:val="00177729"/>
    <w:rsid w:val="00260C5C"/>
    <w:rsid w:val="002925BB"/>
    <w:rsid w:val="0029640A"/>
    <w:rsid w:val="00313926"/>
    <w:rsid w:val="003451BC"/>
    <w:rsid w:val="003642EF"/>
    <w:rsid w:val="0036570C"/>
    <w:rsid w:val="003813F5"/>
    <w:rsid w:val="003F0ED6"/>
    <w:rsid w:val="004F0EC1"/>
    <w:rsid w:val="005064B5"/>
    <w:rsid w:val="00517A82"/>
    <w:rsid w:val="005757FB"/>
    <w:rsid w:val="005F041C"/>
    <w:rsid w:val="0062719F"/>
    <w:rsid w:val="00641F5D"/>
    <w:rsid w:val="0065220B"/>
    <w:rsid w:val="00652C8A"/>
    <w:rsid w:val="006A682F"/>
    <w:rsid w:val="006F74BA"/>
    <w:rsid w:val="007139EF"/>
    <w:rsid w:val="0075315A"/>
    <w:rsid w:val="007661AF"/>
    <w:rsid w:val="007C3625"/>
    <w:rsid w:val="007E7D69"/>
    <w:rsid w:val="008F4391"/>
    <w:rsid w:val="009851B1"/>
    <w:rsid w:val="00A02973"/>
    <w:rsid w:val="00A375B3"/>
    <w:rsid w:val="00A72949"/>
    <w:rsid w:val="00A7543C"/>
    <w:rsid w:val="00A814FE"/>
    <w:rsid w:val="00AB32CB"/>
    <w:rsid w:val="00AD3A4A"/>
    <w:rsid w:val="00B01D73"/>
    <w:rsid w:val="00B200A0"/>
    <w:rsid w:val="00B274E6"/>
    <w:rsid w:val="00B35CFA"/>
    <w:rsid w:val="00B74DAA"/>
    <w:rsid w:val="00BC1D7E"/>
    <w:rsid w:val="00C6213C"/>
    <w:rsid w:val="00C90E64"/>
    <w:rsid w:val="00D2577B"/>
    <w:rsid w:val="00DD6BC8"/>
    <w:rsid w:val="00E00051"/>
    <w:rsid w:val="00E02C59"/>
    <w:rsid w:val="00E16264"/>
    <w:rsid w:val="00E17567"/>
    <w:rsid w:val="00E2579B"/>
    <w:rsid w:val="00E455F9"/>
    <w:rsid w:val="00EA255A"/>
    <w:rsid w:val="00EC469D"/>
    <w:rsid w:val="00EC6A9E"/>
    <w:rsid w:val="00F02D53"/>
    <w:rsid w:val="00F52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92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041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162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6264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E162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6264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E16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6264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757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460</TotalTime>
  <Pages>9</Pages>
  <Words>2535</Words>
  <Characters>14451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2012-2013 2.DÖNEM 4/B LİNİN PERFORMANS GÖREVLERİ</dc:title>
  <dc:subject/>
  <dc:creator>meral</dc:creator>
  <cp:keywords>http:/www.sorubak.com</cp:keywords>
  <dc:description/>
  <cp:lastModifiedBy>edanur</cp:lastModifiedBy>
  <cp:revision>23</cp:revision>
  <dcterms:created xsi:type="dcterms:W3CDTF">2012-10-01T19:12:00Z</dcterms:created>
  <dcterms:modified xsi:type="dcterms:W3CDTF">2014-02-05T20:51:00Z</dcterms:modified>
</cp:coreProperties>
</file>