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BC" w:rsidRDefault="002A35BC"/>
    <w:tbl>
      <w:tblPr>
        <w:tblW w:w="1242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5529"/>
        <w:gridCol w:w="1701"/>
        <w:gridCol w:w="1275"/>
        <w:gridCol w:w="2498"/>
        <w:gridCol w:w="284"/>
      </w:tblGrid>
      <w:tr w:rsidR="002A35BC" w:rsidRPr="001F5BDE" w:rsidTr="00DD20D2">
        <w:trPr>
          <w:trHeight w:val="756"/>
        </w:trPr>
        <w:tc>
          <w:tcPr>
            <w:tcW w:w="1134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2A35BC" w:rsidRPr="006F535D" w:rsidRDefault="002A35BC" w:rsidP="0075646B">
            <w:pPr>
              <w:jc w:val="both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ATTAROĞLU İLK</w:t>
            </w:r>
            <w:r w:rsidRPr="006F535D">
              <w:rPr>
                <w:rFonts w:ascii="Comic Sans MS" w:hAnsi="Comic Sans MS" w:cs="Arial"/>
                <w:b/>
                <w:sz w:val="20"/>
                <w:szCs w:val="20"/>
              </w:rPr>
              <w:t>OKULU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  4</w:t>
            </w:r>
            <w:r w:rsidRPr="006F535D">
              <w:rPr>
                <w:rFonts w:ascii="Comic Sans MS" w:hAnsi="Comic Sans MS" w:cs="Arial"/>
                <w:b/>
                <w:sz w:val="20"/>
                <w:szCs w:val="20"/>
              </w:rPr>
              <w:t>.B SINI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FI 2. DÖNEM PROJE ÖDEVLERİ</w:t>
            </w:r>
          </w:p>
        </w:tc>
        <w:tc>
          <w:tcPr>
            <w:tcW w:w="2498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  <w:b/>
              </w:rPr>
            </w:pPr>
          </w:p>
        </w:tc>
        <w:tc>
          <w:tcPr>
            <w:tcW w:w="284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  <w:b/>
              </w:rPr>
            </w:pPr>
          </w:p>
        </w:tc>
      </w:tr>
      <w:tr w:rsidR="002A35BC" w:rsidRPr="001F5BDE" w:rsidTr="00A70EC5">
        <w:trPr>
          <w:trHeight w:val="1263"/>
        </w:trPr>
        <w:tc>
          <w:tcPr>
            <w:tcW w:w="1134" w:type="dxa"/>
            <w:vAlign w:val="center"/>
          </w:tcPr>
          <w:p w:rsidR="002A35BC" w:rsidRPr="006F535D" w:rsidRDefault="002A35BC" w:rsidP="006F535D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F535D">
              <w:rPr>
                <w:rFonts w:ascii="Comic Sans MS" w:hAnsi="Comic Sans MS" w:cs="Arial"/>
                <w:b/>
                <w:sz w:val="18"/>
                <w:szCs w:val="18"/>
              </w:rPr>
              <w:t>DERSİN ADI</w:t>
            </w:r>
          </w:p>
        </w:tc>
        <w:tc>
          <w:tcPr>
            <w:tcW w:w="5529" w:type="dxa"/>
            <w:vAlign w:val="center"/>
          </w:tcPr>
          <w:p w:rsidR="002A35BC" w:rsidRPr="006F535D" w:rsidRDefault="002A35BC" w:rsidP="0075646B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ÖDEV</w:t>
            </w:r>
            <w:r w:rsidRPr="006F535D">
              <w:rPr>
                <w:rFonts w:ascii="Comic Sans MS" w:hAnsi="Comic Sans MS" w:cs="Arial"/>
                <w:b/>
                <w:sz w:val="18"/>
                <w:szCs w:val="18"/>
              </w:rPr>
              <w:t xml:space="preserve"> KONUSU</w:t>
            </w:r>
          </w:p>
        </w:tc>
        <w:tc>
          <w:tcPr>
            <w:tcW w:w="1701" w:type="dxa"/>
          </w:tcPr>
          <w:p w:rsidR="002A35BC" w:rsidRPr="006F535D" w:rsidRDefault="002A35BC" w:rsidP="00DC3B4B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ÖDEVİ ALAN ÖĞRENCİLER</w:t>
            </w:r>
          </w:p>
        </w:tc>
        <w:tc>
          <w:tcPr>
            <w:tcW w:w="1275" w:type="dxa"/>
            <w:vAlign w:val="center"/>
          </w:tcPr>
          <w:p w:rsidR="002A35BC" w:rsidRPr="006F535D" w:rsidRDefault="002A35BC" w:rsidP="00DC3B4B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F535D">
              <w:rPr>
                <w:rFonts w:ascii="Comic Sans MS" w:hAnsi="Comic Sans MS" w:cs="Arial"/>
                <w:b/>
                <w:sz w:val="18"/>
                <w:szCs w:val="18"/>
              </w:rPr>
              <w:t>VERİLİŞ TARİHİ</w:t>
            </w:r>
          </w:p>
        </w:tc>
        <w:tc>
          <w:tcPr>
            <w:tcW w:w="2498" w:type="dxa"/>
          </w:tcPr>
          <w:p w:rsidR="002A35BC" w:rsidRPr="00DD20D2" w:rsidRDefault="002A35BC" w:rsidP="007B267F">
            <w:pPr>
              <w:jc w:val="both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DD20D2">
              <w:rPr>
                <w:rFonts w:ascii="Comic Sans MS" w:hAnsi="Comic Sans MS" w:cs="Arial"/>
                <w:b/>
                <w:sz w:val="16"/>
                <w:szCs w:val="16"/>
              </w:rPr>
              <w:t>SINIFTA UYGULAMA</w:t>
            </w:r>
          </w:p>
          <w:p w:rsidR="002A35BC" w:rsidRPr="00DD20D2" w:rsidRDefault="002A35BC" w:rsidP="007B267F">
            <w:pPr>
              <w:jc w:val="both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DD20D2">
              <w:rPr>
                <w:rFonts w:ascii="Comic Sans MS" w:hAnsi="Comic Sans MS" w:cs="Arial"/>
                <w:b/>
                <w:sz w:val="16"/>
                <w:szCs w:val="16"/>
              </w:rPr>
              <w:t>TARİHİ</w:t>
            </w:r>
          </w:p>
          <w:p w:rsidR="002A35BC" w:rsidRPr="006F535D" w:rsidRDefault="002A35BC" w:rsidP="007B267F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284" w:type="dxa"/>
          </w:tcPr>
          <w:p w:rsidR="002A35BC" w:rsidRPr="006F535D" w:rsidRDefault="002A35BC" w:rsidP="0075646B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  <w:tr w:rsidR="002A35BC" w:rsidRPr="001F5BDE" w:rsidTr="00A70EC5">
        <w:tc>
          <w:tcPr>
            <w:tcW w:w="113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 w:rsidRPr="00532AA2">
              <w:rPr>
                <w:rFonts w:ascii="Comic Sans MS" w:hAnsi="Comic Sans MS" w:cs="Arial"/>
              </w:rPr>
              <w:t>TÜRKÇE</w:t>
            </w: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5529" w:type="dxa"/>
          </w:tcPr>
          <w:p w:rsidR="002A35BC" w:rsidRDefault="002A35BC" w:rsidP="00D9339D">
            <w:pPr>
              <w:jc w:val="both"/>
              <w:rPr>
                <w:rFonts w:ascii="Comic Sans MS" w:hAnsi="Comic Sans MS" w:cs="Arial"/>
              </w:rPr>
            </w:pPr>
            <w:r w:rsidRPr="00532AA2">
              <w:rPr>
                <w:rFonts w:ascii="Comic Sans MS" w:hAnsi="Comic Sans MS" w:cs="Arial"/>
              </w:rPr>
              <w:t>1.</w:t>
            </w:r>
            <w:r>
              <w:rPr>
                <w:rFonts w:ascii="Comic Sans MS" w:hAnsi="Comic Sans MS" w:cs="Arial"/>
              </w:rPr>
              <w:t>Tekerlemeler ( 20 TANE)</w:t>
            </w:r>
          </w:p>
          <w:p w:rsidR="002A35BC" w:rsidRDefault="002A35BC" w:rsidP="00D9339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 2.Deyimler(20)  </w:t>
            </w:r>
          </w:p>
          <w:p w:rsidR="002A35BC" w:rsidRDefault="002A35BC" w:rsidP="00D9339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 3.Atasözleri(28)</w:t>
            </w:r>
          </w:p>
          <w:p w:rsidR="002A35BC" w:rsidRDefault="002A35BC" w:rsidP="00D9339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4.Bilmeceler(30)  </w:t>
            </w:r>
          </w:p>
          <w:p w:rsidR="002A35BC" w:rsidRDefault="002A35BC" w:rsidP="00D9339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5.Maniler(20)     </w:t>
            </w:r>
          </w:p>
          <w:p w:rsidR="002A35BC" w:rsidRDefault="002A35BC" w:rsidP="00D9339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6.Ninniler(20)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7.Karagöz İle Hacivat( 5) (biri canlandırılacak)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 8.Türküler(10)( biri söylenecek)  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 9.Deyimler(20)  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 10.Bulmacalar (dilbilgisi konularını içeren)   </w:t>
            </w: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Açıklamaları yapın,örnekleri verin,birer tane kendiniz yazmaya çalışın.Tüm çalışmalar biraraya getirilerek kitapçık oluşturulacak.</w:t>
            </w:r>
          </w:p>
        </w:tc>
        <w:tc>
          <w:tcPr>
            <w:tcW w:w="1701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BD5E60">
              <w:rPr>
                <w:rFonts w:ascii="Comic Sans MS" w:hAnsi="Comic Sans MS" w:cs="Arial"/>
                <w:sz w:val="20"/>
                <w:szCs w:val="20"/>
              </w:rPr>
              <w:t>TUNAHAN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MERYEM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MERT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ONUR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FURKAN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UĞURCAN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İBRAHİM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ALPER G.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MUSTAFA</w:t>
            </w:r>
          </w:p>
          <w:p w:rsidR="002A35BC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CUMAALİ,</w:t>
            </w:r>
          </w:p>
          <w:p w:rsidR="002A35BC" w:rsidRPr="00BD5E60" w:rsidRDefault="002A35BC" w:rsidP="00BD5E60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ELİF</w:t>
            </w:r>
          </w:p>
        </w:tc>
        <w:tc>
          <w:tcPr>
            <w:tcW w:w="1275" w:type="dxa"/>
            <w:vAlign w:val="center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25 ocak</w:t>
            </w:r>
          </w:p>
        </w:tc>
        <w:tc>
          <w:tcPr>
            <w:tcW w:w="2498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 nisan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bookmarkStart w:id="0" w:name="_GoBack"/>
            <w:bookmarkEnd w:id="0"/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13 mart</w:t>
            </w:r>
          </w:p>
        </w:tc>
        <w:tc>
          <w:tcPr>
            <w:tcW w:w="28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c>
          <w:tcPr>
            <w:tcW w:w="1134" w:type="dxa"/>
          </w:tcPr>
          <w:p w:rsidR="002A35BC" w:rsidRPr="00A70EC5" w:rsidRDefault="002A35BC" w:rsidP="0075646B">
            <w:pPr>
              <w:jc w:val="both"/>
              <w:rPr>
                <w:rFonts w:ascii="Comic Sans MS" w:hAnsi="Comic Sans MS" w:cs="Arial"/>
                <w:sz w:val="14"/>
                <w:szCs w:val="14"/>
              </w:rPr>
            </w:pPr>
            <w:r w:rsidRPr="00A70EC5">
              <w:rPr>
                <w:rFonts w:ascii="Comic Sans MS" w:hAnsi="Comic Sans MS" w:cs="Arial"/>
                <w:sz w:val="14"/>
                <w:szCs w:val="14"/>
              </w:rPr>
              <w:t>FEN VE TEKNOLOJİ</w:t>
            </w:r>
          </w:p>
        </w:tc>
        <w:tc>
          <w:tcPr>
            <w:tcW w:w="5529" w:type="dxa"/>
          </w:tcPr>
          <w:p w:rsidR="002A35BC" w:rsidRDefault="002A35BC" w:rsidP="004B54AC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3.ÜNİTE-KUVVET VE HAREKET:Pufbol(Çalışma kitabı s.58-itme-çekme kuvvetinin gösterileceği oyunu hazırlayın.)</w:t>
            </w:r>
          </w:p>
          <w:p w:rsidR="002A35BC" w:rsidRPr="00532AA2" w:rsidRDefault="002A35BC" w:rsidP="004B54AC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1.4.ÜNİTE-IŞIK VE SES;Yüksek seslerin,insanların ruh ve beden sağlığına etkileriniaraştırıp bir rapor hazırlayalım ve hazırladığımız raporu sınıfta arkadaşlarımıza sunalım.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2.5.ÜNİTE-GEZEGENİMİZDÜNYA:Demi,bakır,çinko,alüminyum,kömür gibi madenler bularak bunları bir karton üzerine yapıştırınız.Bu madenlerin yanlarına Türkiye nin neresinden ve kara katmanının hangi bölümünden çıkarıldığıyla ilgili bilgi notları iliştiniz.</w:t>
            </w: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3.6.ÜNİTE-CANLILARDÜNYASINI GEZELİM,TANIYALIM:Gazetelerden ve dergilerden canlılara ait resimleri keselim veya fotokopisini çektiğimiz resimlerden bir kartpostal derleyerek boş bir defterin yapraklarına yapıştıralım.Resimlerin altına,canlıların adını ve ait olduğu canlı grubunu yazalım.</w:t>
            </w:r>
          </w:p>
        </w:tc>
        <w:tc>
          <w:tcPr>
            <w:tcW w:w="1701" w:type="dxa"/>
          </w:tcPr>
          <w:p w:rsidR="002A35BC" w:rsidRPr="00BE75F7" w:rsidRDefault="002A35BC" w:rsidP="0075646B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BE75F7">
              <w:rPr>
                <w:rFonts w:ascii="Comic Sans MS" w:hAnsi="Comic Sans MS" w:cs="Arial"/>
                <w:sz w:val="20"/>
                <w:szCs w:val="20"/>
              </w:rPr>
              <w:t>UĞURCAN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ŞÜKRAN,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EMİR</w:t>
            </w:r>
          </w:p>
          <w:p w:rsidR="002A35BC" w:rsidRDefault="002A35BC" w:rsidP="00646385">
            <w:pPr>
              <w:rPr>
                <w:rFonts w:ascii="Comic Sans MS" w:hAnsi="Comic Sans MS" w:cs="Arial"/>
              </w:rPr>
            </w:pPr>
          </w:p>
          <w:p w:rsidR="002A35BC" w:rsidRDefault="002A35BC" w:rsidP="00646385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FATMA</w:t>
            </w:r>
          </w:p>
          <w:p w:rsidR="002A35BC" w:rsidRPr="001924A4" w:rsidRDefault="002A35BC" w:rsidP="001924A4">
            <w:pPr>
              <w:rPr>
                <w:rFonts w:ascii="Comic Sans MS" w:hAnsi="Comic Sans MS" w:cs="Arial"/>
              </w:rPr>
            </w:pPr>
          </w:p>
          <w:p w:rsidR="002A35BC" w:rsidRPr="001924A4" w:rsidRDefault="002A35BC" w:rsidP="001924A4">
            <w:pPr>
              <w:rPr>
                <w:rFonts w:ascii="Comic Sans MS" w:hAnsi="Comic Sans MS" w:cs="Arial"/>
              </w:rPr>
            </w:pPr>
          </w:p>
          <w:p w:rsidR="002A35BC" w:rsidRDefault="002A35BC" w:rsidP="001924A4">
            <w:pPr>
              <w:rPr>
                <w:rFonts w:ascii="Comic Sans MS" w:hAnsi="Comic Sans MS" w:cs="Arial"/>
              </w:rPr>
            </w:pPr>
          </w:p>
          <w:p w:rsidR="002A35BC" w:rsidRDefault="002A35BC" w:rsidP="001924A4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ENES,</w:t>
            </w:r>
          </w:p>
          <w:p w:rsidR="002A35BC" w:rsidRPr="001924A4" w:rsidRDefault="002A35BC" w:rsidP="001924A4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MERVE</w:t>
            </w:r>
          </w:p>
        </w:tc>
        <w:tc>
          <w:tcPr>
            <w:tcW w:w="1275" w:type="dxa"/>
            <w:vAlign w:val="center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25 OCAK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498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13 ŞUBAT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13 MART</w:t>
            </w:r>
          </w:p>
          <w:p w:rsidR="002A35BC" w:rsidRPr="00646385" w:rsidRDefault="002A35BC" w:rsidP="00646385">
            <w:pPr>
              <w:rPr>
                <w:rFonts w:ascii="Comic Sans MS" w:hAnsi="Comic Sans MS" w:cs="Arial"/>
              </w:rPr>
            </w:pPr>
          </w:p>
          <w:p w:rsidR="002A35BC" w:rsidRDefault="002A35BC" w:rsidP="00646385">
            <w:pPr>
              <w:rPr>
                <w:rFonts w:ascii="Comic Sans MS" w:hAnsi="Comic Sans MS" w:cs="Arial"/>
              </w:rPr>
            </w:pPr>
          </w:p>
          <w:p w:rsidR="002A35BC" w:rsidRDefault="002A35BC" w:rsidP="00646385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 NİSAN</w:t>
            </w:r>
          </w:p>
          <w:p w:rsidR="002A35BC" w:rsidRPr="001924A4" w:rsidRDefault="002A35BC" w:rsidP="001924A4">
            <w:pPr>
              <w:rPr>
                <w:rFonts w:ascii="Comic Sans MS" w:hAnsi="Comic Sans MS" w:cs="Arial"/>
              </w:rPr>
            </w:pPr>
          </w:p>
          <w:p w:rsidR="002A35BC" w:rsidRPr="001924A4" w:rsidRDefault="002A35BC" w:rsidP="001924A4">
            <w:pPr>
              <w:rPr>
                <w:rFonts w:ascii="Comic Sans MS" w:hAnsi="Comic Sans MS" w:cs="Arial"/>
              </w:rPr>
            </w:pPr>
          </w:p>
          <w:p w:rsidR="002A35BC" w:rsidRDefault="002A35BC" w:rsidP="001924A4">
            <w:pPr>
              <w:rPr>
                <w:rFonts w:ascii="Comic Sans MS" w:hAnsi="Comic Sans MS" w:cs="Arial"/>
              </w:rPr>
            </w:pPr>
          </w:p>
          <w:p w:rsidR="002A35BC" w:rsidRPr="001924A4" w:rsidRDefault="002A35BC" w:rsidP="001924A4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8 MAYIS</w:t>
            </w:r>
          </w:p>
        </w:tc>
        <w:tc>
          <w:tcPr>
            <w:tcW w:w="28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rPr>
          <w:trHeight w:val="2621"/>
        </w:trPr>
        <w:tc>
          <w:tcPr>
            <w:tcW w:w="1134" w:type="dxa"/>
          </w:tcPr>
          <w:p w:rsidR="002A35BC" w:rsidRPr="006F535D" w:rsidRDefault="002A35BC" w:rsidP="006F535D">
            <w:pPr>
              <w:rPr>
                <w:rFonts w:ascii="Comic Sans MS" w:hAnsi="Comic Sans MS" w:cs="Arial"/>
              </w:rPr>
            </w:pPr>
          </w:p>
        </w:tc>
        <w:tc>
          <w:tcPr>
            <w:tcW w:w="5529" w:type="dxa"/>
          </w:tcPr>
          <w:p w:rsidR="002A35BC" w:rsidRDefault="002A35BC" w:rsidP="004B54AC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4.7.ÜNİTE-YAŞAMIMIZDAKİ ELEKTRİK:</w:t>
            </w:r>
          </w:p>
          <w:p w:rsidR="002A35BC" w:rsidRDefault="002A35BC" w:rsidP="004B54AC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Pillerin çevreye verdiği zararları anlatan bir kampanya düzenleyin.Afişler hazırlayın.</w:t>
            </w:r>
          </w:p>
          <w:p w:rsidR="002A35BC" w:rsidRPr="00532AA2" w:rsidRDefault="002A35BC" w:rsidP="004B54AC">
            <w:pPr>
              <w:jc w:val="both"/>
              <w:rPr>
                <w:rFonts w:ascii="Comic Sans MS" w:hAnsi="Comic Sans MS" w:cs="Arial"/>
              </w:rPr>
            </w:pP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701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SILA,</w:t>
            </w:r>
          </w:p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MERYEM</w:t>
            </w:r>
          </w:p>
        </w:tc>
        <w:tc>
          <w:tcPr>
            <w:tcW w:w="1275" w:type="dxa"/>
            <w:vAlign w:val="center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25 ocak</w:t>
            </w:r>
          </w:p>
        </w:tc>
        <w:tc>
          <w:tcPr>
            <w:tcW w:w="2498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22 mayıs</w:t>
            </w:r>
          </w:p>
        </w:tc>
        <w:tc>
          <w:tcPr>
            <w:tcW w:w="28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rPr>
          <w:trHeight w:val="85"/>
        </w:trPr>
        <w:tc>
          <w:tcPr>
            <w:tcW w:w="1134" w:type="dxa"/>
          </w:tcPr>
          <w:p w:rsidR="002A35BC" w:rsidRPr="00532AA2" w:rsidRDefault="002A35BC" w:rsidP="00D12595">
            <w:pPr>
              <w:jc w:val="both"/>
              <w:rPr>
                <w:rFonts w:ascii="Comic Sans MS" w:hAnsi="Comic Sans MS" w:cs="Arial"/>
              </w:rPr>
            </w:pPr>
          </w:p>
          <w:p w:rsidR="002A35BC" w:rsidRPr="00DD20D2" w:rsidRDefault="002A35BC" w:rsidP="00D12595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DD20D2">
              <w:rPr>
                <w:rFonts w:ascii="Comic Sans MS" w:hAnsi="Comic Sans MS" w:cs="Arial"/>
                <w:sz w:val="20"/>
                <w:szCs w:val="20"/>
              </w:rPr>
              <w:t>MATEMA</w:t>
            </w:r>
          </w:p>
          <w:p w:rsidR="002A35BC" w:rsidRPr="00DD20D2" w:rsidRDefault="002A35BC" w:rsidP="00D12595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DD20D2">
              <w:rPr>
                <w:rFonts w:ascii="Comic Sans MS" w:hAnsi="Comic Sans MS" w:cs="Arial"/>
                <w:sz w:val="20"/>
                <w:szCs w:val="20"/>
              </w:rPr>
              <w:t>TİK</w:t>
            </w:r>
          </w:p>
          <w:p w:rsidR="002A35BC" w:rsidRPr="006F535D" w:rsidRDefault="002A35BC" w:rsidP="00D12595">
            <w:pPr>
              <w:rPr>
                <w:rFonts w:ascii="Comic Sans MS" w:hAnsi="Comic Sans MS" w:cs="Arial"/>
              </w:rPr>
            </w:pPr>
          </w:p>
        </w:tc>
        <w:tc>
          <w:tcPr>
            <w:tcW w:w="5529" w:type="dxa"/>
          </w:tcPr>
          <w:p w:rsidR="002A35BC" w:rsidRDefault="002A35BC" w:rsidP="006F535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1.Sütun oluşturma(mat.çalışma k.sy 75)</w:t>
            </w:r>
          </w:p>
          <w:p w:rsidR="002A35BC" w:rsidRDefault="002A35BC" w:rsidP="006F535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2.Taksitle satış yapılan ürünler nelerdir?Bir ürün tasarlayınız.Ürününüzün reklamını yapınız.Taksit seçenekleri sununuz.</w:t>
            </w:r>
          </w:p>
          <w:p w:rsidR="002A35BC" w:rsidRPr="006F535D" w:rsidRDefault="002A35BC" w:rsidP="006F535D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3.Amblem.Amblem nerelerde kullanılır?Bir amblem oluşturun.Amacını belirleyin.</w:t>
            </w:r>
          </w:p>
        </w:tc>
        <w:tc>
          <w:tcPr>
            <w:tcW w:w="1701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BEYZA Y.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BEYZA G.</w:t>
            </w:r>
          </w:p>
          <w:p w:rsidR="002A35BC" w:rsidRDefault="002A35BC" w:rsidP="00EE0617">
            <w:pPr>
              <w:rPr>
                <w:rFonts w:ascii="Comic Sans MS" w:hAnsi="Comic Sans MS" w:cs="Arial"/>
              </w:rPr>
            </w:pPr>
          </w:p>
          <w:p w:rsidR="002A35BC" w:rsidRPr="00EE0617" w:rsidRDefault="002A35BC" w:rsidP="00EE0617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ALPER K.</w:t>
            </w:r>
          </w:p>
        </w:tc>
        <w:tc>
          <w:tcPr>
            <w:tcW w:w="1275" w:type="dxa"/>
            <w:vAlign w:val="center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25 ocak</w:t>
            </w:r>
          </w:p>
        </w:tc>
        <w:tc>
          <w:tcPr>
            <w:tcW w:w="2498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18 şubat</w:t>
            </w:r>
          </w:p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6 mart</w:t>
            </w:r>
          </w:p>
          <w:p w:rsidR="002A35BC" w:rsidRDefault="002A35BC" w:rsidP="00EE0617">
            <w:pPr>
              <w:rPr>
                <w:rFonts w:ascii="Comic Sans MS" w:hAnsi="Comic Sans MS" w:cs="Arial"/>
              </w:rPr>
            </w:pPr>
          </w:p>
          <w:p w:rsidR="002A35BC" w:rsidRPr="00EE0617" w:rsidRDefault="002A35BC" w:rsidP="00EE0617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30 mayıs</w:t>
            </w:r>
          </w:p>
        </w:tc>
        <w:tc>
          <w:tcPr>
            <w:tcW w:w="28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c>
          <w:tcPr>
            <w:tcW w:w="1134" w:type="dxa"/>
          </w:tcPr>
          <w:p w:rsidR="002A35BC" w:rsidRPr="006F535D" w:rsidRDefault="002A35BC" w:rsidP="00A1439B">
            <w:pPr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sz w:val="16"/>
                <w:szCs w:val="16"/>
              </w:rPr>
              <w:t>SOSYAL BİLGİLER</w:t>
            </w:r>
          </w:p>
        </w:tc>
        <w:tc>
          <w:tcPr>
            <w:tcW w:w="5529" w:type="dxa"/>
          </w:tcPr>
          <w:p w:rsidR="002A35BC" w:rsidRDefault="002A35BC" w:rsidP="00A1439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1.Kurtuluş Savaşı Gazetesi hazırlayın.Bir muhabir gözüyle ve kalemiyle Kurtuluş Savaşı nı görsellerle destekleyerek anlatın.Son paragrafta süreçle ilgili yorumunuzu yapın.</w:t>
            </w:r>
          </w:p>
          <w:p w:rsidR="002A35BC" w:rsidRDefault="002A35BC" w:rsidP="00A1439B">
            <w:pPr>
              <w:jc w:val="both"/>
              <w:rPr>
                <w:rFonts w:ascii="Comic Sans MS" w:hAnsi="Comic Sans MS" w:cs="Arial"/>
              </w:rPr>
            </w:pPr>
          </w:p>
          <w:p w:rsidR="002A35BC" w:rsidRPr="006F535D" w:rsidRDefault="002A35BC" w:rsidP="00A1439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2.Kültür ve Turizm Bakanlığında çalışan biri olarak ülkemizdeki “UNESCO”Dünya Ortak Miras Listesi”içerisinde yer alan tarihi,kültürel ve doğal zenginliklerimizi anlatan bir tanıtım kitapçığı hazırlayın.Son paragrafta kişisel yorumunuzu yapın.</w:t>
            </w:r>
          </w:p>
        </w:tc>
        <w:tc>
          <w:tcPr>
            <w:tcW w:w="1701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AHMET</w:t>
            </w:r>
          </w:p>
          <w:p w:rsidR="002A35BC" w:rsidRDefault="002A35BC" w:rsidP="000E46ED">
            <w:pPr>
              <w:rPr>
                <w:rFonts w:ascii="Comic Sans MS" w:hAnsi="Comic Sans MS" w:cs="Arial"/>
              </w:rPr>
            </w:pPr>
          </w:p>
          <w:p w:rsidR="002A35BC" w:rsidRPr="000E46ED" w:rsidRDefault="002A35BC" w:rsidP="000E46ED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ESMA</w:t>
            </w:r>
          </w:p>
        </w:tc>
        <w:tc>
          <w:tcPr>
            <w:tcW w:w="1275" w:type="dxa"/>
            <w:vAlign w:val="center"/>
          </w:tcPr>
          <w:p w:rsidR="002A35BC" w:rsidRPr="001924A4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25 ocak</w:t>
            </w:r>
          </w:p>
        </w:tc>
        <w:tc>
          <w:tcPr>
            <w:tcW w:w="2498" w:type="dxa"/>
          </w:tcPr>
          <w:p w:rsidR="002A35BC" w:rsidRDefault="002A35BC" w:rsidP="0075646B">
            <w:pPr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6 mayıs</w:t>
            </w:r>
          </w:p>
          <w:p w:rsidR="002A35BC" w:rsidRDefault="002A35BC" w:rsidP="000E46ED">
            <w:pPr>
              <w:rPr>
                <w:rFonts w:ascii="Comic Sans MS" w:hAnsi="Comic Sans MS" w:cs="Arial"/>
              </w:rPr>
            </w:pPr>
          </w:p>
          <w:p w:rsidR="002A35BC" w:rsidRPr="000E46ED" w:rsidRDefault="002A35BC" w:rsidP="000E46ED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30 mayıs</w:t>
            </w:r>
          </w:p>
        </w:tc>
        <w:tc>
          <w:tcPr>
            <w:tcW w:w="284" w:type="dxa"/>
          </w:tcPr>
          <w:p w:rsidR="002A35BC" w:rsidRPr="001924A4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rPr>
          <w:trHeight w:val="85"/>
        </w:trPr>
        <w:tc>
          <w:tcPr>
            <w:tcW w:w="1134" w:type="dxa"/>
          </w:tcPr>
          <w:p w:rsidR="002A35BC" w:rsidRPr="001924A4" w:rsidRDefault="002A35BC" w:rsidP="004C2D16">
            <w:pPr>
              <w:jc w:val="both"/>
              <w:rPr>
                <w:rFonts w:ascii="Comic Sans MS" w:hAnsi="Comic Sans MS" w:cs="Arial"/>
              </w:rPr>
            </w:pPr>
          </w:p>
          <w:p w:rsidR="002A35BC" w:rsidRPr="001924A4" w:rsidRDefault="002A35BC" w:rsidP="004C2D16">
            <w:pPr>
              <w:jc w:val="both"/>
              <w:rPr>
                <w:rFonts w:ascii="Comic Sans MS" w:hAnsi="Comic Sans MS" w:cs="Arial"/>
              </w:rPr>
            </w:pPr>
            <w:r w:rsidRPr="001924A4">
              <w:rPr>
                <w:rFonts w:ascii="Comic Sans MS" w:hAnsi="Comic Sans MS" w:cs="Arial"/>
              </w:rPr>
              <w:t>MÜZİK</w:t>
            </w:r>
          </w:p>
        </w:tc>
        <w:tc>
          <w:tcPr>
            <w:tcW w:w="5529" w:type="dxa"/>
          </w:tcPr>
          <w:p w:rsidR="002A35BC" w:rsidRDefault="002A35BC" w:rsidP="00CF3575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CF3575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CF3575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CF3575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CF3575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Pr="001924A4" w:rsidRDefault="002A35BC" w:rsidP="00CF3575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701" w:type="dxa"/>
          </w:tcPr>
          <w:p w:rsidR="002A35BC" w:rsidRPr="001924A4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275" w:type="dxa"/>
            <w:vAlign w:val="center"/>
          </w:tcPr>
          <w:p w:rsidR="002A35BC" w:rsidRPr="001924A4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498" w:type="dxa"/>
          </w:tcPr>
          <w:p w:rsidR="002A35BC" w:rsidRPr="001924A4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84" w:type="dxa"/>
          </w:tcPr>
          <w:p w:rsidR="002A35BC" w:rsidRPr="001924A4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rPr>
          <w:trHeight w:val="85"/>
        </w:trPr>
        <w:tc>
          <w:tcPr>
            <w:tcW w:w="1134" w:type="dxa"/>
          </w:tcPr>
          <w:p w:rsidR="002A35BC" w:rsidRPr="00A70EC5" w:rsidRDefault="002A35BC" w:rsidP="000B7F69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A70EC5">
              <w:rPr>
                <w:rFonts w:ascii="Comic Sans MS" w:hAnsi="Comic Sans MS" w:cs="Arial"/>
                <w:sz w:val="20"/>
                <w:szCs w:val="20"/>
              </w:rPr>
              <w:t>BEDEN EĞİTİMİ</w:t>
            </w:r>
          </w:p>
        </w:tc>
        <w:tc>
          <w:tcPr>
            <w:tcW w:w="5529" w:type="dxa"/>
          </w:tcPr>
          <w:p w:rsidR="002A35BC" w:rsidRDefault="002A35BC" w:rsidP="000630E9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0630E9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766ED6">
            <w:hyperlink r:id="rId5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2A35BC" w:rsidRDefault="002A35BC" w:rsidP="000630E9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0630E9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0630E9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  <w:p w:rsidR="002A35BC" w:rsidRPr="00C41AD5" w:rsidRDefault="002A35BC" w:rsidP="000630E9">
            <w:pPr>
              <w:spacing w:after="0" w:line="240" w:lineRule="auto"/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701" w:type="dxa"/>
          </w:tcPr>
          <w:p w:rsidR="002A35BC" w:rsidRPr="00C41AD5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275" w:type="dxa"/>
            <w:vAlign w:val="center"/>
          </w:tcPr>
          <w:p w:rsidR="002A35BC" w:rsidRPr="00C41AD5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498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8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  <w:tr w:rsidR="002A35BC" w:rsidRPr="001F5BDE" w:rsidTr="00A70EC5">
        <w:trPr>
          <w:trHeight w:val="85"/>
        </w:trPr>
        <w:tc>
          <w:tcPr>
            <w:tcW w:w="1134" w:type="dxa"/>
          </w:tcPr>
          <w:p w:rsidR="002A35BC" w:rsidRPr="006F535D" w:rsidRDefault="002A35BC" w:rsidP="004B0F7E">
            <w:pPr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52392E">
              <w:rPr>
                <w:rFonts w:ascii="Comic Sans MS" w:hAnsi="Comic Sans MS" w:cs="Arial"/>
                <w:sz w:val="16"/>
                <w:szCs w:val="16"/>
              </w:rPr>
              <w:t>GÖRSEL SANATLAR</w:t>
            </w:r>
          </w:p>
        </w:tc>
        <w:tc>
          <w:tcPr>
            <w:tcW w:w="5529" w:type="dxa"/>
          </w:tcPr>
          <w:p w:rsidR="002A35BC" w:rsidRDefault="002A35BC" w:rsidP="004B0F7E">
            <w:pPr>
              <w:jc w:val="both"/>
              <w:rPr>
                <w:rFonts w:ascii="Comic Sans MS" w:hAnsi="Comic Sans MS" w:cs="Arial"/>
              </w:rPr>
            </w:pPr>
          </w:p>
          <w:p w:rsidR="002A35BC" w:rsidRDefault="002A35BC" w:rsidP="004B0F7E">
            <w:pPr>
              <w:jc w:val="both"/>
              <w:rPr>
                <w:rFonts w:ascii="Comic Sans MS" w:hAnsi="Comic Sans MS" w:cs="Arial"/>
              </w:rPr>
            </w:pPr>
          </w:p>
          <w:p w:rsidR="002A35BC" w:rsidRPr="006F535D" w:rsidRDefault="002A35BC" w:rsidP="004B0F7E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701" w:type="dxa"/>
          </w:tcPr>
          <w:p w:rsidR="002A35BC" w:rsidRPr="00C41AD5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1275" w:type="dxa"/>
            <w:vAlign w:val="center"/>
          </w:tcPr>
          <w:p w:rsidR="002A35BC" w:rsidRPr="00C41AD5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498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  <w:tc>
          <w:tcPr>
            <w:tcW w:w="284" w:type="dxa"/>
          </w:tcPr>
          <w:p w:rsidR="002A35BC" w:rsidRPr="00532AA2" w:rsidRDefault="002A35BC" w:rsidP="0075646B">
            <w:pPr>
              <w:jc w:val="both"/>
              <w:rPr>
                <w:rFonts w:ascii="Comic Sans MS" w:hAnsi="Comic Sans MS" w:cs="Arial"/>
              </w:rPr>
            </w:pPr>
          </w:p>
        </w:tc>
      </w:tr>
    </w:tbl>
    <w:p w:rsidR="002A35BC" w:rsidRPr="00A70EC5" w:rsidRDefault="002A35BC" w:rsidP="00A70EC5">
      <w:pPr>
        <w:tabs>
          <w:tab w:val="left" w:pos="2394"/>
        </w:tabs>
      </w:pPr>
    </w:p>
    <w:sectPr w:rsidR="002A35BC" w:rsidRPr="00A70EC5" w:rsidSect="00DE413E">
      <w:pgSz w:w="11906" w:h="16838"/>
      <w:pgMar w:top="284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FA1"/>
    <w:multiLevelType w:val="hybridMultilevel"/>
    <w:tmpl w:val="4CE2FA6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4F76CCD"/>
    <w:multiLevelType w:val="hybridMultilevel"/>
    <w:tmpl w:val="419C52F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1AB"/>
    <w:rsid w:val="0004771E"/>
    <w:rsid w:val="00053260"/>
    <w:rsid w:val="000630E9"/>
    <w:rsid w:val="000770E2"/>
    <w:rsid w:val="00092ACE"/>
    <w:rsid w:val="000B7F69"/>
    <w:rsid w:val="000E46ED"/>
    <w:rsid w:val="001257A1"/>
    <w:rsid w:val="00147B44"/>
    <w:rsid w:val="0015687D"/>
    <w:rsid w:val="001924A4"/>
    <w:rsid w:val="001E37B0"/>
    <w:rsid w:val="001F5BDE"/>
    <w:rsid w:val="00204C53"/>
    <w:rsid w:val="00220AF9"/>
    <w:rsid w:val="002546D1"/>
    <w:rsid w:val="002661AB"/>
    <w:rsid w:val="0028774E"/>
    <w:rsid w:val="002A35BC"/>
    <w:rsid w:val="002C1892"/>
    <w:rsid w:val="002C2792"/>
    <w:rsid w:val="002F59F3"/>
    <w:rsid w:val="00361CA1"/>
    <w:rsid w:val="003D4312"/>
    <w:rsid w:val="00482F7D"/>
    <w:rsid w:val="004B0F7E"/>
    <w:rsid w:val="004B54AC"/>
    <w:rsid w:val="004C2D16"/>
    <w:rsid w:val="0052392E"/>
    <w:rsid w:val="00532AA2"/>
    <w:rsid w:val="00542FD4"/>
    <w:rsid w:val="005A44AF"/>
    <w:rsid w:val="0063060B"/>
    <w:rsid w:val="00646385"/>
    <w:rsid w:val="006812BE"/>
    <w:rsid w:val="006E42B0"/>
    <w:rsid w:val="006F535D"/>
    <w:rsid w:val="0075646B"/>
    <w:rsid w:val="00766ED6"/>
    <w:rsid w:val="007A0CE6"/>
    <w:rsid w:val="007A7D23"/>
    <w:rsid w:val="007B2362"/>
    <w:rsid w:val="007B267F"/>
    <w:rsid w:val="007B37F2"/>
    <w:rsid w:val="007C2ED7"/>
    <w:rsid w:val="00842909"/>
    <w:rsid w:val="00885336"/>
    <w:rsid w:val="008D1342"/>
    <w:rsid w:val="008D5876"/>
    <w:rsid w:val="00941393"/>
    <w:rsid w:val="009657C4"/>
    <w:rsid w:val="00966FCA"/>
    <w:rsid w:val="0099622C"/>
    <w:rsid w:val="00A109E6"/>
    <w:rsid w:val="00A1439B"/>
    <w:rsid w:val="00A407E2"/>
    <w:rsid w:val="00A70EC5"/>
    <w:rsid w:val="00B439EB"/>
    <w:rsid w:val="00B647D7"/>
    <w:rsid w:val="00BB57D2"/>
    <w:rsid w:val="00BD5E60"/>
    <w:rsid w:val="00BE36AA"/>
    <w:rsid w:val="00BE75F7"/>
    <w:rsid w:val="00BF4815"/>
    <w:rsid w:val="00C03298"/>
    <w:rsid w:val="00C138F2"/>
    <w:rsid w:val="00C41AD5"/>
    <w:rsid w:val="00C72E37"/>
    <w:rsid w:val="00C74722"/>
    <w:rsid w:val="00CA2920"/>
    <w:rsid w:val="00CF3575"/>
    <w:rsid w:val="00D10569"/>
    <w:rsid w:val="00D12595"/>
    <w:rsid w:val="00D26E12"/>
    <w:rsid w:val="00D72098"/>
    <w:rsid w:val="00D74FF1"/>
    <w:rsid w:val="00D9339D"/>
    <w:rsid w:val="00DC29F7"/>
    <w:rsid w:val="00DC3B4B"/>
    <w:rsid w:val="00DD20D2"/>
    <w:rsid w:val="00DD38C7"/>
    <w:rsid w:val="00DE413E"/>
    <w:rsid w:val="00DE4BB4"/>
    <w:rsid w:val="00E04D47"/>
    <w:rsid w:val="00E42699"/>
    <w:rsid w:val="00E9065F"/>
    <w:rsid w:val="00EE0617"/>
    <w:rsid w:val="00F55271"/>
    <w:rsid w:val="00F87E7B"/>
    <w:rsid w:val="00FF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43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66E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4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420</TotalTime>
  <Pages>3</Pages>
  <Words>399</Words>
  <Characters>2280</Characters>
  <Application>Microsoft Office Outlook</Application>
  <DocSecurity>0</DocSecurity>
  <Lines>0</Lines>
  <Paragraphs>0</Paragraphs>
  <ScaleCrop>false</ScaleCrop>
  <Company>Deslite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edanur</cp:lastModifiedBy>
  <cp:revision>38</cp:revision>
  <cp:lastPrinted>2012-02-06T20:04:00Z</cp:lastPrinted>
  <dcterms:created xsi:type="dcterms:W3CDTF">2012-01-28T20:48:00Z</dcterms:created>
  <dcterms:modified xsi:type="dcterms:W3CDTF">2014-02-04T19:13:00Z</dcterms:modified>
</cp:coreProperties>
</file>