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81" w:rsidRPr="005D354E" w:rsidRDefault="00121381">
      <w:pPr>
        <w:rPr>
          <w:sz w:val="22"/>
          <w:szCs w:val="22"/>
        </w:rPr>
      </w:pPr>
      <w:r>
        <w:rPr>
          <w:noProof/>
        </w:rPr>
        <w:pict>
          <v:roundrect id="_x0000_s1026" style="position:absolute;margin-left:-9pt;margin-top:17.85pt;width:441pt;height:117pt;z-index:251651584" arcsize="10923f" strokecolor="#36f">
            <v:textbox style="mso-next-textbox:#_x0000_s1026">
              <w:txbxContent>
                <w:p w:rsidR="00121381" w:rsidRPr="0084721E" w:rsidRDefault="00121381" w:rsidP="00B7316C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OKUNUŞUNU YAZALIM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 xml:space="preserve">(5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puan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)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5010    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:________________________________________________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24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202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:__________________________________________________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143 0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71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:__________________________________________________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702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470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:_________________________________________________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30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303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>:___________________________________________________</w:t>
                  </w:r>
                </w:p>
                <w:p w:rsidR="00121381" w:rsidRPr="0084721E" w:rsidRDefault="00121381" w:rsidP="0084721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121381" w:rsidRDefault="00121381" w:rsidP="005D354E">
      <w:pPr>
        <w:spacing w:after="40"/>
      </w:pPr>
    </w:p>
    <w:p w:rsidR="00121381" w:rsidRDefault="00121381" w:rsidP="005D354E">
      <w:pPr>
        <w:spacing w:after="40"/>
      </w:pPr>
    </w:p>
    <w:p w:rsidR="00121381" w:rsidRDefault="00121381" w:rsidP="005D354E">
      <w:pPr>
        <w:spacing w:after="40"/>
      </w:pPr>
    </w:p>
    <w:p w:rsidR="00121381" w:rsidRDefault="00121381" w:rsidP="005D354E">
      <w:pPr>
        <w:spacing w:after="40"/>
      </w:pPr>
    </w:p>
    <w:p w:rsidR="00121381" w:rsidRDefault="00121381" w:rsidP="005D354E">
      <w:pPr>
        <w:spacing w:after="40"/>
      </w:pPr>
    </w:p>
    <w:p w:rsidR="00121381" w:rsidRDefault="00121381" w:rsidP="005D354E">
      <w:pPr>
        <w:spacing w:after="40"/>
      </w:pPr>
      <w:r>
        <w:t xml:space="preserve"> </w:t>
      </w:r>
    </w:p>
    <w:p w:rsidR="00121381" w:rsidRDefault="00121381" w:rsidP="005D354E">
      <w:pPr>
        <w:spacing w:after="40"/>
      </w:pPr>
      <w:r>
        <w:rPr>
          <w:noProof/>
        </w:rPr>
        <w:pict>
          <v:roundrect id="_x0000_s1027" style="position:absolute;margin-left:-9pt;margin-top:15.95pt;width:441pt;height:117pt;z-index:251652608" arcsize="10923f" strokecolor="#36f">
            <v:textbox style="mso-next-textbox:#_x0000_s1027">
              <w:txbxContent>
                <w:p w:rsidR="00121381" w:rsidRPr="0084721E" w:rsidRDefault="00121381" w:rsidP="00B7316C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SAYILARI YAZALIM (5 puan)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 xml:space="preserve">Üç bin yirmi altı    :___________________________________  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 xml:space="preserve"> Yüz on bin üç yüz yirmi bir :_____________________________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Dört yüz elli bin yirmi </w:t>
                  </w: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 xml:space="preserve">iki :______________________________   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 xml:space="preserve"> Dokuz bin üç yüz bir : _________________________________</w:t>
                  </w:r>
                </w:p>
                <w:p w:rsidR="00121381" w:rsidRPr="0084721E" w:rsidRDefault="00121381" w:rsidP="0084721E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4721E">
                    <w:rPr>
                      <w:rFonts w:ascii="Comic Sans MS" w:hAnsi="Comic Sans MS"/>
                      <w:sz w:val="22"/>
                      <w:szCs w:val="22"/>
                    </w:rPr>
                    <w:t xml:space="preserve"> Yetmiş altı bin yedi yüz elli üç  :__________________________</w:t>
                  </w:r>
                </w:p>
                <w:p w:rsidR="00121381" w:rsidRPr="0084721E" w:rsidRDefault="00121381" w:rsidP="0084721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/>
    <w:p w:rsidR="00121381" w:rsidRPr="009501DD" w:rsidRDefault="00121381" w:rsidP="009501DD">
      <w:r>
        <w:rPr>
          <w:noProof/>
        </w:rPr>
        <w:pict>
          <v:roundrect id="_x0000_s1028" style="position:absolute;margin-left:-9pt;margin-top:6.8pt;width:441pt;height:149.6pt;z-index:251653632" arcsize="10923f" strokecolor="#36f">
            <v:textbox style="mso-next-textbox:#_x0000_s1028">
              <w:txbxContent>
                <w:p w:rsidR="00121381" w:rsidRDefault="00121381" w:rsidP="0012671D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121381" w:rsidRDefault="00121381" w:rsidP="0012671D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6 0  4 2 1                   </w:t>
                  </w:r>
                  <w:r>
                    <w:rPr>
                      <w:rFonts w:ascii="Comic Sans MS" w:hAnsi="Comic Sans MS" w:cs="Arial"/>
                      <w:color w:val="000000"/>
                      <w:sz w:val="22"/>
                      <w:szCs w:val="22"/>
                      <w:u w:val="single"/>
                    </w:rPr>
                    <w:t>sayısının çözümlemesini yapalım.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(5 puan)                                                                                          </w:t>
                  </w:r>
                </w:p>
                <w:p w:rsidR="00121381" w:rsidRPr="0012671D" w:rsidRDefault="00121381" w:rsidP="0012671D">
                  <w:pPr>
                    <w:spacing w:after="4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52B95"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74.25pt;height:93pt;visibility:visible">
                        <v:imagedata r:id="rId7" o:title=""/>
                      </v:shape>
                    </w:pic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121381" w:rsidRDefault="00121381" w:rsidP="009501DD">
      <w:pPr>
        <w:rPr>
          <w:sz w:val="22"/>
          <w:szCs w:val="22"/>
        </w:rPr>
      </w:pPr>
      <w:r w:rsidRPr="009501DD">
        <w:rPr>
          <w:sz w:val="22"/>
          <w:szCs w:val="22"/>
        </w:rPr>
        <w:t xml:space="preserve">                                       </w:t>
      </w:r>
    </w:p>
    <w:p w:rsidR="00121381" w:rsidRPr="006E026B" w:rsidRDefault="00121381" w:rsidP="00B40E6A">
      <w:pPr>
        <w:rPr>
          <w:rFonts w:ascii="Comic Sans MS" w:hAnsi="Comic Sans MS" w:cs="Arial"/>
          <w:sz w:val="22"/>
          <w:szCs w:val="22"/>
        </w:rPr>
      </w:pPr>
      <w:r w:rsidRPr="009501D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</w:t>
      </w:r>
      <w:r w:rsidRPr="009501DD">
        <w:rPr>
          <w:rFonts w:ascii="Comic Sans MS" w:hAnsi="Comic Sans MS"/>
          <w:sz w:val="22"/>
          <w:szCs w:val="22"/>
        </w:rPr>
        <w:t xml:space="preserve">           </w:t>
      </w:r>
    </w:p>
    <w:p w:rsidR="00121381" w:rsidRDefault="00121381" w:rsidP="00B40E6A">
      <w:pPr>
        <w:rPr>
          <w:sz w:val="16"/>
          <w:szCs w:val="16"/>
        </w:rPr>
      </w:pPr>
      <w:r w:rsidRPr="006E026B">
        <w:t xml:space="preserve">  </w:t>
      </w: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Pr="0012671D" w:rsidRDefault="00121381" w:rsidP="0012671D">
      <w:pPr>
        <w:rPr>
          <w:sz w:val="16"/>
          <w:szCs w:val="16"/>
        </w:rPr>
      </w:pPr>
    </w:p>
    <w:p w:rsidR="00121381" w:rsidRDefault="00121381" w:rsidP="0012671D">
      <w:pPr>
        <w:rPr>
          <w:rFonts w:ascii="Comic Sans MS" w:hAnsi="Comic Sans MS"/>
          <w:sz w:val="22"/>
          <w:szCs w:val="22"/>
        </w:rPr>
      </w:pPr>
    </w:p>
    <w:p w:rsidR="00121381" w:rsidRDefault="00121381" w:rsidP="00723D84">
      <w:pPr>
        <w:rPr>
          <w:rFonts w:ascii="Comic Sans MS" w:hAnsi="Comic Sans MS"/>
          <w:b/>
          <w:sz w:val="20"/>
          <w:szCs w:val="20"/>
        </w:rPr>
      </w:pPr>
    </w:p>
    <w:p w:rsidR="00121381" w:rsidRDefault="00121381" w:rsidP="00723D84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52pt;margin-top:9.55pt;width:270pt;height:34.15pt;z-index:251657728" filled="f" stroked="f">
            <v:textbox style="mso-next-textbox:#_x0000_s1029">
              <w:txbxContent>
                <w:p w:rsidR="00121381" w:rsidRPr="00F87C2B" w:rsidRDefault="00121381" w:rsidP="00F87C2B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87C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SAYILARI ONLUĞA VE YÜZLÜĞE                                      YUVARLAYALIM (10 puan)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9pt;margin-top:.55pt;width:297.25pt;height:49.4pt;z-index:251655680" filled="f" stroked="f">
            <v:textbox style="mso-next-textbox:#_x0000_s1030">
              <w:txbxContent>
                <w:p w:rsidR="00121381" w:rsidRPr="0046098E" w:rsidRDefault="00121381" w:rsidP="0046098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52B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pict>
                      <v:shape id="Resim 2" o:spid="_x0000_i1028" type="#_x0000_t75" style="width:259.5pt;height:43.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121381" w:rsidRDefault="00121381" w:rsidP="00723D84">
      <w:pPr>
        <w:rPr>
          <w:rFonts w:ascii="Comic Sans MS" w:hAnsi="Comic Sans MS"/>
          <w:b/>
          <w:sz w:val="20"/>
          <w:szCs w:val="20"/>
        </w:rPr>
      </w:pPr>
    </w:p>
    <w:p w:rsidR="00121381" w:rsidRPr="00665806" w:rsidRDefault="00121381" w:rsidP="00723D84">
      <w:pPr>
        <w:tabs>
          <w:tab w:val="left" w:pos="549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121381" w:rsidRPr="00665806" w:rsidRDefault="00121381" w:rsidP="00665806">
      <w:pPr>
        <w:rPr>
          <w:sz w:val="16"/>
          <w:szCs w:val="16"/>
        </w:rPr>
      </w:pPr>
      <w:r>
        <w:rPr>
          <w:noProof/>
        </w:rPr>
        <w:pict>
          <v:shape id="_x0000_s1031" type="#_x0000_t202" style="position:absolute;margin-left:-9pt;margin-top:8.5pt;width:252pt;height:126pt;z-index:251654656" stroked="f">
            <v:textbox style="mso-next-textbox:#_x0000_s1031">
              <w:txbxContent>
                <w:tbl>
                  <w:tblPr>
                    <w:tblW w:w="5008" w:type="dxa"/>
                    <w:tblBorders>
                      <w:top w:val="thickThinLargeGap" w:sz="8" w:space="0" w:color="FF0000"/>
                      <w:left w:val="thickThinLargeGap" w:sz="8" w:space="0" w:color="FF0000"/>
                      <w:bottom w:val="thickThinLargeGap" w:sz="8" w:space="0" w:color="FF0000"/>
                      <w:right w:val="thickThinLargeGap" w:sz="8" w:space="0" w:color="FF0000"/>
                      <w:insideH w:val="thickThinLargeGap" w:sz="8" w:space="0" w:color="FF0000"/>
                      <w:insideV w:val="thickThinLargeGap" w:sz="8" w:space="0" w:color="FF0000"/>
                    </w:tblBorders>
                    <w:tblLook w:val="01E0"/>
                  </w:tblPr>
                  <w:tblGrid>
                    <w:gridCol w:w="3942"/>
                    <w:gridCol w:w="1066"/>
                  </w:tblGrid>
                  <w:tr w:rsidR="00121381" w:rsidRPr="0016358D" w:rsidTr="0016358D">
                    <w:trPr>
                      <w:trHeight w:val="369"/>
                    </w:trPr>
                    <w:tc>
                      <w:tcPr>
                        <w:tcW w:w="0" w:type="auto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Dört basamaklı en büyük  sayı</w:t>
                        </w:r>
                        <w:r w:rsidRPr="006E026B">
                          <w:t>: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21381" w:rsidRPr="0016358D" w:rsidTr="0016358D">
                    <w:trPr>
                      <w:trHeight w:val="390"/>
                    </w:trPr>
                    <w:tc>
                      <w:tcPr>
                        <w:tcW w:w="0" w:type="auto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Dört basamaklı en küçük  sayı: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21381" w:rsidRPr="0016358D" w:rsidTr="0016358D">
                    <w:trPr>
                      <w:trHeight w:val="369"/>
                    </w:trPr>
                    <w:tc>
                      <w:tcPr>
                        <w:tcW w:w="0" w:type="auto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Dört basamaklı en küçük tek sayı</w:t>
                        </w:r>
                        <w:r w:rsidRPr="006E026B">
                          <w:t>: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21381" w:rsidRPr="0016358D" w:rsidTr="0016358D">
                    <w:trPr>
                      <w:trHeight w:val="390"/>
                    </w:trPr>
                    <w:tc>
                      <w:tcPr>
                        <w:tcW w:w="0" w:type="auto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Dört basamaklı en büyük tek sayı</w:t>
                        </w:r>
                        <w:r w:rsidRPr="006E026B">
                          <w:t>: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21381" w:rsidRPr="0016358D" w:rsidTr="0016358D">
                    <w:trPr>
                      <w:trHeight w:val="369"/>
                    </w:trPr>
                    <w:tc>
                      <w:tcPr>
                        <w:tcW w:w="0" w:type="auto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3000 ‘den büyük en küçük sayı: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121381" w:rsidRPr="0016358D" w:rsidRDefault="00121381" w:rsidP="0016358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21381" w:rsidRDefault="00121381"/>
              </w:txbxContent>
            </v:textbox>
          </v:shape>
        </w:pict>
      </w:r>
    </w:p>
    <w:p w:rsidR="00121381" w:rsidRPr="00665806" w:rsidRDefault="00121381" w:rsidP="00665806">
      <w:pPr>
        <w:rPr>
          <w:sz w:val="16"/>
          <w:szCs w:val="16"/>
        </w:rPr>
      </w:pPr>
      <w:r>
        <w:rPr>
          <w:noProof/>
        </w:rPr>
        <w:pict>
          <v:shape id="_x0000_s1032" type="#_x0000_t202" style="position:absolute;margin-left:252pt;margin-top:1.6pt;width:261pt;height:132.7pt;z-index:251656704" stroked="f">
            <v:textbox style="mso-next-textbox:#_x0000_s1032">
              <w:txbxContent>
                <w:tbl>
                  <w:tblPr>
                    <w:tblW w:w="0" w:type="auto"/>
                    <w:tblBorders>
                      <w:top w:val="thickThinLargeGap" w:sz="8" w:space="0" w:color="800080"/>
                      <w:left w:val="thickThinLargeGap" w:sz="8" w:space="0" w:color="800080"/>
                      <w:bottom w:val="thickThinLargeGap" w:sz="8" w:space="0" w:color="800080"/>
                      <w:right w:val="thickThinLargeGap" w:sz="8" w:space="0" w:color="800080"/>
                      <w:insideH w:val="thickThinLargeGap" w:sz="8" w:space="0" w:color="800080"/>
                      <w:insideV w:val="thickThinLargeGap" w:sz="8" w:space="0" w:color="800080"/>
                    </w:tblBorders>
                    <w:tblLook w:val="01E0"/>
                  </w:tblPr>
                  <w:tblGrid>
                    <w:gridCol w:w="1288"/>
                    <w:gridCol w:w="1883"/>
                    <w:gridCol w:w="1948"/>
                  </w:tblGrid>
                  <w:tr w:rsidR="00121381" w:rsidRPr="0016358D" w:rsidTr="0016358D"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color w:val="3366FF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/>
                            <w:color w:val="3366FF"/>
                            <w:sz w:val="22"/>
                            <w:szCs w:val="22"/>
                          </w:rPr>
                          <w:t>Doğal Sayı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 w:cs="Mangal"/>
                            <w:shadow/>
                            <w:color w:val="000080"/>
                            <w:sz w:val="18"/>
                            <w:szCs w:val="18"/>
                          </w:rPr>
                          <w:t>ONLUĞA YUVARLA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 w:cs="Mangal"/>
                            <w:shadow/>
                            <w:color w:val="000080"/>
                            <w:sz w:val="18"/>
                            <w:szCs w:val="18"/>
                          </w:rPr>
                          <w:t>YÜZLÜĞE YUVARLA</w:t>
                        </w:r>
                      </w:p>
                    </w:tc>
                  </w:tr>
                  <w:tr w:rsidR="00121381" w:rsidRPr="0016358D" w:rsidTr="0016358D">
                    <w:tc>
                      <w:tcPr>
                        <w:tcW w:w="0" w:type="auto"/>
                      </w:tcPr>
                      <w:p w:rsidR="00121381" w:rsidRPr="0016358D" w:rsidRDefault="00121381" w:rsidP="00267EE4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7564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21381" w:rsidRPr="0016358D" w:rsidTr="0016358D"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3245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21381" w:rsidRPr="0016358D" w:rsidTr="0016358D"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40 552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21381" w:rsidRPr="0016358D" w:rsidTr="0016358D"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5978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21381" w:rsidRPr="0016358D" w:rsidTr="0016358D"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16358D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82 996</w:t>
                        </w: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121381" w:rsidRPr="0016358D" w:rsidRDefault="00121381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21381" w:rsidRPr="00481665" w:rsidRDefault="0012138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121381" w:rsidRPr="00665806" w:rsidRDefault="00121381" w:rsidP="00665806">
      <w:pPr>
        <w:rPr>
          <w:sz w:val="16"/>
          <w:szCs w:val="16"/>
        </w:rPr>
      </w:pPr>
    </w:p>
    <w:p w:rsidR="00121381" w:rsidRPr="00665806" w:rsidRDefault="00121381" w:rsidP="00665806">
      <w:pPr>
        <w:rPr>
          <w:sz w:val="16"/>
          <w:szCs w:val="16"/>
        </w:rPr>
      </w:pPr>
    </w:p>
    <w:p w:rsidR="00121381" w:rsidRPr="00665806" w:rsidRDefault="00121381" w:rsidP="00665806">
      <w:pPr>
        <w:rPr>
          <w:sz w:val="16"/>
          <w:szCs w:val="16"/>
        </w:rPr>
      </w:pPr>
    </w:p>
    <w:p w:rsidR="00121381" w:rsidRDefault="00121381" w:rsidP="00665806">
      <w:pPr>
        <w:rPr>
          <w:sz w:val="16"/>
          <w:szCs w:val="16"/>
        </w:rPr>
      </w:pPr>
    </w:p>
    <w:p w:rsidR="00121381" w:rsidRPr="00665806" w:rsidRDefault="00121381" w:rsidP="00665806">
      <w:pPr>
        <w:rPr>
          <w:sz w:val="16"/>
          <w:szCs w:val="16"/>
        </w:rPr>
      </w:pPr>
    </w:p>
    <w:p w:rsidR="00121381" w:rsidRDefault="00121381" w:rsidP="00665806">
      <w:pPr>
        <w:rPr>
          <w:sz w:val="16"/>
          <w:szCs w:val="16"/>
        </w:rPr>
      </w:pPr>
    </w:p>
    <w:p w:rsidR="00121381" w:rsidRDefault="00121381" w:rsidP="00665806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  <w:r>
        <w:rPr>
          <w:noProof/>
        </w:rPr>
        <w:pict>
          <v:roundrect id="_x0000_s1033" style="position:absolute;margin-left:-9pt;margin-top:4.65pt;width:441pt;height:117pt;z-index:251658752" arcsize="10923f" strokecolor="#36f">
            <v:textbox style="mso-next-textbox:#_x0000_s1033">
              <w:txbxContent>
                <w:p w:rsidR="00121381" w:rsidRPr="0084721E" w:rsidRDefault="00121381" w:rsidP="00965F0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175-89-3652-10-0-64-229 </w:t>
                  </w:r>
                  <w:r w:rsidRPr="006002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sayılarını küçükten büyüğe doğr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 sembol kullanarak sıralayınız?(10 puan)</w:t>
                  </w:r>
                </w:p>
              </w:txbxContent>
            </v:textbox>
          </v:roundrect>
        </w:pict>
      </w: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Pr="00B4564F" w:rsidRDefault="00121381" w:rsidP="00B4564F">
      <w:pPr>
        <w:rPr>
          <w:sz w:val="16"/>
          <w:szCs w:val="16"/>
        </w:rPr>
      </w:pPr>
    </w:p>
    <w:p w:rsidR="00121381" w:rsidRDefault="00121381" w:rsidP="00B4564F">
      <w:pPr>
        <w:rPr>
          <w:sz w:val="16"/>
          <w:szCs w:val="16"/>
        </w:rPr>
      </w:pPr>
    </w:p>
    <w:p w:rsidR="00121381" w:rsidRDefault="00121381" w:rsidP="00B456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121381" w:rsidRDefault="00121381" w:rsidP="00B456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21381" w:rsidRDefault="00121381" w:rsidP="00B4564F">
      <w:pPr>
        <w:rPr>
          <w:rFonts w:ascii="Comic Sans MS" w:hAnsi="Comic Sans MS"/>
          <w:b/>
          <w:sz w:val="20"/>
          <w:szCs w:val="20"/>
        </w:rPr>
      </w:pPr>
    </w:p>
    <w:p w:rsidR="00121381" w:rsidRPr="00CB08A8" w:rsidRDefault="00121381" w:rsidP="00CB08A8">
      <w:pPr>
        <w:rPr>
          <w:sz w:val="16"/>
          <w:szCs w:val="16"/>
        </w:rPr>
      </w:pPr>
    </w:p>
    <w:p w:rsidR="00121381" w:rsidRPr="00CB08A8" w:rsidRDefault="00121381" w:rsidP="00CB08A8">
      <w:pPr>
        <w:rPr>
          <w:sz w:val="16"/>
          <w:szCs w:val="16"/>
        </w:rPr>
      </w:pPr>
    </w:p>
    <w:p w:rsidR="00121381" w:rsidRPr="00CB08A8" w:rsidRDefault="00121381" w:rsidP="00CB08A8">
      <w:pPr>
        <w:rPr>
          <w:sz w:val="16"/>
          <w:szCs w:val="16"/>
        </w:rPr>
      </w:pPr>
    </w:p>
    <w:p w:rsidR="00121381" w:rsidRPr="00CB08A8" w:rsidRDefault="00121381" w:rsidP="00CB08A8">
      <w:pPr>
        <w:rPr>
          <w:sz w:val="16"/>
          <w:szCs w:val="16"/>
        </w:rPr>
      </w:pPr>
    </w:p>
    <w:p w:rsidR="00121381" w:rsidRPr="00CB08A8" w:rsidRDefault="00121381" w:rsidP="00CB08A8">
      <w:pPr>
        <w:rPr>
          <w:sz w:val="16"/>
          <w:szCs w:val="16"/>
        </w:rPr>
      </w:pPr>
    </w:p>
    <w:p w:rsidR="00121381" w:rsidRDefault="00121381" w:rsidP="00CB08A8">
      <w:pPr>
        <w:rPr>
          <w:sz w:val="16"/>
          <w:szCs w:val="16"/>
        </w:rPr>
      </w:pPr>
    </w:p>
    <w:p w:rsidR="00121381" w:rsidRPr="009547DB" w:rsidRDefault="00121381" w:rsidP="00CB08A8">
      <w:pPr>
        <w:rPr>
          <w:b/>
        </w:rPr>
      </w:pPr>
      <w:r w:rsidRPr="009547DB">
        <w:rPr>
          <w:b/>
        </w:rPr>
        <w:t xml:space="preserve">1-Bir inek bir günde </w:t>
      </w:r>
      <w:smartTag w:uri="urn:schemas-microsoft-com:office:smarttags" w:element="metricconverter">
        <w:smartTagPr>
          <w:attr w:name="ProductID" w:val="3 litre"/>
        </w:smartTagPr>
        <w:r w:rsidRPr="009547DB">
          <w:rPr>
            <w:b/>
          </w:rPr>
          <w:t>3 litre</w:t>
        </w:r>
      </w:smartTag>
      <w:r w:rsidRPr="009547DB">
        <w:rPr>
          <w:b/>
        </w:rPr>
        <w:t xml:space="preserve"> süt veriyor.Buna göre 4 inek bir haftada kaç litre süt verir?(10 puan)</w:t>
      </w: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  <w:r w:rsidRPr="009547DB">
        <w:rPr>
          <w:b/>
        </w:rPr>
        <w:t>2-Bir öğrenci bir günde 21 sayfa kitap okuyor.Buna göre 5 öğrenci iki haftada kaç sayfa kitap okur? (10 puan)</w:t>
      </w: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  <w:r w:rsidRPr="009547DB">
        <w:rPr>
          <w:b/>
        </w:rPr>
        <w:t>3-Ardışık üç tane sayının toplamı 42 ise en büyük sayı kaçtır? (10 puan)</w:t>
      </w: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  <w:r w:rsidRPr="009547DB">
        <w:rPr>
          <w:b/>
        </w:rPr>
        <w:t xml:space="preserve">        </w:t>
      </w: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</w:p>
    <w:p w:rsidR="00121381" w:rsidRPr="009547DB" w:rsidRDefault="00121381" w:rsidP="00CB08A8">
      <w:pPr>
        <w:rPr>
          <w:b/>
        </w:rPr>
      </w:pPr>
      <w:r w:rsidRPr="009547DB">
        <w:rPr>
          <w:b/>
        </w:rPr>
        <w:t>4-Aşağıdaki çarpma işlemlerini yapınız? (25 puan)</w:t>
      </w:r>
    </w:p>
    <w:p w:rsidR="00121381" w:rsidRPr="009547DB" w:rsidRDefault="00121381" w:rsidP="00CB08A8"/>
    <w:p w:rsidR="00121381" w:rsidRPr="009547DB" w:rsidRDefault="00121381" w:rsidP="00CB08A8">
      <w:pPr>
        <w:rPr>
          <w:b/>
        </w:rPr>
      </w:pPr>
      <w:r w:rsidRPr="009547DB">
        <w:rPr>
          <w:b/>
        </w:rPr>
        <w:t xml:space="preserve">     17                    25                    36                    48                    50</w:t>
      </w:r>
    </w:p>
    <w:p w:rsidR="00121381" w:rsidRPr="009547DB" w:rsidRDefault="00121381" w:rsidP="00CB08A8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97.3pt;margin-top:11.75pt;width:26.25pt;height:.75pt;z-index:251663872" o:connectortype="straight"/>
        </w:pict>
      </w:r>
      <w:r>
        <w:rPr>
          <w:noProof/>
        </w:rPr>
        <w:pict>
          <v:shape id="_x0000_s1035" type="#_x0000_t32" style="position:absolute;margin-left:223.8pt;margin-top:10.25pt;width:26.25pt;height:.75pt;z-index:251662848" o:connectortype="straight"/>
        </w:pict>
      </w:r>
      <w:r>
        <w:rPr>
          <w:noProof/>
        </w:rPr>
        <w:pict>
          <v:shape id="_x0000_s1036" type="#_x0000_t32" style="position:absolute;margin-left:153.3pt;margin-top:11pt;width:26.25pt;height:.75pt;z-index:251661824" o:connectortype="straight"/>
        </w:pict>
      </w:r>
      <w:r>
        <w:rPr>
          <w:noProof/>
        </w:rPr>
        <w:pict>
          <v:shape id="_x0000_s1037" type="#_x0000_t32" style="position:absolute;margin-left:81.3pt;margin-top:11pt;width:26.25pt;height:.75pt;z-index:251660800" o:connectortype="straight"/>
        </w:pict>
      </w:r>
      <w:r>
        <w:rPr>
          <w:noProof/>
        </w:rPr>
        <w:pict>
          <v:shape id="_x0000_s1038" type="#_x0000_t32" style="position:absolute;margin-left:7.05pt;margin-top:11.75pt;width:26.25pt;height:.75pt;z-index:251659776" o:connectortype="straight"/>
        </w:pict>
      </w:r>
      <w:r w:rsidRPr="009547DB">
        <w:rPr>
          <w:b/>
        </w:rPr>
        <w:t xml:space="preserve">  x 30                  x18                  x27                  x56                  x45</w:t>
      </w:r>
    </w:p>
    <w:p w:rsidR="00121381" w:rsidRPr="009547DB" w:rsidRDefault="00121381" w:rsidP="00CB08A8">
      <w:pPr>
        <w:tabs>
          <w:tab w:val="left" w:pos="1035"/>
        </w:tabs>
        <w:rPr>
          <w:rFonts w:ascii="Comic Sans MS" w:hAnsi="Comic Sans MS"/>
          <w:b/>
        </w:rPr>
      </w:pPr>
      <w:r w:rsidRPr="009547DB">
        <w:tab/>
        <w:t xml:space="preserve">             </w:t>
      </w:r>
    </w:p>
    <w:p w:rsidR="00121381" w:rsidRPr="00CB08A8" w:rsidRDefault="00121381" w:rsidP="00CB08A8">
      <w:pPr>
        <w:rPr>
          <w:rFonts w:ascii="Comic Sans MS" w:hAnsi="Comic Sans MS"/>
          <w:sz w:val="20"/>
          <w:szCs w:val="20"/>
        </w:rPr>
      </w:pPr>
    </w:p>
    <w:p w:rsidR="00121381" w:rsidRPr="00CB08A8" w:rsidRDefault="00121381" w:rsidP="00CB08A8">
      <w:pPr>
        <w:rPr>
          <w:rFonts w:ascii="Comic Sans MS" w:hAnsi="Comic Sans MS"/>
          <w:sz w:val="20"/>
          <w:szCs w:val="20"/>
        </w:rPr>
      </w:pPr>
    </w:p>
    <w:p w:rsidR="00121381" w:rsidRPr="00CB08A8" w:rsidRDefault="00121381" w:rsidP="00CB08A8">
      <w:pPr>
        <w:rPr>
          <w:rFonts w:ascii="Comic Sans MS" w:hAnsi="Comic Sans MS"/>
          <w:sz w:val="20"/>
          <w:szCs w:val="20"/>
        </w:rPr>
      </w:pPr>
    </w:p>
    <w:p w:rsidR="00121381" w:rsidRPr="00CB08A8" w:rsidRDefault="00121381" w:rsidP="00CB08A8">
      <w:pPr>
        <w:rPr>
          <w:rFonts w:ascii="Comic Sans MS" w:hAnsi="Comic Sans MS"/>
          <w:sz w:val="20"/>
          <w:szCs w:val="20"/>
        </w:rPr>
      </w:pPr>
    </w:p>
    <w:p w:rsidR="00121381" w:rsidRPr="00CB08A8" w:rsidRDefault="00121381" w:rsidP="00CB08A8">
      <w:pPr>
        <w:rPr>
          <w:rFonts w:ascii="Comic Sans MS" w:hAnsi="Comic Sans MS"/>
          <w:sz w:val="20"/>
          <w:szCs w:val="20"/>
        </w:rPr>
      </w:pPr>
    </w:p>
    <w:p w:rsidR="00121381" w:rsidRDefault="00121381" w:rsidP="00CB08A8">
      <w:pPr>
        <w:rPr>
          <w:rFonts w:ascii="Comic Sans MS" w:hAnsi="Comic Sans MS"/>
          <w:sz w:val="20"/>
          <w:szCs w:val="20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</w:t>
      </w:r>
    </w:p>
    <w:p w:rsidR="00121381" w:rsidRPr="004779B1" w:rsidRDefault="00121381" w:rsidP="004779B1">
      <w:pPr>
        <w:rPr>
          <w:rFonts w:ascii="Comic Sans MS" w:hAnsi="Comic Sans MS"/>
          <w:sz w:val="20"/>
          <w:szCs w:val="20"/>
        </w:rPr>
      </w:pPr>
    </w:p>
    <w:p w:rsidR="00121381" w:rsidRPr="004779B1" w:rsidRDefault="00121381" w:rsidP="004779B1">
      <w:pPr>
        <w:rPr>
          <w:rFonts w:ascii="Comic Sans MS" w:hAnsi="Comic Sans MS"/>
          <w:sz w:val="20"/>
          <w:szCs w:val="20"/>
        </w:rPr>
      </w:pPr>
    </w:p>
    <w:p w:rsidR="00121381" w:rsidRPr="004779B1" w:rsidRDefault="00121381" w:rsidP="004779B1">
      <w:pPr>
        <w:rPr>
          <w:rFonts w:ascii="Comic Sans MS" w:hAnsi="Comic Sans MS"/>
          <w:sz w:val="20"/>
          <w:szCs w:val="20"/>
        </w:rPr>
      </w:pPr>
    </w:p>
    <w:p w:rsidR="00121381" w:rsidRDefault="00121381" w:rsidP="00510412">
      <w:pPr>
        <w:tabs>
          <w:tab w:val="left" w:pos="1095"/>
        </w:tabs>
        <w:rPr>
          <w:rFonts w:ascii="Comic Sans MS" w:hAnsi="Comic Sans MS"/>
          <w:sz w:val="20"/>
          <w:szCs w:val="20"/>
        </w:rPr>
      </w:pPr>
    </w:p>
    <w:p w:rsidR="00121381" w:rsidRDefault="00121381" w:rsidP="00510412">
      <w:pPr>
        <w:tabs>
          <w:tab w:val="left" w:pos="1095"/>
        </w:tabs>
        <w:rPr>
          <w:rFonts w:ascii="Comic Sans MS" w:hAnsi="Comic Sans MS"/>
          <w:sz w:val="20"/>
          <w:szCs w:val="20"/>
        </w:rPr>
      </w:pPr>
    </w:p>
    <w:p w:rsidR="00121381" w:rsidRDefault="00121381" w:rsidP="00510412">
      <w:pPr>
        <w:tabs>
          <w:tab w:val="left" w:pos="1095"/>
        </w:tabs>
        <w:jc w:val="center"/>
        <w:rPr>
          <w:rFonts w:ascii="Comic Sans MS" w:hAnsi="Comic Sans MS"/>
          <w:b/>
          <w:sz w:val="32"/>
          <w:szCs w:val="32"/>
          <w:u w:val="single"/>
        </w:rPr>
      </w:pPr>
      <w:r w:rsidRPr="00510412">
        <w:rPr>
          <w:rFonts w:ascii="Comic Sans MS" w:hAnsi="Comic Sans MS"/>
          <w:b/>
          <w:sz w:val="32"/>
          <w:szCs w:val="32"/>
          <w:u w:val="single"/>
        </w:rPr>
        <w:sym w:font="Wingdings" w:char="F04A"/>
      </w:r>
      <w:r w:rsidRPr="00510412">
        <w:rPr>
          <w:rFonts w:ascii="Comic Sans MS" w:hAnsi="Comic Sans MS"/>
          <w:b/>
          <w:sz w:val="32"/>
          <w:szCs w:val="32"/>
          <w:u w:val="single"/>
        </w:rPr>
        <w:sym w:font="Wingdings" w:char="F04A"/>
      </w:r>
      <w:r w:rsidRPr="00510412">
        <w:rPr>
          <w:rFonts w:ascii="Comic Sans MS" w:hAnsi="Comic Sans MS"/>
          <w:b/>
          <w:sz w:val="32"/>
          <w:szCs w:val="32"/>
          <w:u w:val="single"/>
        </w:rPr>
        <w:sym w:font="Wingdings" w:char="F04A"/>
      </w:r>
      <w:r w:rsidRPr="00510412">
        <w:rPr>
          <w:rFonts w:ascii="Comic Sans MS" w:hAnsi="Comic Sans MS"/>
          <w:b/>
          <w:sz w:val="32"/>
          <w:szCs w:val="32"/>
          <w:u w:val="single"/>
        </w:rPr>
        <w:t>BAŞARILAR</w:t>
      </w:r>
      <w:r w:rsidRPr="00510412">
        <w:rPr>
          <w:rFonts w:ascii="Comic Sans MS" w:hAnsi="Comic Sans MS"/>
          <w:b/>
          <w:sz w:val="32"/>
          <w:szCs w:val="32"/>
          <w:u w:val="single"/>
        </w:rPr>
        <w:sym w:font="Wingdings" w:char="F04A"/>
      </w:r>
      <w:r w:rsidRPr="00510412">
        <w:rPr>
          <w:rFonts w:ascii="Comic Sans MS" w:hAnsi="Comic Sans MS"/>
          <w:b/>
          <w:sz w:val="32"/>
          <w:szCs w:val="32"/>
          <w:u w:val="single"/>
        </w:rPr>
        <w:sym w:font="Wingdings" w:char="F04A"/>
      </w:r>
      <w:r w:rsidRPr="00510412">
        <w:rPr>
          <w:rFonts w:ascii="Comic Sans MS" w:hAnsi="Comic Sans MS"/>
          <w:b/>
          <w:sz w:val="32"/>
          <w:szCs w:val="32"/>
          <w:u w:val="single"/>
        </w:rPr>
        <w:sym w:font="Wingdings" w:char="F04A"/>
      </w:r>
    </w:p>
    <w:p w:rsidR="00121381" w:rsidRDefault="00121381" w:rsidP="00510412">
      <w:pPr>
        <w:tabs>
          <w:tab w:val="left" w:pos="1095"/>
        </w:tabs>
        <w:jc w:val="center"/>
        <w:rPr>
          <w:rFonts w:ascii="Comic Sans MS" w:hAnsi="Comic Sans MS"/>
          <w:b/>
          <w:sz w:val="32"/>
          <w:szCs w:val="32"/>
          <w:u w:val="single"/>
        </w:rPr>
      </w:pPr>
    </w:p>
    <w:p w:rsidR="00121381" w:rsidRPr="00510412" w:rsidRDefault="00121381" w:rsidP="00510412">
      <w:pPr>
        <w:tabs>
          <w:tab w:val="left" w:pos="1095"/>
        </w:tabs>
        <w:jc w:val="center"/>
        <w:rPr>
          <w:rFonts w:ascii="Comic Sans MS" w:hAnsi="Comic Sans MS"/>
          <w:b/>
        </w:rPr>
      </w:pPr>
      <w:r w:rsidRPr="00510412">
        <w:rPr>
          <w:rFonts w:ascii="Comic Sans MS" w:hAnsi="Comic Sans MS"/>
          <w:b/>
        </w:rPr>
        <w:t xml:space="preserve">                                                                    Gencan BALI</w:t>
      </w:r>
    </w:p>
    <w:p w:rsidR="00121381" w:rsidRPr="00510412" w:rsidRDefault="00121381" w:rsidP="00510412">
      <w:pPr>
        <w:tabs>
          <w:tab w:val="left" w:pos="1095"/>
        </w:tabs>
        <w:jc w:val="center"/>
        <w:rPr>
          <w:rFonts w:ascii="Comic Sans MS" w:hAnsi="Comic Sans MS"/>
          <w:b/>
        </w:rPr>
      </w:pPr>
      <w:r w:rsidRPr="00510412">
        <w:rPr>
          <w:rFonts w:ascii="Comic Sans MS" w:hAnsi="Comic Sans MS"/>
          <w:b/>
        </w:rPr>
        <w:t xml:space="preserve">                                                                     4/A Sınıf Öğrt.</w:t>
      </w:r>
    </w:p>
    <w:p w:rsidR="00121381" w:rsidRPr="00510412" w:rsidRDefault="00121381">
      <w:pPr>
        <w:tabs>
          <w:tab w:val="left" w:pos="1095"/>
        </w:tabs>
        <w:jc w:val="center"/>
        <w:rPr>
          <w:rFonts w:ascii="Comic Sans MS" w:hAnsi="Comic Sans MS"/>
          <w:b/>
        </w:rPr>
      </w:pPr>
    </w:p>
    <w:sectPr w:rsidR="00121381" w:rsidRPr="00510412" w:rsidSect="0050424E">
      <w:headerReference w:type="first" r:id="rId9"/>
      <w:pgSz w:w="11906" w:h="16838" w:code="9"/>
      <w:pgMar w:top="113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381" w:rsidRDefault="00121381">
      <w:r>
        <w:separator/>
      </w:r>
    </w:p>
  </w:endnote>
  <w:endnote w:type="continuationSeparator" w:id="0">
    <w:p w:rsidR="00121381" w:rsidRDefault="00121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381" w:rsidRDefault="00121381">
      <w:r>
        <w:separator/>
      </w:r>
    </w:p>
  </w:footnote>
  <w:footnote w:type="continuationSeparator" w:id="0">
    <w:p w:rsidR="00121381" w:rsidRDefault="00121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312"/>
      <w:tblW w:w="106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239"/>
      <w:gridCol w:w="4405"/>
    </w:tblGrid>
    <w:tr w:rsidR="00121381" w:rsidRPr="007B1A09" w:rsidTr="00267EE4">
      <w:trPr>
        <w:trHeight w:val="711"/>
      </w:trPr>
      <w:tc>
        <w:tcPr>
          <w:tcW w:w="10644" w:type="dxa"/>
          <w:gridSpan w:val="2"/>
        </w:tcPr>
        <w:p w:rsidR="00121381" w:rsidRPr="007B1A09" w:rsidRDefault="00121381" w:rsidP="00267EE4">
          <w:pPr>
            <w:jc w:val="center"/>
            <w:rPr>
              <w:rFonts w:ascii="Comic Sans MS" w:hAnsi="Comic Sans MS"/>
              <w:b/>
              <w:sz w:val="20"/>
              <w:szCs w:val="20"/>
              <w:lang w:eastAsia="en-US"/>
            </w:rPr>
          </w:pPr>
          <w:r w:rsidRPr="007B1A09">
            <w:rPr>
              <w:rFonts w:ascii="Comic Sans MS" w:hAnsi="Comic Sans MS"/>
              <w:b/>
              <w:sz w:val="20"/>
              <w:szCs w:val="20"/>
            </w:rPr>
            <w:t xml:space="preserve">2013-2014 EĞİTİM ÖĞRETİM YILI </w:t>
          </w:r>
          <w:r>
            <w:rPr>
              <w:rFonts w:ascii="Comic Sans MS" w:hAnsi="Comic Sans MS"/>
              <w:b/>
              <w:sz w:val="20"/>
              <w:szCs w:val="20"/>
            </w:rPr>
            <w:t>BÖLÜKBAŞI</w:t>
          </w:r>
          <w:r w:rsidRPr="007B1A09">
            <w:rPr>
              <w:rFonts w:ascii="Comic Sans MS" w:hAnsi="Comic Sans MS"/>
              <w:b/>
              <w:sz w:val="20"/>
              <w:szCs w:val="20"/>
            </w:rPr>
            <w:t xml:space="preserve"> </w:t>
          </w:r>
          <w:r>
            <w:rPr>
              <w:rFonts w:ascii="Comic Sans MS" w:hAnsi="Comic Sans MS"/>
              <w:b/>
              <w:sz w:val="20"/>
              <w:szCs w:val="20"/>
            </w:rPr>
            <w:t>İLKOKULU 4.SINIF</w:t>
          </w:r>
        </w:p>
        <w:p w:rsidR="00121381" w:rsidRPr="007B1A09" w:rsidRDefault="00121381" w:rsidP="00267EE4">
          <w:pPr>
            <w:jc w:val="center"/>
            <w:rPr>
              <w:rFonts w:ascii="Comic Sans MS" w:hAnsi="Comic Sans MS"/>
              <w:b/>
              <w:sz w:val="20"/>
              <w:szCs w:val="20"/>
              <w:lang w:eastAsia="en-US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>MATEMATİK DERSİ 1.DÖNEM 3</w:t>
          </w:r>
          <w:r w:rsidRPr="007B1A09">
            <w:rPr>
              <w:rFonts w:ascii="Comic Sans MS" w:hAnsi="Comic Sans MS"/>
              <w:b/>
              <w:sz w:val="20"/>
              <w:szCs w:val="20"/>
            </w:rPr>
            <w:t>.YAZILI SINAVI</w:t>
          </w:r>
        </w:p>
      </w:tc>
    </w:tr>
    <w:tr w:rsidR="00121381" w:rsidRPr="007B1A09" w:rsidTr="00267EE4">
      <w:trPr>
        <w:trHeight w:val="309"/>
      </w:trPr>
      <w:tc>
        <w:tcPr>
          <w:tcW w:w="6239" w:type="dxa"/>
        </w:tcPr>
        <w:p w:rsidR="00121381" w:rsidRPr="007B1A09" w:rsidRDefault="00121381" w:rsidP="00267EE4">
          <w:pPr>
            <w:rPr>
              <w:rFonts w:ascii="Comic Sans MS" w:hAnsi="Comic Sans MS"/>
              <w:b/>
              <w:sz w:val="20"/>
              <w:szCs w:val="20"/>
              <w:lang w:eastAsia="en-US"/>
            </w:rPr>
          </w:pPr>
          <w:r w:rsidRPr="007B1A09">
            <w:rPr>
              <w:rFonts w:ascii="Comic Sans MS" w:hAnsi="Comic Sans MS"/>
              <w:b/>
              <w:sz w:val="20"/>
              <w:szCs w:val="20"/>
            </w:rPr>
            <w:t>ADI-SOYADI:</w:t>
          </w:r>
        </w:p>
      </w:tc>
      <w:tc>
        <w:tcPr>
          <w:tcW w:w="4405" w:type="dxa"/>
        </w:tcPr>
        <w:p w:rsidR="00121381" w:rsidRPr="007B1A09" w:rsidRDefault="00121381" w:rsidP="009547DB">
          <w:pPr>
            <w:rPr>
              <w:rFonts w:ascii="Comic Sans MS" w:hAnsi="Comic Sans MS"/>
              <w:b/>
              <w:sz w:val="20"/>
              <w:szCs w:val="20"/>
              <w:lang w:eastAsia="en-US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>TARİH: 13.01.2014</w:t>
          </w:r>
        </w:p>
      </w:tc>
    </w:tr>
    <w:tr w:rsidR="00121381" w:rsidRPr="007B1A09" w:rsidTr="00267EE4">
      <w:trPr>
        <w:trHeight w:val="171"/>
      </w:trPr>
      <w:tc>
        <w:tcPr>
          <w:tcW w:w="6239" w:type="dxa"/>
        </w:tcPr>
        <w:p w:rsidR="00121381" w:rsidRPr="007B1A09" w:rsidRDefault="00121381" w:rsidP="00267EE4">
          <w:pPr>
            <w:rPr>
              <w:rFonts w:ascii="Comic Sans MS" w:hAnsi="Comic Sans MS"/>
              <w:b/>
              <w:sz w:val="20"/>
              <w:szCs w:val="20"/>
              <w:lang w:eastAsia="en-US"/>
            </w:rPr>
          </w:pPr>
          <w:r w:rsidRPr="007B1A09">
            <w:rPr>
              <w:rFonts w:ascii="Comic Sans MS" w:hAnsi="Comic Sans MS"/>
              <w:b/>
              <w:sz w:val="20"/>
              <w:szCs w:val="20"/>
            </w:rPr>
            <w:t>NUMARASI:</w:t>
          </w:r>
          <w:bookmarkStart w:id="0" w:name="_GoBack"/>
          <w:bookmarkEnd w:id="0"/>
        </w:p>
      </w:tc>
      <w:tc>
        <w:tcPr>
          <w:tcW w:w="4405" w:type="dxa"/>
        </w:tcPr>
        <w:p w:rsidR="00121381" w:rsidRPr="007B1A09" w:rsidRDefault="00121381" w:rsidP="00267EE4">
          <w:pPr>
            <w:rPr>
              <w:rFonts w:ascii="Comic Sans MS" w:hAnsi="Comic Sans MS"/>
              <w:b/>
              <w:sz w:val="20"/>
              <w:szCs w:val="20"/>
              <w:lang w:eastAsia="en-US"/>
            </w:rPr>
          </w:pPr>
          <w:r w:rsidRPr="007B1A09">
            <w:rPr>
              <w:rFonts w:ascii="Comic Sans MS" w:hAnsi="Comic Sans MS"/>
              <w:b/>
              <w:sz w:val="20"/>
              <w:szCs w:val="20"/>
            </w:rPr>
            <w:t>PUAN:</w:t>
          </w:r>
        </w:p>
      </w:tc>
    </w:tr>
  </w:tbl>
  <w:p w:rsidR="00121381" w:rsidRPr="0038786F" w:rsidRDefault="00121381" w:rsidP="00B7316C">
    <w:pPr>
      <w:pStyle w:val="Header"/>
    </w:pPr>
  </w:p>
  <w:p w:rsidR="00121381" w:rsidRDefault="001213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13C1"/>
    <w:multiLevelType w:val="hybridMultilevel"/>
    <w:tmpl w:val="F12CE29C"/>
    <w:lvl w:ilvl="0" w:tplc="B7C6BA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54E"/>
    <w:rsid w:val="00065C9C"/>
    <w:rsid w:val="00084B11"/>
    <w:rsid w:val="000960D1"/>
    <w:rsid w:val="00121381"/>
    <w:rsid w:val="0012671D"/>
    <w:rsid w:val="0016358D"/>
    <w:rsid w:val="001A4028"/>
    <w:rsid w:val="001E0183"/>
    <w:rsid w:val="00202557"/>
    <w:rsid w:val="00206B2D"/>
    <w:rsid w:val="00224AE7"/>
    <w:rsid w:val="00267EE4"/>
    <w:rsid w:val="0038786F"/>
    <w:rsid w:val="0046098E"/>
    <w:rsid w:val="00476A34"/>
    <w:rsid w:val="004779B1"/>
    <w:rsid w:val="00481665"/>
    <w:rsid w:val="0050424E"/>
    <w:rsid w:val="00510412"/>
    <w:rsid w:val="00594E3A"/>
    <w:rsid w:val="005B2E8C"/>
    <w:rsid w:val="005C47B5"/>
    <w:rsid w:val="005D354E"/>
    <w:rsid w:val="005E574C"/>
    <w:rsid w:val="005F439D"/>
    <w:rsid w:val="00600236"/>
    <w:rsid w:val="00663D88"/>
    <w:rsid w:val="00665806"/>
    <w:rsid w:val="006A6198"/>
    <w:rsid w:val="006C0D3D"/>
    <w:rsid w:val="006E026B"/>
    <w:rsid w:val="006F5AD4"/>
    <w:rsid w:val="007075A7"/>
    <w:rsid w:val="007106C1"/>
    <w:rsid w:val="00723D84"/>
    <w:rsid w:val="00771EE6"/>
    <w:rsid w:val="007B1A09"/>
    <w:rsid w:val="007F1B6E"/>
    <w:rsid w:val="0084721E"/>
    <w:rsid w:val="00853C3E"/>
    <w:rsid w:val="00894449"/>
    <w:rsid w:val="008A035A"/>
    <w:rsid w:val="008B160A"/>
    <w:rsid w:val="00904711"/>
    <w:rsid w:val="009501DD"/>
    <w:rsid w:val="009547DB"/>
    <w:rsid w:val="00965F03"/>
    <w:rsid w:val="00A32653"/>
    <w:rsid w:val="00A52B95"/>
    <w:rsid w:val="00AC0D12"/>
    <w:rsid w:val="00B40E6A"/>
    <w:rsid w:val="00B4564F"/>
    <w:rsid w:val="00B7316C"/>
    <w:rsid w:val="00B93F9F"/>
    <w:rsid w:val="00CA3AD3"/>
    <w:rsid w:val="00CA4BC7"/>
    <w:rsid w:val="00CB08A8"/>
    <w:rsid w:val="00D029B1"/>
    <w:rsid w:val="00D52835"/>
    <w:rsid w:val="00D52F8C"/>
    <w:rsid w:val="00DF7ED2"/>
    <w:rsid w:val="00E34673"/>
    <w:rsid w:val="00EE1CAD"/>
    <w:rsid w:val="00EF37B2"/>
    <w:rsid w:val="00EF4E26"/>
    <w:rsid w:val="00F14015"/>
    <w:rsid w:val="00F25DCD"/>
    <w:rsid w:val="00F43B59"/>
    <w:rsid w:val="00F87C2B"/>
    <w:rsid w:val="00F8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4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31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68D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731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68D4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52F8C"/>
    <w:pPr>
      <w:ind w:left="720"/>
      <w:contextualSpacing/>
    </w:pPr>
  </w:style>
  <w:style w:type="table" w:styleId="TableGrid">
    <w:name w:val="Table Grid"/>
    <w:basedOn w:val="TableNormal"/>
    <w:uiPriority w:val="99"/>
    <w:rsid w:val="00D52F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042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8D4"/>
    <w:rPr>
      <w:sz w:val="0"/>
      <w:szCs w:val="0"/>
    </w:rPr>
  </w:style>
  <w:style w:type="character" w:styleId="Hyperlink">
    <w:name w:val="Hyperlink"/>
    <w:basedOn w:val="DefaultParagraphFont"/>
    <w:uiPriority w:val="99"/>
    <w:rsid w:val="001E0183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1E0183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9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143</Words>
  <Characters>820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TEKNOSA PC</dc:creator>
  <cp:keywords>www.sorubak.com</cp:keywords>
  <dc:description>www.sorubak.com</dc:description>
  <cp:lastModifiedBy>edanur</cp:lastModifiedBy>
  <cp:revision>5</cp:revision>
  <cp:lastPrinted>2013-11-06T22:08:00Z</cp:lastPrinted>
  <dcterms:created xsi:type="dcterms:W3CDTF">2014-01-12T15:45:00Z</dcterms:created>
  <dcterms:modified xsi:type="dcterms:W3CDTF">2014-01-12T20:19:00Z</dcterms:modified>
  <cp:category>www.sorubak.com</cp:category>
</cp:coreProperties>
</file>