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37" w:rsidRPr="001962B6" w:rsidRDefault="001E0A37" w:rsidP="001962B6">
      <w:pPr>
        <w:rPr>
          <w:b/>
          <w:sz w:val="24"/>
        </w:rPr>
      </w:pPr>
      <w:r w:rsidRPr="001962B6">
        <w:rPr>
          <w:b/>
          <w:sz w:val="24"/>
        </w:rPr>
        <w:t>1.) 3, 5 , 6 , 0 sayılarının birer kez kullanarak yazabileceğiniz en büyük ve en küçük sayının toplamı kaçtır?</w:t>
      </w:r>
    </w:p>
    <w:p w:rsidR="001E0A37" w:rsidRPr="001962B6" w:rsidRDefault="001E0A37" w:rsidP="00897EEA">
      <w:pPr>
        <w:rPr>
          <w:b/>
          <w:sz w:val="24"/>
        </w:rPr>
      </w:pPr>
      <w:r>
        <w:rPr>
          <w:noProof/>
          <w:lang w:eastAsia="tr-TR"/>
        </w:rPr>
        <w:pict>
          <v:roundrect id="_x0000_s1026" style="position:absolute;margin-left:155.55pt;margin-top:17.1pt;width:82.05pt;height:23.45pt;z-index:251676160" arcsize="10923f"/>
        </w:pict>
      </w:r>
    </w:p>
    <w:p w:rsidR="001E0A37" w:rsidRPr="001962B6" w:rsidRDefault="001E0A37" w:rsidP="00897EEA">
      <w:pPr>
        <w:rPr>
          <w:b/>
          <w:sz w:val="24"/>
        </w:rPr>
      </w:pPr>
    </w:p>
    <w:p w:rsidR="001E0A37" w:rsidRPr="001962B6" w:rsidRDefault="001E0A37" w:rsidP="00897EEA">
      <w:pPr>
        <w:rPr>
          <w:b/>
          <w:sz w:val="24"/>
        </w:rPr>
      </w:pPr>
      <w:r w:rsidRPr="001962B6">
        <w:rPr>
          <w:b/>
          <w:sz w:val="24"/>
        </w:rPr>
        <w:t>2.)  265531     sayısının çözümleyiniz.</w: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Pr="00131F4E" w:rsidRDefault="001E0A37" w:rsidP="00897EEA">
      <w:pPr>
        <w:rPr>
          <w:sz w:val="24"/>
        </w:rPr>
      </w:pPr>
    </w:p>
    <w:p w:rsidR="001E0A37" w:rsidRPr="00E76DFD" w:rsidRDefault="001E0A37" w:rsidP="00897EEA">
      <w:pPr>
        <w:rPr>
          <w:b/>
          <w:sz w:val="24"/>
        </w:rPr>
      </w:pPr>
      <w:r w:rsidRPr="00E76DFD">
        <w:rPr>
          <w:b/>
          <w:sz w:val="24"/>
        </w:rPr>
        <w:t>3.)  65</w:t>
      </w:r>
      <w:r>
        <w:rPr>
          <w:b/>
          <w:sz w:val="24"/>
        </w:rPr>
        <w:t xml:space="preserve"> </w:t>
      </w:r>
      <w:r w:rsidRPr="00E76DFD">
        <w:rPr>
          <w:b/>
          <w:sz w:val="24"/>
        </w:rPr>
        <w:t>638 sayısındaki birler bölüğü ile binler bölüğündeki sayıların toplamı kaçtır?</w:t>
      </w:r>
    </w:p>
    <w:p w:rsidR="001E0A37" w:rsidRDefault="001E0A37" w:rsidP="00897EEA">
      <w:pPr>
        <w:rPr>
          <w:sz w:val="24"/>
        </w:rPr>
      </w:pPr>
    </w:p>
    <w:p w:rsidR="001E0A37" w:rsidRPr="00131F4E" w:rsidRDefault="001E0A37" w:rsidP="00897EEA">
      <w:pPr>
        <w:rPr>
          <w:sz w:val="24"/>
        </w:rPr>
      </w:pPr>
      <w:r>
        <w:rPr>
          <w:noProof/>
          <w:lang w:eastAsia="tr-TR"/>
        </w:rPr>
        <w:pict>
          <v:roundrect id="_x0000_s1027" style="position:absolute;margin-left:176.2pt;margin-top:15.7pt;width:82.05pt;height:23.45pt;z-index:251668992" arcsize="10923f"/>
        </w:pict>
      </w:r>
    </w:p>
    <w:p w:rsidR="001E0A37" w:rsidRPr="00131F4E" w:rsidRDefault="001E0A37" w:rsidP="00897EEA">
      <w:pPr>
        <w:rPr>
          <w:sz w:val="24"/>
        </w:rPr>
      </w:pPr>
    </w:p>
    <w:p w:rsidR="001E0A37" w:rsidRPr="00A01D76" w:rsidRDefault="001E0A37" w:rsidP="00897EEA">
      <w:pPr>
        <w:rPr>
          <w:b/>
          <w:sz w:val="24"/>
        </w:rPr>
      </w:pPr>
      <w:r w:rsidRPr="00A01D76">
        <w:rPr>
          <w:b/>
          <w:sz w:val="24"/>
        </w:rPr>
        <w:t>4.) 5 on binlik +5 yüzlük +2 onluk 7 birlik+ 9 binlikten oluşan sayıyı yazınız.</w:t>
      </w:r>
    </w:p>
    <w:p w:rsidR="001E0A37" w:rsidRPr="00131F4E" w:rsidRDefault="001E0A37" w:rsidP="00897EEA">
      <w:pPr>
        <w:rPr>
          <w:sz w:val="24"/>
        </w:rPr>
      </w:pPr>
      <w:r>
        <w:rPr>
          <w:noProof/>
          <w:lang w:eastAsia="tr-TR"/>
        </w:rPr>
        <w:pict>
          <v:roundrect id="_x0000_s1028" style="position:absolute;margin-left:29.4pt;margin-top:10.4pt;width:184.2pt;height:23.45pt;z-index:251667968" arcsize="10923f"/>
        </w:pict>
      </w:r>
    </w:p>
    <w:p w:rsidR="001E0A37" w:rsidRPr="00131F4E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  <w:r w:rsidRPr="00236324">
        <w:rPr>
          <w:b/>
          <w:sz w:val="24"/>
        </w:rPr>
        <w:t>5.) 2657  en yakın onluğa ve en yakın yüzlüğe yuvarlanmış şekillerini bulup toplayınız</w:t>
      </w:r>
      <w:r w:rsidRPr="00131F4E">
        <w:rPr>
          <w:sz w:val="24"/>
        </w:rPr>
        <w:t>.</w:t>
      </w:r>
    </w:p>
    <w:p w:rsidR="001E0A37" w:rsidRPr="00131F4E" w:rsidRDefault="001E0A37" w:rsidP="00897E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roundrect id="_x0000_s1029" style="position:absolute;margin-left:176.2pt;margin-top:18.4pt;width:82.05pt;height:23.45pt;z-index:251670016" arcsize="10923f"/>
        </w:pict>
      </w:r>
    </w:p>
    <w:p w:rsidR="001E0A37" w:rsidRPr="00131F4E" w:rsidRDefault="001E0A37" w:rsidP="00897EEA">
      <w:pPr>
        <w:rPr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http://t2.gstatic.com/images?q=tbn:ANd9GcSWzdKlgvSY3Qr7_76RRiEvTRWS1GOypZ5mlfZwVTGrDIdZ8sjf" href="http://www.google.com.tr/imgres?q=frog+gif&amp;start=151&amp;hl=tr&amp;tbo=d&amp;biw=1366&amp;bih=620&amp;tbm=isch&amp;tbnid=g4z6M21MafJ8AM:&amp;imgrefurl=http://acunix.wheatonma.edu/kmorgan/Psongs/FrogsJustWantToAmplex.html&amp;docid=nXQvmWQIDcfaIM&amp;imgurl=http://acunix.wheatonma.edu/kmorgan/Psongs/Images/happy-frog.gif&amp;w=188&amp;h=141&amp;ei=pB7OUP7KGYnj4QS0noDQDQ&amp;zoom=1&amp;iact=hc&amp;vpx=1001&amp;vpy=364&amp;dur=985&amp;hovh=112&amp;hovw=150&amp;tx=32&amp;ty=74&amp;sig=100723507602230869433&amp;page=6&amp;tbnh=112&amp;tbnw=150&amp;ndsp=33&amp;ved=1t:429,r:66,s:100,i:2" style="position:absolute;margin-left:255pt;margin-top:9.65pt;width:70.25pt;height:51.8pt;rotation:340020fd;z-index:-251662848;visibility:visible" o:button="t">
            <v:fill o:detectmouseclick="t"/>
            <v:imagedata r:id="rId7" o:title=""/>
          </v:shape>
        </w:pict>
      </w:r>
    </w:p>
    <w:p w:rsidR="001E0A37" w:rsidRPr="00236324" w:rsidRDefault="001E0A37" w:rsidP="00897EEA">
      <w:pPr>
        <w:rPr>
          <w:b/>
          <w:sz w:val="24"/>
        </w:rPr>
      </w:pPr>
      <w:r w:rsidRPr="00236324">
        <w:rPr>
          <w:b/>
          <w:sz w:val="24"/>
        </w:rPr>
        <w:t>6.)  75243 sayısında 5 ve 4 rakamlarının basamak değeri toplamı kaçtır?</w: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roundrect id="_x0000_s1031" style="position:absolute;margin-left:180.95pt;margin-top:16.45pt;width:82.05pt;height:23.45pt;z-index:251671040" arcsize="10923f"/>
        </w:pict>
      </w: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rect id="_x0000_s1032" style="position:absolute;margin-left:169.05pt;margin-top:23.95pt;width:31.15pt;height:16.75pt;z-index:251679232"/>
        </w:pict>
      </w:r>
    </w:p>
    <w:p w:rsidR="001E0A37" w:rsidRPr="00131F4E" w:rsidRDefault="001E0A37" w:rsidP="00897EEA">
      <w:pPr>
        <w:rPr>
          <w:sz w:val="24"/>
        </w:rPr>
      </w:pPr>
      <w:r w:rsidRPr="00236324">
        <w:rPr>
          <w:b/>
          <w:sz w:val="24"/>
        </w:rPr>
        <w:t xml:space="preserve">7.)  153  X  29  X 63 =  29  X  63  X   ?        </w:t>
      </w:r>
      <w:r>
        <w:rPr>
          <w:b/>
          <w:sz w:val="24"/>
        </w:rPr>
        <w:t xml:space="preserve">    </w:t>
      </w:r>
      <w:r w:rsidRPr="00236324">
        <w:rPr>
          <w:b/>
          <w:sz w:val="24"/>
        </w:rPr>
        <w:t>boş bırakılan yere hangi sayı gelmelidir</w:t>
      </w:r>
      <w:r w:rsidRPr="00131F4E">
        <w:rPr>
          <w:sz w:val="24"/>
        </w:rPr>
        <w:t>?</w:t>
      </w:r>
    </w:p>
    <w:p w:rsidR="001E0A37" w:rsidRPr="00131F4E" w:rsidRDefault="001E0A37" w:rsidP="00131F4E">
      <w:pPr>
        <w:pStyle w:val="NoSpacing"/>
        <w:rPr>
          <w:sz w:val="24"/>
        </w:rPr>
      </w:pPr>
    </w:p>
    <w:p w:rsidR="001E0A37" w:rsidRPr="00131F4E" w:rsidRDefault="001E0A37" w:rsidP="00131F4E">
      <w:pPr>
        <w:pStyle w:val="NoSpacing"/>
        <w:rPr>
          <w:sz w:val="24"/>
        </w:rPr>
      </w:pPr>
    </w:p>
    <w:tbl>
      <w:tblPr>
        <w:tblpPr w:leftFromText="141" w:rightFromText="141" w:vertAnchor="text" w:horzAnchor="page" w:tblpX="6256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134"/>
      </w:tblGrid>
      <w:tr w:rsidR="001E0A37" w:rsidRPr="00D15CC0" w:rsidTr="00D15CC0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jc w:val="both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İzmir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85569</w:t>
            </w:r>
          </w:p>
        </w:tc>
      </w:tr>
      <w:tr w:rsidR="001E0A37" w:rsidRPr="00D15CC0" w:rsidTr="00D15CC0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jc w:val="both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 Muş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85596</w:t>
            </w:r>
          </w:p>
        </w:tc>
      </w:tr>
      <w:tr w:rsidR="001E0A37" w:rsidRPr="00D15CC0" w:rsidTr="00D15CC0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jc w:val="both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 Van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83014</w:t>
            </w:r>
          </w:p>
        </w:tc>
      </w:tr>
      <w:tr w:rsidR="001E0A37" w:rsidRPr="00D15CC0" w:rsidTr="00D15CC0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jc w:val="both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Ordu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85055</w:t>
            </w:r>
          </w:p>
        </w:tc>
      </w:tr>
      <w:tr w:rsidR="001E0A37" w:rsidRPr="00D15CC0" w:rsidTr="00D15CC0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jc w:val="both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Rize    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0A37" w:rsidRPr="00D15CC0" w:rsidRDefault="001E0A37" w:rsidP="00D15CC0">
            <w:pPr>
              <w:pStyle w:val="NoSpacing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89504</w:t>
            </w:r>
          </w:p>
        </w:tc>
      </w:tr>
    </w:tbl>
    <w:p w:rsidR="001E0A37" w:rsidRPr="00A01D76" w:rsidRDefault="001E0A37" w:rsidP="00131F4E">
      <w:pPr>
        <w:pStyle w:val="NoSpacing"/>
        <w:rPr>
          <w:b/>
          <w:sz w:val="24"/>
        </w:rPr>
      </w:pPr>
      <w:r>
        <w:rPr>
          <w:noProof/>
          <w:lang w:eastAsia="tr-TR"/>
        </w:rPr>
        <w:pict>
          <v:shape id="Resim 39" o:spid="_x0000_s1033" type="#_x0000_t75" alt="http://www.redondocrs.org/used_img/Garden%20club/Tree.gif" style="position:absolute;margin-left:112.7pt;margin-top:57.55pt;width:48.55pt;height:51.9pt;z-index:-251638272;visibility:visible;mso-position-horizontal-relative:text;mso-position-vertical-relative:text">
            <v:imagedata r:id="rId8" r:href="rId9"/>
          </v:shape>
        </w:pict>
      </w:r>
      <w:r w:rsidRPr="00A01D76">
        <w:rPr>
          <w:b/>
          <w:sz w:val="24"/>
        </w:rPr>
        <w:t>8.) Yandaki  listede şehirlerde bulunan ağaç sayıları verilmiştir.En çok ağaç olan ilden en az ağaç olan  doğru illeri sıralayınız</w:t>
      </w:r>
    </w:p>
    <w:p w:rsidR="001E0A37" w:rsidRDefault="001E0A37" w:rsidP="00131F4E">
      <w:pPr>
        <w:pStyle w:val="NoSpacing"/>
        <w:rPr>
          <w:sz w:val="24"/>
        </w:rPr>
      </w:pPr>
    </w:p>
    <w:p w:rsidR="001E0A37" w:rsidRDefault="001E0A37" w:rsidP="001962B6">
      <w:pPr>
        <w:pStyle w:val="NoSpacing"/>
        <w:rPr>
          <w:sz w:val="24"/>
        </w:rPr>
      </w:pPr>
    </w:p>
    <w:p w:rsidR="001E0A37" w:rsidRPr="001962B6" w:rsidRDefault="001E0A37" w:rsidP="001962B6">
      <w:pPr>
        <w:pStyle w:val="NoSpacing"/>
        <w:rPr>
          <w:b/>
          <w:sz w:val="24"/>
        </w:rPr>
      </w:pPr>
      <w:r w:rsidRPr="001962B6">
        <w:rPr>
          <w:b/>
          <w:sz w:val="24"/>
        </w:rPr>
        <w:t>1                  2.                 3.                  4.                 5.</w:t>
      </w:r>
    </w:p>
    <w:p w:rsidR="001E0A37" w:rsidRDefault="001E0A37" w:rsidP="00131F4E">
      <w:pPr>
        <w:pStyle w:val="NoSpacing"/>
        <w:rPr>
          <w:sz w:val="24"/>
        </w:rPr>
      </w:pPr>
      <w:r>
        <w:rPr>
          <w:sz w:val="24"/>
        </w:rPr>
        <w:t xml:space="preserve">    </w:t>
      </w:r>
    </w:p>
    <w:p w:rsidR="001E0A37" w:rsidRDefault="001E0A37" w:rsidP="00131F4E">
      <w:pPr>
        <w:pStyle w:val="NoSpacing"/>
        <w:rPr>
          <w:sz w:val="24"/>
        </w:rPr>
      </w:pPr>
    </w:p>
    <w:p w:rsidR="001E0A37" w:rsidRDefault="001E0A37" w:rsidP="00131F4E">
      <w:pPr>
        <w:pStyle w:val="NoSpacing"/>
        <w:rPr>
          <w:sz w:val="24"/>
        </w:rPr>
      </w:pPr>
      <w:r w:rsidRPr="00A01D76">
        <w:rPr>
          <w:b/>
          <w:sz w:val="24"/>
        </w:rPr>
        <w:t>9.)</w:t>
      </w:r>
      <w:r>
        <w:rPr>
          <w:sz w:val="24"/>
        </w:rPr>
        <w:t xml:space="preserve"> </w:t>
      </w:r>
      <w:r w:rsidRPr="001962B6">
        <w:rPr>
          <w:b/>
          <w:sz w:val="24"/>
        </w:rPr>
        <w:t>Aşağıdaki çarpma işlemlerini yapınız</w:t>
      </w:r>
    </w:p>
    <w:p w:rsidR="001E0A37" w:rsidRDefault="001E0A37" w:rsidP="00131F4E">
      <w:pPr>
        <w:pStyle w:val="NoSpacing"/>
        <w:rPr>
          <w:sz w:val="24"/>
        </w:rPr>
      </w:pPr>
    </w:p>
    <w:p w:rsidR="001E0A37" w:rsidRDefault="001E0A37" w:rsidP="00131F4E">
      <w:pPr>
        <w:pStyle w:val="NoSpacing"/>
        <w:rPr>
          <w:b/>
          <w:sz w:val="28"/>
        </w:rPr>
      </w:pPr>
      <w:r>
        <w:rPr>
          <w:b/>
          <w:sz w:val="28"/>
        </w:rPr>
        <w:t xml:space="preserve">  </w:t>
      </w:r>
      <w:r w:rsidRPr="00496544">
        <w:rPr>
          <w:b/>
          <w:sz w:val="28"/>
        </w:rPr>
        <w:t xml:space="preserve">456  </w:t>
      </w:r>
      <w:r>
        <w:rPr>
          <w:b/>
          <w:sz w:val="28"/>
        </w:rPr>
        <w:t xml:space="preserve">   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  <w:r w:rsidRPr="00496544">
        <w:rPr>
          <w:b/>
          <w:sz w:val="28"/>
        </w:rPr>
        <w:t xml:space="preserve">632    </w:t>
      </w:r>
      <w:r>
        <w:rPr>
          <w:b/>
          <w:sz w:val="28"/>
        </w:rPr>
        <w:t xml:space="preserve">    </w:t>
      </w:r>
      <w:r w:rsidRPr="00496544">
        <w:rPr>
          <w:b/>
          <w:sz w:val="28"/>
        </w:rPr>
        <w:t xml:space="preserve">759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254    </w:t>
      </w:r>
      <w:r>
        <w:rPr>
          <w:b/>
          <w:sz w:val="28"/>
        </w:rPr>
        <w:t xml:space="preserve">     </w:t>
      </w:r>
      <w:r w:rsidRPr="00496544">
        <w:rPr>
          <w:b/>
          <w:sz w:val="28"/>
        </w:rPr>
        <w:t xml:space="preserve">763 </w:t>
      </w:r>
      <w:r>
        <w:rPr>
          <w:b/>
          <w:sz w:val="28"/>
        </w:rPr>
        <w:t xml:space="preserve"> </w:t>
      </w:r>
      <w:r w:rsidRPr="00496544">
        <w:rPr>
          <w:b/>
          <w:sz w:val="28"/>
        </w:rPr>
        <w:t xml:space="preserve">   </w:t>
      </w:r>
      <w:r>
        <w:rPr>
          <w:b/>
          <w:sz w:val="28"/>
        </w:rPr>
        <w:t xml:space="preserve">     </w:t>
      </w:r>
      <w:r w:rsidRPr="00496544">
        <w:rPr>
          <w:b/>
          <w:sz w:val="28"/>
        </w:rPr>
        <w:t xml:space="preserve"> </w:t>
      </w:r>
    </w:p>
    <w:p w:rsidR="001E0A37" w:rsidRPr="00496544" w:rsidRDefault="001E0A37" w:rsidP="00131F4E">
      <w:pPr>
        <w:pStyle w:val="NoSpacing"/>
        <w:rPr>
          <w:b/>
          <w:sz w:val="28"/>
        </w:rPr>
      </w:pPr>
      <w:r>
        <w:rPr>
          <w:b/>
          <w:sz w:val="28"/>
        </w:rPr>
        <w:t>x</w:t>
      </w:r>
      <w:r w:rsidRPr="00496544">
        <w:rPr>
          <w:b/>
          <w:sz w:val="28"/>
        </w:rPr>
        <w:t xml:space="preserve">254    </w:t>
      </w:r>
      <w:r>
        <w:rPr>
          <w:b/>
          <w:sz w:val="28"/>
        </w:rPr>
        <w:t xml:space="preserve">     x </w:t>
      </w:r>
      <w:r w:rsidRPr="00496544">
        <w:rPr>
          <w:b/>
          <w:sz w:val="28"/>
        </w:rPr>
        <w:t xml:space="preserve"> 69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 </w:t>
      </w:r>
      <w:r>
        <w:rPr>
          <w:b/>
          <w:sz w:val="28"/>
        </w:rPr>
        <w:t xml:space="preserve">x </w:t>
      </w:r>
      <w:r w:rsidRPr="00496544">
        <w:rPr>
          <w:b/>
          <w:sz w:val="28"/>
        </w:rPr>
        <w:t xml:space="preserve">42     </w:t>
      </w:r>
      <w:r>
        <w:rPr>
          <w:b/>
          <w:sz w:val="28"/>
        </w:rPr>
        <w:t xml:space="preserve">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>x</w:t>
      </w:r>
      <w:r w:rsidRPr="00496544">
        <w:rPr>
          <w:b/>
          <w:sz w:val="28"/>
        </w:rPr>
        <w:t xml:space="preserve"> 34</w:t>
      </w:r>
      <w:r>
        <w:rPr>
          <w:b/>
          <w:sz w:val="28"/>
        </w:rPr>
        <w:t xml:space="preserve">       x  23</w:t>
      </w:r>
    </w:p>
    <w:p w:rsidR="001E0A37" w:rsidRPr="00131F4E" w:rsidRDefault="001E0A37" w:rsidP="00131F4E">
      <w:pPr>
        <w:pStyle w:val="NoSpacing"/>
        <w:rPr>
          <w:sz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99.05pt;margin-top:1.05pt;width:36.85pt;height:0;z-index:251638272" o:connectortype="straight" strokeweight="1.5pt"/>
        </w:pict>
      </w:r>
      <w:r>
        <w:rPr>
          <w:noProof/>
          <w:lang w:eastAsia="tr-TR"/>
        </w:rPr>
        <w:pict>
          <v:shape id="_x0000_s1035" type="#_x0000_t32" style="position:absolute;margin-left:150.75pt;margin-top:1.05pt;width:36.85pt;height:0;z-index:251639296" o:connectortype="straight" strokeweight="1.5pt"/>
        </w:pict>
      </w:r>
      <w:r>
        <w:rPr>
          <w:noProof/>
          <w:lang w:eastAsia="tr-TR"/>
        </w:rPr>
        <w:pict>
          <v:shape id="_x0000_s1036" type="#_x0000_t32" style="position:absolute;margin-left:103.6pt;margin-top:1.05pt;width:36.85pt;height:0;z-index:251636224" o:connectortype="straight" strokeweight="1.5pt"/>
        </w:pict>
      </w:r>
      <w:r>
        <w:rPr>
          <w:noProof/>
          <w:lang w:eastAsia="tr-TR"/>
        </w:rPr>
        <w:pict>
          <v:shape id="_x0000_s1037" type="#_x0000_t32" style="position:absolute;margin-left:51.95pt;margin-top:1.05pt;width:36.85pt;height:0;z-index:251637248" o:connectortype="straight" strokeweight="1.5pt"/>
        </w:pict>
      </w:r>
      <w:r>
        <w:rPr>
          <w:noProof/>
          <w:lang w:eastAsia="tr-TR"/>
        </w:rPr>
        <w:pict>
          <v:shape id="_x0000_s1038" type="#_x0000_t32" style="position:absolute;margin-left:-2.15pt;margin-top:1.05pt;width:36.85pt;height:0;z-index:251635200" o:connectortype="straight" strokeweight="1.5pt"/>
        </w:pict>
      </w:r>
    </w:p>
    <w:p w:rsidR="001E0A37" w:rsidRPr="00131F4E" w:rsidRDefault="001E0A37" w:rsidP="00131F4E">
      <w:pPr>
        <w:pStyle w:val="NoSpacing"/>
        <w:rPr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Default="001E0A37" w:rsidP="00BD6309">
      <w:pPr>
        <w:rPr>
          <w:sz w:val="24"/>
        </w:rPr>
      </w:pPr>
    </w:p>
    <w:p w:rsidR="001E0A37" w:rsidRDefault="001E0A37" w:rsidP="00BD6309">
      <w:pPr>
        <w:rPr>
          <w:sz w:val="24"/>
        </w:rPr>
      </w:pPr>
    </w:p>
    <w:p w:rsidR="001E0A37" w:rsidRDefault="001E0A37" w:rsidP="00236324">
      <w:pPr>
        <w:rPr>
          <w:sz w:val="24"/>
        </w:rPr>
      </w:pPr>
      <w:r>
        <w:rPr>
          <w:noProof/>
          <w:lang w:eastAsia="tr-TR"/>
        </w:rPr>
        <w:pict>
          <v:roundrect id="_x0000_s1039" style="position:absolute;margin-left:106.65pt;margin-top:25.8pt;width:80.95pt;height:16.75pt;z-index:-251651584" arcsize="10923f" fillcolor="#e5b8b7"/>
        </w:pict>
      </w:r>
      <w:r>
        <w:rPr>
          <w:noProof/>
          <w:lang w:eastAsia="tr-TR"/>
        </w:rPr>
        <w:pict>
          <v:roundrect id="_x0000_s1040" style="position:absolute;margin-left:19.6pt;margin-top:25.8pt;width:69.2pt;height:16.75pt;z-index:-251652608" arcsize="10923f" fillcolor="#e5b8b7"/>
        </w:pict>
      </w:r>
      <w:r w:rsidRPr="001962B6">
        <w:rPr>
          <w:b/>
          <w:sz w:val="24"/>
        </w:rPr>
        <w:t xml:space="preserve"> </w:t>
      </w:r>
    </w:p>
    <w:p w:rsidR="001E0A37" w:rsidRPr="001962B6" w:rsidRDefault="001E0A37" w:rsidP="00236324">
      <w:pPr>
        <w:rPr>
          <w:b/>
          <w:sz w:val="24"/>
        </w:rPr>
      </w:pPr>
      <w:r>
        <w:rPr>
          <w:noProof/>
          <w:lang w:eastAsia="tr-TR"/>
        </w:rPr>
        <w:pict>
          <v:roundrect id="_x0000_s1041" style="position:absolute;margin-left:106.65pt;margin-top:24.05pt;width:75.9pt;height:19.25pt;z-index:-251649536" arcsize="10923f" fillcolor="#e5b8b7"/>
        </w:pict>
      </w:r>
      <w:r>
        <w:rPr>
          <w:noProof/>
          <w:lang w:eastAsia="tr-TR"/>
        </w:rPr>
        <w:pict>
          <v:roundrect id="_x0000_s1042" style="position:absolute;margin-left:19.6pt;margin-top:24.05pt;width:77.6pt;height:19.25pt;z-index:-251650560" arcsize="10923f" fillcolor="#e5b8b7"/>
        </w:pict>
      </w:r>
      <w:r>
        <w:rPr>
          <w:sz w:val="24"/>
        </w:rPr>
        <w:t>10.)</w:t>
      </w:r>
      <w:r w:rsidRPr="001962B6">
        <w:rPr>
          <w:sz w:val="24"/>
        </w:rPr>
        <w:t xml:space="preserve"> </w:t>
      </w:r>
      <w:r w:rsidRPr="001962B6">
        <w:rPr>
          <w:b/>
          <w:sz w:val="24"/>
        </w:rPr>
        <w:t xml:space="preserve">Aslı </w:t>
      </w:r>
      <w:r>
        <w:rPr>
          <w:b/>
          <w:sz w:val="24"/>
        </w:rPr>
        <w:t>,</w:t>
      </w:r>
      <w:r w:rsidRPr="001962B6">
        <w:rPr>
          <w:b/>
          <w:sz w:val="24"/>
        </w:rPr>
        <w:t xml:space="preserve">  902 202   </w:t>
      </w:r>
      <w:r>
        <w:rPr>
          <w:b/>
          <w:sz w:val="24"/>
        </w:rPr>
        <w:t xml:space="preserve">   </w:t>
      </w:r>
      <w:r w:rsidRPr="001962B6">
        <w:rPr>
          <w:b/>
          <w:sz w:val="24"/>
        </w:rPr>
        <w:t xml:space="preserve">  Berna</w:t>
      </w:r>
      <w:r>
        <w:rPr>
          <w:b/>
          <w:sz w:val="24"/>
        </w:rPr>
        <w:t>,</w:t>
      </w:r>
      <w:r w:rsidRPr="001962B6">
        <w:rPr>
          <w:b/>
          <w:sz w:val="24"/>
        </w:rPr>
        <w:t xml:space="preserve">  920 202  </w:t>
      </w:r>
    </w:p>
    <w:p w:rsidR="001E0A37" w:rsidRPr="001962B6" w:rsidRDefault="001E0A37" w:rsidP="00BD6309">
      <w:pPr>
        <w:rPr>
          <w:b/>
          <w:sz w:val="24"/>
        </w:rPr>
      </w:pPr>
      <w:r w:rsidRPr="001962B6">
        <w:rPr>
          <w:b/>
          <w:sz w:val="24"/>
        </w:rPr>
        <w:t xml:space="preserve">        Ali </w:t>
      </w:r>
      <w:r>
        <w:rPr>
          <w:b/>
          <w:sz w:val="24"/>
        </w:rPr>
        <w:t>,</w:t>
      </w:r>
      <w:r w:rsidRPr="001962B6">
        <w:rPr>
          <w:b/>
          <w:sz w:val="24"/>
        </w:rPr>
        <w:t xml:space="preserve">   902 220      </w:t>
      </w:r>
      <w:r>
        <w:rPr>
          <w:b/>
          <w:sz w:val="24"/>
        </w:rPr>
        <w:t xml:space="preserve">  </w:t>
      </w:r>
      <w:r w:rsidRPr="001962B6">
        <w:rPr>
          <w:b/>
          <w:sz w:val="24"/>
        </w:rPr>
        <w:t xml:space="preserve">Deniz </w:t>
      </w:r>
      <w:r>
        <w:rPr>
          <w:b/>
          <w:sz w:val="24"/>
        </w:rPr>
        <w:t>,</w:t>
      </w:r>
      <w:r w:rsidRPr="001962B6">
        <w:rPr>
          <w:b/>
          <w:sz w:val="24"/>
        </w:rPr>
        <w:t>902 222</w:t>
      </w:r>
    </w:p>
    <w:p w:rsidR="001E0A37" w:rsidRPr="00236324" w:rsidRDefault="001E0A37" w:rsidP="00236324">
      <w:pPr>
        <w:pStyle w:val="NoSpacing"/>
        <w:rPr>
          <w:b/>
          <w:sz w:val="24"/>
        </w:rPr>
      </w:pPr>
      <w:r w:rsidRPr="00236324">
        <w:rPr>
          <w:b/>
          <w:sz w:val="24"/>
        </w:rPr>
        <w:t xml:space="preserve">Dört arkadaş, öğretmenlerinin tahtaya </w:t>
      </w:r>
      <w:r>
        <w:rPr>
          <w:b/>
          <w:sz w:val="24"/>
        </w:rPr>
        <w:t xml:space="preserve"> </w:t>
      </w:r>
      <w:r w:rsidRPr="00236324">
        <w:rPr>
          <w:b/>
          <w:sz w:val="24"/>
        </w:rPr>
        <w:t xml:space="preserve">yazdığı </w:t>
      </w:r>
    </w:p>
    <w:p w:rsidR="001E0A37" w:rsidRPr="00236324" w:rsidRDefault="001E0A37" w:rsidP="00236324">
      <w:pPr>
        <w:pStyle w:val="NoSpacing"/>
        <w:rPr>
          <w:b/>
          <w:sz w:val="24"/>
        </w:rPr>
      </w:pPr>
      <w:r w:rsidRPr="00236324">
        <w:rPr>
          <w:b/>
          <w:sz w:val="24"/>
        </w:rPr>
        <w:t>dokuz yüz iki bin iki yüz iki  sayısının rakamla yazarak öğretmenlerine göstermişlerdir.  Hangi çocuk doğru yazmıştır?</w:t>
      </w: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roundrect id="_x0000_s1043" style="position:absolute;margin-left:182.55pt;margin-top:4.7pt;width:82.05pt;height:23.45pt;z-index:251672064" arcsize="10923f"/>
        </w:pic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Pr="00236324" w:rsidRDefault="001E0A37" w:rsidP="00897EEA">
      <w:pPr>
        <w:rPr>
          <w:b/>
          <w:sz w:val="24"/>
        </w:rPr>
      </w:pPr>
      <w:r w:rsidRPr="00236324">
        <w:rPr>
          <w:b/>
          <w:sz w:val="24"/>
        </w:rPr>
        <w:t>11.)</w:t>
      </w: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shape id="Resim 17" o:spid="_x0000_s1044" type="#_x0000_t75" style="position:absolute;margin-left:237.3pt;margin-top:4.95pt;width:32.85pt;height:29.3pt;z-index:251652608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45" type="#_x0000_t32" style="position:absolute;margin-left:187.6pt;margin-top:22.05pt;width:5.35pt;height:5.85pt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30.95pt;margin-top:22.05pt;width:5.35pt;height:5.85pt;z-index:251649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73.7pt;margin-top:22.05pt;width:5.35pt;height:5.85pt;z-index:251648512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199.05pt;margin-top:12.4pt;width:42.15pt;height:32.05pt;rotation:-14132457fd;flip:x y;z-index:251647488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>
        <w:rPr>
          <w:noProof/>
          <w:lang w:eastAsia="tr-TR"/>
        </w:rPr>
        <w:pict>
          <v:shape id="_x0000_s1049" type="#_x0000_t19" style="position:absolute;margin-left:145.45pt;margin-top:12.4pt;width:42.15pt;height:32.05pt;rotation:-14132457fd;flip:x y;z-index:251646464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>
        <w:rPr>
          <w:noProof/>
          <w:lang w:eastAsia="tr-TR"/>
        </w:rPr>
        <w:pict>
          <v:shape id="_x0000_s1050" type="#_x0000_t19" style="position:absolute;margin-left:88.8pt;margin-top:12.4pt;width:42.15pt;height:32.05pt;rotation:-14132457fd;flip:x y;z-index:251645440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>
        <w:rPr>
          <w:noProof/>
          <w:lang w:eastAsia="tr-TR"/>
        </w:rPr>
        <w:pict>
          <v:shape id="_x0000_s1051" type="#_x0000_t19" style="position:absolute;margin-left:31.55pt;margin-top:12.4pt;width:42.15pt;height:32.05pt;rotation:-14132457fd;flip:x y;z-index:251644416" coordsize="27980,23346" adj="-7024081,303930,6380" path="wr-15220,,27980,43200,,964,27909,23346nfewr-15220,,27980,43200,,964,27909,23346l6380,21600nsxe">
            <v:path o:connectlocs="0,964;27909,23346;6380,21600"/>
          </v:shape>
        </w:pict>
      </w:r>
    </w:p>
    <w:p w:rsidR="001E0A37" w:rsidRDefault="001E0A37" w:rsidP="00FE1A9B">
      <w:pPr>
        <w:pStyle w:val="NoSpacing"/>
        <w:rPr>
          <w:sz w:val="24"/>
        </w:rPr>
      </w:pPr>
      <w:r>
        <w:rPr>
          <w:sz w:val="24"/>
        </w:rPr>
        <w:t xml:space="preserve">              12cm</w:t>
      </w:r>
    </w:p>
    <w:p w:rsidR="001E0A37" w:rsidRDefault="001E0A37" w:rsidP="00FE1A9B">
      <w:pPr>
        <w:pStyle w:val="NoSpacing"/>
        <w:rPr>
          <w:sz w:val="24"/>
        </w:rPr>
      </w:pPr>
    </w:p>
    <w:p w:rsidR="001E0A37" w:rsidRPr="00A01D76" w:rsidRDefault="001E0A37" w:rsidP="00A01D76">
      <w:pPr>
        <w:pStyle w:val="NoSpacing"/>
        <w:rPr>
          <w:b/>
          <w:sz w:val="24"/>
        </w:rPr>
      </w:pPr>
      <w:r w:rsidRPr="00A01D76">
        <w:rPr>
          <w:b/>
          <w:sz w:val="24"/>
        </w:rPr>
        <w:t>Bu kurbağa her sıçrayış</w:t>
      </w:r>
      <w:r>
        <w:rPr>
          <w:b/>
          <w:sz w:val="24"/>
        </w:rPr>
        <w:t>ta bir öncekinin 3 katı yol</w:t>
      </w:r>
      <w:r w:rsidRPr="00A01D76">
        <w:rPr>
          <w:b/>
          <w:sz w:val="24"/>
        </w:rPr>
        <w:t xml:space="preserve"> alıyor.İlk sıçrayışı 12cm olan kurbağa</w:t>
      </w:r>
      <w:r>
        <w:rPr>
          <w:b/>
          <w:sz w:val="24"/>
        </w:rPr>
        <w:t>,</w:t>
      </w:r>
      <w:r w:rsidRPr="00A01D76">
        <w:rPr>
          <w:b/>
          <w:sz w:val="24"/>
        </w:rPr>
        <w:t xml:space="preserve"> kelebeğin yanına geldiğinde kaç cm yol kat etmiş olur?</w:t>
      </w:r>
    </w:p>
    <w:p w:rsidR="001E0A37" w:rsidRPr="00A01D76" w:rsidRDefault="001E0A37" w:rsidP="00FE1A9B">
      <w:pPr>
        <w:pStyle w:val="NoSpacing"/>
        <w:rPr>
          <w:b/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shape id="Resim 16" o:spid="_x0000_s1052" type="#_x0000_t75" alt="butterfly.gif - 1072 Bytes" style="position:absolute;margin-left:360.7pt;margin-top:353.75pt;width:26.3pt;height:33.25pt;flip:x;z-index:-251664896;visibility:visible">
            <v:imagedata r:id="rId11" r:href="rId12"/>
          </v:shape>
        </w:pic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  <w:r>
        <w:rPr>
          <w:sz w:val="24"/>
        </w:rPr>
        <w:t>12.)</w:t>
      </w:r>
    </w:p>
    <w:p w:rsidR="001E0A37" w:rsidRDefault="001E0A37" w:rsidP="00897EEA">
      <w:pPr>
        <w:rPr>
          <w:sz w:val="24"/>
        </w:rPr>
      </w:pPr>
      <w:r>
        <w:rPr>
          <w:noProof/>
          <w:lang w:eastAsia="tr-TR"/>
        </w:rPr>
        <w:pict>
          <v:shape id="Resim 10" o:spid="_x0000_s1053" type="#_x0000_t75" style="position:absolute;margin-left:187.7pt;margin-top:13.85pt;width:54.55pt;height:54.4pt;z-index:-251676160;visibility:visible">
            <v:imagedata r:id="rId13" o:title=""/>
          </v:shape>
        </w:pict>
      </w:r>
      <w:r>
        <w:rPr>
          <w:noProof/>
          <w:lang w:eastAsia="tr-TR"/>
        </w:rPr>
        <w:pict>
          <v:shape id="Resim 4" o:spid="_x0000_s1054" type="#_x0000_t75" style="position:absolute;margin-left:100.6pt;margin-top:13.85pt;width:55.05pt;height:53.55pt;z-index:-251675136;visibility:visible">
            <v:imagedata r:id="rId14" o:title=""/>
          </v:shape>
        </w:pict>
      </w:r>
      <w:r>
        <w:rPr>
          <w:noProof/>
          <w:lang w:eastAsia="tr-TR"/>
        </w:rPr>
        <w:pict>
          <v:shape id="rg_hi" o:spid="_x0000_s1055" type="#_x0000_t75" alt="http://t2.gstatic.com/images?q=tbn:ANd9GcSkYmIsAbyMNXgmM-VVtcUX8TX8229956_0rcZs5UZ-C-lk--kz" href="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:2" style="position:absolute;margin-left:1.8pt;margin-top:-.4pt;width:58.1pt;height:67.8pt;z-index:-251674112;visibility:visible" o:button="t">
            <v:fill o:detectmouseclick="t"/>
            <v:imagedata r:id="rId15" o:title=""/>
          </v:shape>
        </w:pict>
      </w:r>
      <w:r>
        <w:rPr>
          <w:sz w:val="24"/>
        </w:rPr>
        <w:t xml:space="preserve">         </w: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  <w:r>
        <w:rPr>
          <w:sz w:val="24"/>
        </w:rPr>
        <w:t xml:space="preserve">   </w:t>
      </w:r>
    </w:p>
    <w:p w:rsidR="001E0A37" w:rsidRDefault="001E0A37" w:rsidP="00897EEA">
      <w:pPr>
        <w:rPr>
          <w:sz w:val="24"/>
        </w:rPr>
      </w:pPr>
      <w:r>
        <w:rPr>
          <w:sz w:val="24"/>
        </w:rPr>
        <w:t xml:space="preserve">  1450  TL                      1320 TL                         ?</w:t>
      </w:r>
    </w:p>
    <w:p w:rsidR="001E0A37" w:rsidRPr="00236324" w:rsidRDefault="001E0A37" w:rsidP="00897EEA">
      <w:pPr>
        <w:rPr>
          <w:b/>
          <w:sz w:val="24"/>
        </w:rPr>
      </w:pPr>
      <w:r w:rsidRPr="00236324">
        <w:rPr>
          <w:b/>
          <w:sz w:val="24"/>
        </w:rPr>
        <w:t>Arif Bey  beyaz  eşya mağazasından eşi için buzdolabı televizyon ve çamaşır makinesi alıp 3790 TL ödüyor.Arif Bey çamaşır makinesi için ne kadar  para ödemiştir?</w:t>
      </w:r>
    </w:p>
    <w:p w:rsidR="001E0A37" w:rsidRDefault="001E0A37" w:rsidP="00897EEA">
      <w:pPr>
        <w:rPr>
          <w:sz w:val="24"/>
        </w:rPr>
      </w:pPr>
    </w:p>
    <w:p w:rsidR="001E0A37" w:rsidRPr="00E76DFD" w:rsidRDefault="001E0A37" w:rsidP="00897EEA">
      <w:pPr>
        <w:rPr>
          <w:b/>
          <w:sz w:val="24"/>
        </w:rPr>
      </w:pPr>
      <w:r>
        <w:rPr>
          <w:noProof/>
          <w:lang w:eastAsia="tr-TR"/>
        </w:rPr>
        <w:pict>
          <v:shape id="_x0000_s1056" type="#_x0000_t75" alt="http://www.redondocrs.org/used_img/Garden%20club/Tree.gif" style="position:absolute;margin-left:-5.75pt;margin-top:39.25pt;width:48.55pt;height:51.9pt;z-index:-251636224;visibility:visible">
            <v:imagedata r:id="rId8" r:href="rId16"/>
          </v:shape>
        </w:pict>
      </w:r>
      <w:r w:rsidRPr="00E76DFD">
        <w:rPr>
          <w:b/>
          <w:sz w:val="24"/>
        </w:rPr>
        <w:t xml:space="preserve">13.)Çiftçi Osman amca 24 ağaçtan toplam </w:t>
      </w:r>
      <w:smartTag w:uri="urn:schemas-microsoft-com:office:smarttags" w:element="metricconverter">
        <w:smartTagPr>
          <w:attr w:name="ProductID" w:val="864 kg"/>
        </w:smartTagPr>
        <w:r w:rsidRPr="00E76DFD">
          <w:rPr>
            <w:b/>
            <w:sz w:val="24"/>
          </w:rPr>
          <w:t>864 kg</w:t>
        </w:r>
      </w:smartTag>
      <w:r w:rsidRPr="00E76DFD">
        <w:rPr>
          <w:b/>
          <w:sz w:val="24"/>
        </w:rPr>
        <w:t xml:space="preserve"> elma aldığına göre bir ağaçtan aldığı elma kaç kg dir?</w:t>
      </w:r>
    </w:p>
    <w:p w:rsidR="001E0A37" w:rsidRDefault="001E0A37" w:rsidP="00897EEA">
      <w:pPr>
        <w:rPr>
          <w:sz w:val="24"/>
        </w:rPr>
      </w:pPr>
    </w:p>
    <w:p w:rsidR="001E0A37" w:rsidRDefault="001E0A37" w:rsidP="00897EEA">
      <w:pPr>
        <w:rPr>
          <w:sz w:val="24"/>
        </w:rPr>
      </w:pPr>
    </w:p>
    <w:p w:rsidR="001E0A37" w:rsidRPr="00236324" w:rsidRDefault="001E0A37" w:rsidP="00897EEA">
      <w:pPr>
        <w:rPr>
          <w:b/>
          <w:sz w:val="24"/>
        </w:rPr>
      </w:pPr>
      <w:r w:rsidRPr="00236324">
        <w:rPr>
          <w:b/>
          <w:sz w:val="24"/>
        </w:rPr>
        <w:t>14-Aşağıdaki örüntüde boş bırakılan yerlere hangi sayılar gelmelidir?</w:t>
      </w:r>
    </w:p>
    <w:p w:rsidR="001E0A37" w:rsidRDefault="001E0A37" w:rsidP="00897EEA">
      <w:pPr>
        <w:rPr>
          <w:b/>
          <w:sz w:val="32"/>
        </w:rPr>
      </w:pPr>
      <w:r>
        <w:rPr>
          <w:noProof/>
          <w:lang w:eastAsia="tr-TR"/>
        </w:rPr>
        <w:pict>
          <v:rect id="_x0000_s1057" style="position:absolute;margin-left:188.2pt;margin-top:1.95pt;width:18.4pt;height:17.6pt;z-index:251675136"/>
        </w:pict>
      </w:r>
      <w:r>
        <w:rPr>
          <w:noProof/>
          <w:lang w:eastAsia="tr-TR"/>
        </w:rPr>
        <w:pict>
          <v:rect id="_x0000_s1058" style="position:absolute;margin-left:119.85pt;margin-top:1.95pt;width:18.4pt;height:17.6pt;z-index:251674112"/>
        </w:pict>
      </w:r>
      <w:r w:rsidRPr="002D7523">
        <w:rPr>
          <w:b/>
          <w:sz w:val="32"/>
        </w:rPr>
        <w:t xml:space="preserve">3   </w:t>
      </w:r>
      <w:r>
        <w:rPr>
          <w:b/>
          <w:sz w:val="32"/>
        </w:rPr>
        <w:t xml:space="preserve">   </w:t>
      </w:r>
      <w:r w:rsidRPr="002D7523">
        <w:rPr>
          <w:b/>
          <w:sz w:val="32"/>
        </w:rPr>
        <w:t xml:space="preserve">6  </w:t>
      </w:r>
      <w:r>
        <w:rPr>
          <w:b/>
          <w:sz w:val="32"/>
        </w:rPr>
        <w:t xml:space="preserve">   </w:t>
      </w:r>
      <w:r w:rsidRPr="002D7523">
        <w:rPr>
          <w:b/>
          <w:sz w:val="32"/>
        </w:rPr>
        <w:t xml:space="preserve"> 4  </w:t>
      </w:r>
      <w:r>
        <w:rPr>
          <w:b/>
          <w:sz w:val="32"/>
        </w:rPr>
        <w:t xml:space="preserve">    </w:t>
      </w:r>
      <w:r w:rsidRPr="002D7523">
        <w:rPr>
          <w:b/>
          <w:sz w:val="32"/>
        </w:rPr>
        <w:t xml:space="preserve"> 7 </w:t>
      </w:r>
      <w:r>
        <w:rPr>
          <w:b/>
          <w:sz w:val="32"/>
        </w:rPr>
        <w:t xml:space="preserve">      ?</w:t>
      </w:r>
      <w:r w:rsidRPr="002D7523">
        <w:rPr>
          <w:b/>
          <w:sz w:val="32"/>
        </w:rPr>
        <w:t xml:space="preserve">   </w:t>
      </w:r>
      <w:r>
        <w:rPr>
          <w:b/>
          <w:sz w:val="32"/>
        </w:rPr>
        <w:t xml:space="preserve">     </w:t>
      </w:r>
      <w:r w:rsidRPr="002D7523">
        <w:rPr>
          <w:b/>
          <w:sz w:val="32"/>
        </w:rPr>
        <w:t xml:space="preserve">8 </w:t>
      </w:r>
      <w:r>
        <w:rPr>
          <w:b/>
          <w:sz w:val="32"/>
        </w:rPr>
        <w:t xml:space="preserve">      ?</w:t>
      </w:r>
      <w:r w:rsidRPr="002D7523">
        <w:rPr>
          <w:b/>
          <w:sz w:val="32"/>
        </w:rPr>
        <w:t xml:space="preserve"> </w:t>
      </w:r>
      <w:r>
        <w:rPr>
          <w:b/>
          <w:sz w:val="32"/>
        </w:rPr>
        <w:t xml:space="preserve">      9     </w:t>
      </w:r>
    </w:p>
    <w:p w:rsidR="001E0A37" w:rsidRDefault="001E0A37" w:rsidP="00897EEA">
      <w:pPr>
        <w:rPr>
          <w:b/>
          <w:sz w:val="32"/>
        </w:rPr>
      </w:pPr>
      <w:r>
        <w:rPr>
          <w:noProof/>
          <w:lang w:eastAsia="tr-TR"/>
        </w:rPr>
        <w:pict>
          <v:roundrect id="_x0000_s1059" style="position:absolute;margin-left:181.5pt;margin-top:.45pt;width:82.05pt;height:23.45pt;z-index:251673088" arcsize="10923f"/>
        </w:pict>
      </w:r>
    </w:p>
    <w:p w:rsidR="001E0A37" w:rsidRDefault="001E0A37" w:rsidP="00897EEA">
      <w:pPr>
        <w:rPr>
          <w:b/>
          <w:sz w:val="24"/>
        </w:rPr>
      </w:pPr>
      <w:r w:rsidRPr="002D7523">
        <w:rPr>
          <w:b/>
          <w:sz w:val="24"/>
        </w:rPr>
        <w:t>1</w:t>
      </w:r>
      <w:r>
        <w:rPr>
          <w:b/>
          <w:sz w:val="24"/>
        </w:rPr>
        <w:t>5</w:t>
      </w:r>
      <w:r w:rsidRPr="002D7523">
        <w:rPr>
          <w:b/>
          <w:sz w:val="24"/>
        </w:rPr>
        <w:t>-</w:t>
      </w:r>
      <w:r>
        <w:rPr>
          <w:b/>
          <w:sz w:val="24"/>
        </w:rPr>
        <w:t>Aşağıdaki sayıları kısa yoldan çarpınız?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4"/>
        <w:gridCol w:w="2628"/>
      </w:tblGrid>
      <w:tr w:rsidR="001E0A37" w:rsidRPr="00D15CC0" w:rsidTr="00D15CC0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 32 X 100=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1E0A37" w:rsidRPr="00D15CC0" w:rsidTr="00D15CC0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56 X 1000=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1E0A37" w:rsidRPr="00D15CC0" w:rsidTr="00D15CC0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7X 10 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1E0A37" w:rsidRPr="00D15CC0" w:rsidTr="00D15CC0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12 X 20 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1E0A37" w:rsidRPr="00D15CC0" w:rsidTr="00D15CC0">
        <w:trPr>
          <w:trHeight w:val="368"/>
        </w:trPr>
        <w:tc>
          <w:tcPr>
            <w:tcW w:w="1414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156 X 300 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1E0A37" w:rsidRDefault="001E0A37" w:rsidP="00897EEA">
      <w:pPr>
        <w:rPr>
          <w:b/>
          <w:sz w:val="24"/>
        </w:rPr>
      </w:pPr>
    </w:p>
    <w:p w:rsidR="001E0A37" w:rsidRDefault="001E0A37" w:rsidP="00C45263">
      <w:pPr>
        <w:pStyle w:val="NoSpacing"/>
        <w:rPr>
          <w:b/>
          <w:sz w:val="24"/>
        </w:rPr>
      </w:pPr>
      <w:r w:rsidRPr="00F9309E">
        <w:rPr>
          <w:b/>
        </w:rPr>
        <w:t>1</w:t>
      </w:r>
      <w:r>
        <w:rPr>
          <w:b/>
        </w:rPr>
        <w:t>6</w:t>
      </w:r>
      <w:r w:rsidRPr="00F9309E">
        <w:rPr>
          <w:b/>
          <w:sz w:val="24"/>
        </w:rPr>
        <w:t xml:space="preserve">-   5  pantolon 130 </w:t>
      </w:r>
      <w:r>
        <w:rPr>
          <w:b/>
          <w:sz w:val="24"/>
        </w:rPr>
        <w:t xml:space="preserve"> TL ,</w:t>
      </w:r>
      <w:r w:rsidRPr="00F9309E">
        <w:rPr>
          <w:b/>
          <w:sz w:val="24"/>
        </w:rPr>
        <w:t xml:space="preserve"> </w:t>
      </w:r>
      <w:r>
        <w:rPr>
          <w:b/>
          <w:sz w:val="24"/>
        </w:rPr>
        <w:t>2</w:t>
      </w:r>
      <w:r w:rsidRPr="00F9309E">
        <w:rPr>
          <w:b/>
          <w:sz w:val="24"/>
        </w:rPr>
        <w:t xml:space="preserve">    </w:t>
      </w:r>
      <w:r>
        <w:rPr>
          <w:b/>
          <w:sz w:val="24"/>
        </w:rPr>
        <w:t xml:space="preserve">gömlek </w:t>
      </w:r>
      <w:r w:rsidRPr="00F9309E">
        <w:rPr>
          <w:b/>
          <w:sz w:val="24"/>
        </w:rPr>
        <w:t>84</w:t>
      </w:r>
      <w:r>
        <w:rPr>
          <w:b/>
          <w:sz w:val="24"/>
        </w:rPr>
        <w:t xml:space="preserve">TL </w:t>
      </w:r>
      <w:r w:rsidRPr="00F9309E">
        <w:rPr>
          <w:b/>
          <w:sz w:val="24"/>
        </w:rPr>
        <w:t>dir.</w:t>
      </w:r>
    </w:p>
    <w:p w:rsidR="001E0A37" w:rsidRPr="00F9309E" w:rsidRDefault="001E0A37" w:rsidP="00C45263">
      <w:pPr>
        <w:pStyle w:val="NoSpacing"/>
        <w:rPr>
          <w:b/>
          <w:sz w:val="24"/>
        </w:rPr>
      </w:pPr>
      <w:r>
        <w:rPr>
          <w:noProof/>
          <w:lang w:eastAsia="tr-TR"/>
        </w:rPr>
        <w:pict>
          <v:shape id="_x0000_s1060" type="#_x0000_t75" alt="http://t2.gstatic.com/images?q=tbn:ANd9GcS4Thgdi-YPCN_Ka-BVcB7OU09VlK1Fy5d-Qijph7-YfVa7a775SQ" href="http://www.google.com.tr/imgres?q=G%C3%96MLEK+gif&amp;hl=tr&amp;tbo=d&amp;biw=1366&amp;bih=620&amp;tbm=isch&amp;tbnid=ITviS_gP89jJpM:&amp;imgrefurl=http://www.mormonshare.com/lds-clipart/shirt&amp;docid=t-GnygugfENmyM&amp;imgurl=http://www.mormonshare.com/sites/default/files/images/cg_clipart/cg_shirt.gif&amp;w=435&amp;h=430&amp;ei=SybOUOamB7P74QTeiYGQBQ&amp;zoom=1&amp;iact=hc&amp;vpx=924&amp;vpy=255&amp;dur=196&amp;hovh=223&amp;hovw=226&amp;tx=124&amp;ty=174&amp;sig=100723507602230869433&amp;page=2&amp;tbnh=129&amp;tbnw=131&amp;start=23&amp;ndsp=32&amp;ved=1t:429,r:37,s:0,i:1" style="position:absolute;margin-left:174.75pt;margin-top:14.1pt;width:33.65pt;height:32.65pt;z-index:-251654656;visibility:visible" o:button="t">
            <v:fill o:detectmouseclick="t"/>
            <v:imagedata r:id="rId17" o:title=""/>
          </v:shape>
        </w:pict>
      </w:r>
      <w:r w:rsidRPr="00F9309E">
        <w:rPr>
          <w:b/>
          <w:sz w:val="24"/>
        </w:rPr>
        <w:t>3 pantolon</w:t>
      </w:r>
      <w:r>
        <w:rPr>
          <w:b/>
          <w:sz w:val="24"/>
        </w:rPr>
        <w:t xml:space="preserve">  </w:t>
      </w:r>
      <w:r w:rsidRPr="00F9309E">
        <w:rPr>
          <w:b/>
          <w:sz w:val="24"/>
        </w:rPr>
        <w:t xml:space="preserve">3 </w:t>
      </w:r>
      <w:r>
        <w:rPr>
          <w:b/>
          <w:sz w:val="24"/>
        </w:rPr>
        <w:t>gömlek alan Hatice Hanım toplam</w:t>
      </w:r>
      <w:r w:rsidRPr="00F9309E">
        <w:rPr>
          <w:b/>
          <w:sz w:val="24"/>
        </w:rPr>
        <w:t xml:space="preserve"> kaç tl öder?</w:t>
      </w:r>
    </w:p>
    <w:p w:rsidR="001E0A37" w:rsidRPr="00F9309E" w:rsidRDefault="001E0A37" w:rsidP="00C45263">
      <w:pPr>
        <w:pStyle w:val="NoSpacing"/>
        <w:rPr>
          <w:b/>
          <w:sz w:val="24"/>
        </w:rPr>
      </w:pPr>
      <w:r>
        <w:rPr>
          <w:noProof/>
          <w:lang w:eastAsia="tr-TR"/>
        </w:rPr>
        <w:pict>
          <v:shape id="_x0000_s1061" type="#_x0000_t75" alt="http://t0.gstatic.com/images?q=tbn:ANd9GcSEBlqiu-xAECqbibTr0wSAV_skEqM5NGAHIIJK0aW1rcZMjoi4" href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" style="position:absolute;margin-left:117.15pt;margin-top:3.65pt;width:22.75pt;height:36.8pt;z-index:-251657728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62" type="#_x0000_t75" alt="http://t0.gstatic.com/images?q=tbn:ANd9GcSEBlqiu-xAECqbibTr0wSAV_skEqM5NGAHIIJK0aW1rcZMjoi4" href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" style="position:absolute;margin-left:89.35pt;margin-top:3.65pt;width:22.75pt;height:36.8pt;z-index:-251655680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63" type="#_x0000_t75" alt="http://t0.gstatic.com/images?q=tbn:ANd9GcSEBlqiu-xAECqbibTr0wSAV_skEqM5NGAHIIJK0aW1rcZMjoi4" href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" style="position:absolute;margin-left:30.1pt;margin-top:3.7pt;width:22.75pt;height:36.85pt;z-index:-251658752;visibility:visible" o:button="t">
            <v:fill o:detectmouseclick="t"/>
            <v:imagedata r:id="rId19" o:title=""/>
          </v:shape>
        </w:pict>
      </w:r>
      <w:r>
        <w:rPr>
          <w:noProof/>
          <w:lang w:eastAsia="tr-TR"/>
        </w:rPr>
        <w:pict>
          <v:shape id="_x0000_s1064" type="#_x0000_t75" alt="http://t0.gstatic.com/images?q=tbn:ANd9GcSEBlqiu-xAECqbibTr0wSAV_skEqM5NGAHIIJK0aW1rcZMjoi4" href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" style="position:absolute;margin-left:59.95pt;margin-top:3.65pt;width:22.7pt;height:36.8pt;z-index:-251656704;visibility:visible" o:button="t">
            <v:fill o:detectmouseclick="t"/>
            <v:imagedata r:id="rId20" o:title=""/>
          </v:shape>
        </w:pict>
      </w:r>
      <w:r>
        <w:rPr>
          <w:noProof/>
          <w:lang w:eastAsia="tr-TR"/>
        </w:rPr>
        <w:pict>
          <v:shape id="_x0000_s1065" type="#_x0000_t75" alt="http://t0.gstatic.com/images?q=tbn:ANd9GcSEBlqiu-xAECqbibTr0wSAV_skEqM5NGAHIIJK0aW1rcZMjoi4" href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" style="position:absolute;margin-left:1.3pt;margin-top:3.65pt;width:22.2pt;height:36.8pt;z-index:-251659776;visibility:visible" o:button="t">
            <v:fill o:detectmouseclick="t"/>
            <v:imagedata r:id="rId21" o:title=""/>
          </v:shape>
        </w:pict>
      </w:r>
      <w:r>
        <w:rPr>
          <w:b/>
          <w:sz w:val="24"/>
        </w:rPr>
        <w:t xml:space="preserve">                                                                              </w:t>
      </w:r>
      <w:r w:rsidRPr="00F9309E">
        <w:rPr>
          <w:b/>
          <w:sz w:val="24"/>
        </w:rPr>
        <w:t xml:space="preserve"> </w:t>
      </w:r>
      <w:r>
        <w:rPr>
          <w:b/>
          <w:sz w:val="24"/>
        </w:rPr>
        <w:t>84TL</w:t>
      </w:r>
    </w:p>
    <w:p w:rsidR="001E0A37" w:rsidRDefault="001E0A37" w:rsidP="00897EEA">
      <w:pPr>
        <w:rPr>
          <w:b/>
          <w:sz w:val="24"/>
        </w:rPr>
      </w:pPr>
      <w:r>
        <w:rPr>
          <w:noProof/>
          <w:lang w:eastAsia="tr-TR"/>
        </w:rPr>
        <w:pict>
          <v:shape id="_x0000_s1066" type="#_x0000_t75" alt="http://t2.gstatic.com/images?q=tbn:ANd9GcS4Thgdi-YPCN_Ka-BVcB7OU09VlK1Fy5d-Qijph7-YfVa7a775SQ" href="http://www.google.com.tr/imgres?q=G%C3%96MLEK+gif&amp;hl=tr&amp;tbo=d&amp;biw=1366&amp;bih=620&amp;tbm=isch&amp;tbnid=ITviS_gP89jJpM:&amp;imgrefurl=http://www.mormonshare.com/lds-clipart/shirt&amp;docid=t-GnygugfENmyM&amp;imgurl=http://www.mormonshare.com/sites/default/files/images/cg_clipart/cg_shirt.gif&amp;w=435&amp;h=430&amp;ei=SybOUOamB7P74QTeiYGQBQ&amp;zoom=1&amp;iact=hc&amp;vpx=924&amp;vpy=255&amp;dur=196&amp;hovh=223&amp;hovw=226&amp;tx=124&amp;ty=174&amp;sig=100723507602230869433&amp;page=2&amp;tbnh=129&amp;tbnw=131&amp;start=23&amp;ndsp=32&amp;ved=1t:429,r:37,s:0,i:1" style="position:absolute;margin-left:200.85pt;margin-top:.7pt;width:33.65pt;height:32.65pt;z-index:-251653632;visibility:visible" o:button="t">
            <v:fill o:detectmouseclick="t"/>
            <v:imagedata r:id="rId17" o:title=""/>
          </v:shape>
        </w:pict>
      </w:r>
      <w:r>
        <w:rPr>
          <w:b/>
          <w:sz w:val="24"/>
        </w:rPr>
        <w:t xml:space="preserve">                                                     130 TL                         </w:t>
      </w:r>
    </w:p>
    <w:p w:rsidR="001E0A37" w:rsidRDefault="001E0A37" w:rsidP="00897EEA">
      <w:pPr>
        <w:rPr>
          <w:b/>
          <w:sz w:val="24"/>
        </w:rPr>
      </w:pPr>
    </w:p>
    <w:p w:rsidR="001E0A37" w:rsidRDefault="001E0A37" w:rsidP="00897EEA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</w:t>
      </w:r>
    </w:p>
    <w:p w:rsidR="001E0A37" w:rsidRDefault="001E0A37" w:rsidP="00897EEA">
      <w:pPr>
        <w:rPr>
          <w:b/>
          <w:sz w:val="24"/>
        </w:rPr>
      </w:pPr>
    </w:p>
    <w:p w:rsidR="001E0A37" w:rsidRDefault="001E0A37" w:rsidP="00897EEA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N.Dilek SERİNDAĞ-2012</w:t>
      </w:r>
    </w:p>
    <w:p w:rsidR="001E0A37" w:rsidRDefault="001E0A37" w:rsidP="00897EEA">
      <w:pPr>
        <w:rPr>
          <w:b/>
          <w:sz w:val="24"/>
        </w:rPr>
      </w:pPr>
      <w:r>
        <w:rPr>
          <w:b/>
          <w:sz w:val="24"/>
        </w:rPr>
        <w:t>17.Aşağıdaki çevirmeleri yapınız.</w:t>
      </w:r>
    </w:p>
    <w:tbl>
      <w:tblPr>
        <w:tblW w:w="383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2130"/>
      </w:tblGrid>
      <w:tr w:rsidR="001E0A37" w:rsidRPr="00D15CC0" w:rsidTr="00D15CC0">
        <w:trPr>
          <w:trHeight w:val="357"/>
        </w:trPr>
        <w:tc>
          <w:tcPr>
            <w:tcW w:w="1701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3m =</w:t>
            </w:r>
          </w:p>
        </w:tc>
        <w:tc>
          <w:tcPr>
            <w:tcW w:w="2130" w:type="dxa"/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cm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12m =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cm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smartTag w:uri="urn:schemas-microsoft-com:office:smarttags" w:element="metricconverter">
              <w:smartTagPr>
                <w:attr w:name="ProductID" w:val="62 256 m"/>
              </w:smartTagPr>
              <w:r w:rsidRPr="00D15CC0">
                <w:rPr>
                  <w:b/>
                  <w:sz w:val="24"/>
                </w:rPr>
                <w:t>5 km</w:t>
              </w:r>
            </w:smartTag>
            <w:r w:rsidRPr="00D15CC0">
              <w:rPr>
                <w:b/>
                <w:sz w:val="24"/>
              </w:rPr>
              <w:t xml:space="preserve">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m</w:t>
            </w:r>
          </w:p>
        </w:tc>
      </w:tr>
      <w:tr w:rsidR="001E0A37" w:rsidRPr="00D15CC0" w:rsidTr="00D15CC0">
        <w:trPr>
          <w:trHeight w:val="37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4000mm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7m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cm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6000m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  <w:vAlign w:val="center"/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km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3m </w:t>
            </w:r>
            <w:smartTag w:uri="urn:schemas-microsoft-com:office:smarttags" w:element="metricconverter">
              <w:smartTagPr>
                <w:attr w:name="ProductID" w:val="62 256 m"/>
              </w:smartTagPr>
              <w:r w:rsidRPr="00D15CC0">
                <w:rPr>
                  <w:b/>
                  <w:sz w:val="24"/>
                </w:rPr>
                <w:t>65 cm</w:t>
              </w:r>
            </w:smartTag>
            <w:r w:rsidRPr="00D15CC0">
              <w:rPr>
                <w:b/>
                <w:sz w:val="24"/>
              </w:rPr>
              <w:t xml:space="preserve"> 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cm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6km </w:t>
            </w:r>
            <w:smartTag w:uri="urn:schemas-microsoft-com:office:smarttags" w:element="metricconverter">
              <w:smartTagPr>
                <w:attr w:name="ProductID" w:val="62 256 m"/>
              </w:smartTagPr>
              <w:r w:rsidRPr="00D15CC0">
                <w:rPr>
                  <w:b/>
                  <w:sz w:val="24"/>
                </w:rPr>
                <w:t>562 m</w:t>
              </w:r>
            </w:smartTag>
            <w:r w:rsidRPr="00D15CC0">
              <w:rPr>
                <w:b/>
                <w:sz w:val="24"/>
              </w:rPr>
              <w:t xml:space="preserve"> =</w:t>
            </w:r>
          </w:p>
        </w:tc>
        <w:tc>
          <w:tcPr>
            <w:tcW w:w="2130" w:type="dxa"/>
            <w:tcBorders>
              <w:top w:val="nil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m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smartTag w:uri="urn:schemas-microsoft-com:office:smarttags" w:element="metricconverter">
              <w:smartTagPr>
                <w:attr w:name="ProductID" w:val="62 256 m"/>
              </w:smartTagPr>
              <w:r w:rsidRPr="00D15CC0">
                <w:rPr>
                  <w:b/>
                  <w:sz w:val="24"/>
                </w:rPr>
                <w:t>62 256 m</w:t>
              </w:r>
            </w:smartTag>
            <w:r w:rsidRPr="00D15CC0">
              <w:rPr>
                <w:b/>
                <w:sz w:val="24"/>
              </w:rPr>
              <w:t xml:space="preserve">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           km              m  </w:t>
            </w:r>
          </w:p>
        </w:tc>
      </w:tr>
      <w:tr w:rsidR="001E0A37" w:rsidRPr="00D15CC0" w:rsidTr="00D15CC0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 xml:space="preserve">6cm12mm                                 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1E0A37" w:rsidRPr="00D15CC0" w:rsidRDefault="001E0A37" w:rsidP="00D15CC0">
            <w:pPr>
              <w:spacing w:after="0" w:line="240" w:lineRule="auto"/>
              <w:jc w:val="right"/>
              <w:rPr>
                <w:b/>
                <w:sz w:val="24"/>
              </w:rPr>
            </w:pPr>
            <w:r w:rsidRPr="00D15CC0">
              <w:rPr>
                <w:b/>
                <w:sz w:val="24"/>
              </w:rPr>
              <w:t>mm</w:t>
            </w:r>
          </w:p>
        </w:tc>
      </w:tr>
    </w:tbl>
    <w:p w:rsidR="001E0A37" w:rsidRDefault="001E0A37" w:rsidP="00F9309E">
      <w:pPr>
        <w:rPr>
          <w:b/>
          <w:sz w:val="24"/>
        </w:rPr>
      </w:pPr>
    </w:p>
    <w:p w:rsidR="001E0A37" w:rsidRDefault="001E0A37" w:rsidP="00F9309E">
      <w:pPr>
        <w:rPr>
          <w:b/>
          <w:sz w:val="24"/>
        </w:rPr>
      </w:pPr>
      <w:r>
        <w:rPr>
          <w:noProof/>
          <w:lang w:eastAsia="tr-TR"/>
        </w:rPr>
        <w:pict>
          <v:shape id="Resim 13" o:spid="_x0000_s1067" type="#_x0000_t75" style="position:absolute;margin-left:8.5pt;margin-top:13.35pt;width:113.15pt;height:87.05pt;z-index:-251673088;visibility:visible">
            <v:imagedata r:id="rId22" o:title=""/>
            <w10:wrap type="square"/>
          </v:shape>
        </w:pict>
      </w:r>
      <w:r>
        <w:rPr>
          <w:b/>
          <w:sz w:val="24"/>
        </w:rPr>
        <w:t>17-    4/A sınıfı sınıf başkan ve yardımcısı bir piknik düzenliyor. Piknik için öğrenci  başına 27 TL toplanacaktır. Sınıfı pikniğe götürecek olan otobüs gidiş-geliş ücreti olarak başkandan 250 tl istediğine göre 4/A sınıfının piknik harcamaları için geriye ne kadar paraları kalır?     (sınıf mevcudu35 kişi)</w:t>
      </w:r>
    </w:p>
    <w:p w:rsidR="001E0A37" w:rsidRDefault="001E0A37" w:rsidP="00F9309E">
      <w:pPr>
        <w:rPr>
          <w:b/>
          <w:sz w:val="24"/>
        </w:rPr>
      </w:pPr>
    </w:p>
    <w:p w:rsidR="001E0A37" w:rsidRDefault="001E0A37" w:rsidP="00F9309E">
      <w:pPr>
        <w:rPr>
          <w:b/>
          <w:sz w:val="24"/>
        </w:rPr>
      </w:pPr>
    </w:p>
    <w:p w:rsidR="001E0A37" w:rsidRDefault="001E0A37" w:rsidP="00F9309E">
      <w:pPr>
        <w:rPr>
          <w:b/>
          <w:sz w:val="24"/>
        </w:rPr>
      </w:pPr>
      <w:r>
        <w:rPr>
          <w:noProof/>
          <w:lang w:eastAsia="tr-TR"/>
        </w:rPr>
        <w:pict>
          <v:shape id="_x0000_s1068" type="#_x0000_t32" style="position:absolute;margin-left:91.6pt;margin-top:24.2pt;width:0;height:42.7pt;z-index:251654656" o:connectortype="straight" strokeweight="1.5pt"/>
        </w:pict>
      </w:r>
    </w:p>
    <w:p w:rsidR="001E0A37" w:rsidRDefault="001E0A37" w:rsidP="00E76DFD">
      <w:pPr>
        <w:jc w:val="center"/>
        <w:rPr>
          <w:b/>
          <w:sz w:val="24"/>
        </w:rPr>
      </w:pPr>
      <w:r>
        <w:rPr>
          <w:noProof/>
          <w:lang w:eastAsia="tr-TR"/>
        </w:rPr>
        <w:pict>
          <v:roundrect id="_x0000_s1069" style="position:absolute;left:0;text-align:left;margin-left:189.55pt;margin-top:40.05pt;width:82.05pt;height:23.45pt;z-index:251677184" arcsize="10923f"/>
        </w:pict>
      </w:r>
      <w:r>
        <w:rPr>
          <w:noProof/>
          <w:lang w:eastAsia="tr-TR"/>
        </w:rPr>
        <w:pict>
          <v:shape id="_x0000_s1070" type="#_x0000_t32" style="position:absolute;left:0;text-align:left;margin-left:91.6pt;margin-top:17.4pt;width:27.1pt;height:0;z-index:251655680" o:connectortype="straight" strokeweight="1.5pt"/>
        </w:pict>
      </w:r>
      <w:r>
        <w:rPr>
          <w:b/>
          <w:sz w:val="24"/>
        </w:rPr>
        <w:t xml:space="preserve">     19  .)     ABCD     19        işleminde kalan en fazla kaç olabilir?</w:t>
      </w:r>
    </w:p>
    <w:p w:rsidR="001E0A37" w:rsidRDefault="001E0A37" w:rsidP="00F9309E">
      <w:pPr>
        <w:rPr>
          <w:b/>
          <w:sz w:val="24"/>
        </w:rPr>
      </w:pPr>
    </w:p>
    <w:tbl>
      <w:tblPr>
        <w:tblpPr w:leftFromText="141" w:rightFromText="141" w:vertAnchor="text" w:horzAnchor="margin" w:tblpXSpec="right" w:tblpY="1486"/>
        <w:tblW w:w="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55"/>
      </w:tblGrid>
      <w:tr w:rsidR="001E0A37" w:rsidRPr="00D15CC0" w:rsidTr="00D15CC0">
        <w:trPr>
          <w:trHeight w:val="468"/>
        </w:trPr>
        <w:tc>
          <w:tcPr>
            <w:tcW w:w="5555" w:type="dxa"/>
          </w:tcPr>
          <w:p w:rsidR="001E0A37" w:rsidRPr="00D15CC0" w:rsidRDefault="001E0A37" w:rsidP="00D15CC0">
            <w:pPr>
              <w:pStyle w:val="NoSpacing"/>
              <w:rPr>
                <w:b/>
              </w:rPr>
            </w:pPr>
          </w:p>
        </w:tc>
      </w:tr>
      <w:tr w:rsidR="001E0A37" w:rsidRPr="00D15CC0" w:rsidTr="00D15CC0">
        <w:trPr>
          <w:trHeight w:val="468"/>
        </w:trPr>
        <w:tc>
          <w:tcPr>
            <w:tcW w:w="5555" w:type="dxa"/>
          </w:tcPr>
          <w:p w:rsidR="001E0A37" w:rsidRPr="00D15CC0" w:rsidRDefault="001E0A37" w:rsidP="00D15CC0">
            <w:pPr>
              <w:pStyle w:val="NoSpacing"/>
              <w:rPr>
                <w:b/>
              </w:rPr>
            </w:pPr>
          </w:p>
        </w:tc>
      </w:tr>
      <w:tr w:rsidR="001E0A37" w:rsidRPr="00D15CC0" w:rsidTr="00D15CC0">
        <w:trPr>
          <w:trHeight w:val="468"/>
        </w:trPr>
        <w:tc>
          <w:tcPr>
            <w:tcW w:w="5555" w:type="dxa"/>
          </w:tcPr>
          <w:p w:rsidR="001E0A37" w:rsidRPr="00D15CC0" w:rsidRDefault="001E0A37" w:rsidP="00D15CC0">
            <w:pPr>
              <w:pStyle w:val="NoSpacing"/>
              <w:rPr>
                <w:b/>
              </w:rPr>
            </w:pPr>
          </w:p>
        </w:tc>
      </w:tr>
      <w:tr w:rsidR="001E0A37" w:rsidRPr="00D15CC0" w:rsidTr="00D15CC0">
        <w:trPr>
          <w:trHeight w:val="468"/>
        </w:trPr>
        <w:tc>
          <w:tcPr>
            <w:tcW w:w="5555" w:type="dxa"/>
          </w:tcPr>
          <w:p w:rsidR="001E0A37" w:rsidRPr="00D15CC0" w:rsidRDefault="001E0A37" w:rsidP="00D15CC0">
            <w:pPr>
              <w:pStyle w:val="NoSpacing"/>
              <w:rPr>
                <w:b/>
              </w:rPr>
            </w:pPr>
          </w:p>
        </w:tc>
      </w:tr>
    </w:tbl>
    <w:p w:rsidR="001E0A37" w:rsidRPr="001962B6" w:rsidRDefault="001E0A37" w:rsidP="00F9309E">
      <w:pPr>
        <w:pStyle w:val="NoSpacing"/>
        <w:rPr>
          <w:b/>
          <w:sz w:val="24"/>
        </w:rPr>
      </w:pPr>
      <w:r w:rsidRPr="001962B6">
        <w:rPr>
          <w:b/>
          <w:sz w:val="24"/>
        </w:rPr>
        <w:t>20.)Mustafa Kemal  cumhuriyetin ilanından sonra endaze,okka,karış,kulaç gibi ölçüleri değiştirerek yerine metre,kg gibi standart ölçü birimlerini getirmesinin nedeni nedir?Bu değişikliğin nasıl bir yararı olmuştur. Yazınız.</w:t>
      </w:r>
    </w:p>
    <w:p w:rsidR="001E0A37" w:rsidRPr="001962B6" w:rsidRDefault="001E0A37" w:rsidP="00F9309E">
      <w:pPr>
        <w:pStyle w:val="NoSpacing"/>
        <w:rPr>
          <w:b/>
          <w:sz w:val="24"/>
        </w:rPr>
      </w:pPr>
    </w:p>
    <w:p w:rsidR="001E0A37" w:rsidRDefault="001E0A37" w:rsidP="00F9309E">
      <w:pPr>
        <w:pStyle w:val="NoSpacing"/>
        <w:rPr>
          <w:b/>
        </w:rPr>
      </w:pPr>
      <w:hyperlink r:id="rId23" w:history="1">
        <w:r w:rsidRPr="00656790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1E0A37" w:rsidRDefault="001E0A37" w:rsidP="00F9309E">
      <w:pPr>
        <w:pStyle w:val="NoSpacing"/>
        <w:rPr>
          <w:b/>
        </w:rPr>
      </w:pPr>
    </w:p>
    <w:p w:rsidR="001E0A37" w:rsidRDefault="001E0A37" w:rsidP="00897EEA">
      <w:pPr>
        <w:rPr>
          <w:b/>
          <w:sz w:val="24"/>
        </w:rPr>
      </w:pPr>
    </w:p>
    <w:p w:rsidR="001E0A37" w:rsidRPr="002D7523" w:rsidRDefault="001E0A37" w:rsidP="00897EEA">
      <w:pPr>
        <w:rPr>
          <w:b/>
          <w:sz w:val="24"/>
        </w:rPr>
      </w:pPr>
    </w:p>
    <w:sectPr w:rsidR="001E0A37" w:rsidRPr="002D7523" w:rsidSect="00E76DFD">
      <w:headerReference w:type="default" r:id="rId24"/>
      <w:pgSz w:w="11906" w:h="16838"/>
      <w:pgMar w:top="993" w:right="566" w:bottom="0" w:left="567" w:header="708" w:footer="708" w:gutter="0"/>
      <w:cols w:num="2" w:space="710" w:equalWidth="0">
        <w:col w:w="5385" w:space="2"/>
        <w:col w:w="538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A37" w:rsidRDefault="001E0A37" w:rsidP="00C01648">
      <w:pPr>
        <w:spacing w:after="0" w:line="240" w:lineRule="auto"/>
      </w:pPr>
      <w:r>
        <w:separator/>
      </w:r>
    </w:p>
  </w:endnote>
  <w:endnote w:type="continuationSeparator" w:id="0">
    <w:p w:rsidR="001E0A37" w:rsidRDefault="001E0A37" w:rsidP="00C0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A37" w:rsidRDefault="001E0A37" w:rsidP="00C01648">
      <w:pPr>
        <w:spacing w:after="0" w:line="240" w:lineRule="auto"/>
      </w:pPr>
      <w:r>
        <w:separator/>
      </w:r>
    </w:p>
  </w:footnote>
  <w:footnote w:type="continuationSeparator" w:id="0">
    <w:p w:rsidR="001E0A37" w:rsidRDefault="001E0A37" w:rsidP="00C01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A37" w:rsidRPr="00C01648" w:rsidRDefault="001E0A37" w:rsidP="00C01648">
    <w:pPr>
      <w:pStyle w:val="Header"/>
      <w:rPr>
        <w:b/>
        <w:sz w:val="24"/>
      </w:rPr>
    </w:pPr>
    <w:r>
      <w:t xml:space="preserve">                                                                  </w:t>
    </w:r>
    <w:r>
      <w:rPr>
        <w:b/>
        <w:sz w:val="24"/>
      </w:rPr>
      <w:t>4/A</w:t>
    </w:r>
    <w:r w:rsidRPr="00C01648">
      <w:rPr>
        <w:b/>
        <w:sz w:val="24"/>
      </w:rPr>
      <w:t xml:space="preserve"> SINIFI 1. DÖNEM 2. MATEMATİK SINAVI                   </w:t>
    </w:r>
  </w:p>
  <w:p w:rsidR="001E0A37" w:rsidRPr="00C01648" w:rsidRDefault="001E0A37" w:rsidP="00E52F17">
    <w:pPr>
      <w:pStyle w:val="Header"/>
      <w:jc w:val="center"/>
      <w:rPr>
        <w:b/>
        <w:sz w:val="24"/>
      </w:rPr>
    </w:pPr>
    <w:r>
      <w:rPr>
        <w:b/>
        <w:sz w:val="24"/>
      </w:rPr>
      <w:t>4/B SINIFI DENEME SINAVIDIR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3"/>
    <w:multiLevelType w:val="hybridMultilevel"/>
    <w:tmpl w:val="C72EB524"/>
    <w:lvl w:ilvl="0" w:tplc="4014AF3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2E4BF7"/>
    <w:multiLevelType w:val="hybridMultilevel"/>
    <w:tmpl w:val="B95A50C8"/>
    <w:lvl w:ilvl="0" w:tplc="010462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9A28FD"/>
    <w:multiLevelType w:val="hybridMultilevel"/>
    <w:tmpl w:val="5A70E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30FB8"/>
    <w:multiLevelType w:val="hybridMultilevel"/>
    <w:tmpl w:val="EF8C525C"/>
    <w:lvl w:ilvl="0" w:tplc="B2FCE53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946585"/>
    <w:multiLevelType w:val="hybridMultilevel"/>
    <w:tmpl w:val="D12AC7FE"/>
    <w:lvl w:ilvl="0" w:tplc="5510CF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B7F1F"/>
    <w:multiLevelType w:val="hybridMultilevel"/>
    <w:tmpl w:val="359AD59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B1316F"/>
    <w:multiLevelType w:val="hybridMultilevel"/>
    <w:tmpl w:val="42E828C4"/>
    <w:lvl w:ilvl="0" w:tplc="95F457A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50550E"/>
    <w:multiLevelType w:val="hybridMultilevel"/>
    <w:tmpl w:val="639CEC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E17107"/>
    <w:multiLevelType w:val="hybridMultilevel"/>
    <w:tmpl w:val="EA5A0B8C"/>
    <w:lvl w:ilvl="0" w:tplc="70641F8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01935"/>
    <w:multiLevelType w:val="hybridMultilevel"/>
    <w:tmpl w:val="AFA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4426758"/>
    <w:multiLevelType w:val="hybridMultilevel"/>
    <w:tmpl w:val="BC7A261C"/>
    <w:lvl w:ilvl="0" w:tplc="2572DAB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784857"/>
    <w:multiLevelType w:val="hybridMultilevel"/>
    <w:tmpl w:val="26982132"/>
    <w:lvl w:ilvl="0" w:tplc="1B7E2FC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11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EEA"/>
    <w:rsid w:val="00131F4E"/>
    <w:rsid w:val="001468EB"/>
    <w:rsid w:val="001962B6"/>
    <w:rsid w:val="001E0A37"/>
    <w:rsid w:val="00236324"/>
    <w:rsid w:val="002612B5"/>
    <w:rsid w:val="002C1492"/>
    <w:rsid w:val="002D7523"/>
    <w:rsid w:val="002E0AE5"/>
    <w:rsid w:val="00450471"/>
    <w:rsid w:val="00496544"/>
    <w:rsid w:val="0060143C"/>
    <w:rsid w:val="00656790"/>
    <w:rsid w:val="006A2D08"/>
    <w:rsid w:val="0086084C"/>
    <w:rsid w:val="00897EEA"/>
    <w:rsid w:val="008F12B3"/>
    <w:rsid w:val="00A01D76"/>
    <w:rsid w:val="00A27281"/>
    <w:rsid w:val="00B33FD5"/>
    <w:rsid w:val="00B442CC"/>
    <w:rsid w:val="00BD6309"/>
    <w:rsid w:val="00C01648"/>
    <w:rsid w:val="00C06C32"/>
    <w:rsid w:val="00C45263"/>
    <w:rsid w:val="00D15CC0"/>
    <w:rsid w:val="00D96A2B"/>
    <w:rsid w:val="00DD42A9"/>
    <w:rsid w:val="00E52F17"/>
    <w:rsid w:val="00E76DFD"/>
    <w:rsid w:val="00F9309E"/>
    <w:rsid w:val="00FA1F2E"/>
    <w:rsid w:val="00FE1A9B"/>
    <w:rsid w:val="00FE7576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7EEA"/>
    <w:pPr>
      <w:ind w:left="720"/>
      <w:contextualSpacing/>
    </w:pPr>
  </w:style>
  <w:style w:type="paragraph" w:styleId="NoSpacing">
    <w:name w:val="No Spacing"/>
    <w:uiPriority w:val="99"/>
    <w:qFormat/>
    <w:rsid w:val="00131F4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D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30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A1F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0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16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0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1648"/>
    <w:rPr>
      <w:rFonts w:cs="Times New Roman"/>
    </w:rPr>
  </w:style>
  <w:style w:type="character" w:styleId="Hyperlink">
    <w:name w:val="Hyperlink"/>
    <w:basedOn w:val="DefaultParagraphFont"/>
    <w:uiPriority w:val="99"/>
    <w:rsid w:val="00A272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http://www.billybear4kids.com/paperdoll/PaintOutfits/butterfly.gif" TargetMode="External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redondocrs.org/used_img/Garden%20club/Tree.gif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www.redondocrs.org/used_img/Garden%20club/Tree.g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543</Words>
  <Characters>3098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3</cp:revision>
  <cp:lastPrinted>2012-12-28T09:28:00Z</cp:lastPrinted>
  <dcterms:created xsi:type="dcterms:W3CDTF">2013-11-29T16:25:00Z</dcterms:created>
  <dcterms:modified xsi:type="dcterms:W3CDTF">2013-11-30T20:48:00Z</dcterms:modified>
  <cp:category>www.sorubak.com</cp:category>
  <cp:version>www.sorubak.com</cp:version>
</cp:coreProperties>
</file>