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B4" w:rsidRDefault="00227BB4" w:rsidP="00321C8E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Matematik Dersi</w:t>
      </w:r>
    </w:p>
    <w:p w:rsidR="00227BB4" w:rsidRDefault="00227BB4" w:rsidP="000F5958">
      <w:pPr>
        <w:numPr>
          <w:ilvl w:val="0"/>
          <w:numId w:val="6"/>
        </w:num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Dönem 2.Yazılısı</w:t>
      </w:r>
    </w:p>
    <w:p w:rsidR="00227BB4" w:rsidRDefault="00227BB4" w:rsidP="000F5958">
      <w:pPr>
        <w:numPr>
          <w:ilvl w:val="0"/>
          <w:numId w:val="6"/>
        </w:numPr>
        <w:spacing w:after="0"/>
        <w:jc w:val="center"/>
        <w:rPr>
          <w:rFonts w:ascii="Comic Sans MS" w:hAnsi="Comic Sans MS"/>
        </w:rPr>
      </w:pPr>
      <w:hyperlink r:id="rId7" w:history="1">
        <w:r w:rsidRPr="00656790">
          <w:rPr>
            <w:rStyle w:val="Hyperlink"/>
            <w:rFonts w:ascii="Comic Sans MS" w:hAnsi="Comic Sans MS"/>
          </w:rPr>
          <w:t>www.sorubak.com</w:t>
        </w:r>
      </w:hyperlink>
    </w:p>
    <w:p w:rsidR="00227BB4" w:rsidRPr="00321C8E" w:rsidRDefault="00227BB4" w:rsidP="00321C8E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 w:rsidRPr="00BB1F8A">
        <w:rPr>
          <w:rFonts w:ascii="Comic Sans MS" w:hAnsi="Comic Sans MS"/>
          <w:noProof/>
        </w:rPr>
        <w:object w:dxaOrig="5021" w:dyaOrig="4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2" o:spid="_x0000_i1025" type="#_x0000_t75" style="width:251.25pt;height:233.25pt;visibility:visible" o:ole="">
            <v:imagedata r:id="rId8" o:title="" cropbottom="-56f"/>
            <o:lock v:ext="edit" aspectratio="f"/>
          </v:shape>
          <o:OLEObject Type="Embed" ProgID="Excel.Chart.8" ShapeID="Grafik 2" DrawAspect="Content" ObjectID="_1447354728" r:id="rId9"/>
        </w:objec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Ahmet Faruk’un bir hafta boyunca okuduğu kitapların sayfa sayısını gösteren grafik</w:t>
      </w:r>
    </w:p>
    <w:p w:rsidR="00227BB4" w:rsidRDefault="00227BB4" w:rsidP="00321C8E">
      <w:pPr>
        <w:spacing w:after="0"/>
        <w:rPr>
          <w:rFonts w:ascii="Comic Sans MS" w:hAnsi="Comic Sans MS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 v</w:t>
      </w:r>
      <w:r w:rsidRPr="00321C8E">
        <w:rPr>
          <w:rFonts w:ascii="Comic Sans MS" w:hAnsi="Comic Sans MS"/>
        </w:rPr>
        <w:t xml:space="preserve">e 2 </w:t>
      </w:r>
      <w:r>
        <w:rPr>
          <w:rFonts w:ascii="Comic Sans MS" w:hAnsi="Comic Sans MS"/>
        </w:rPr>
        <w:t>. soruları yukarıdaki tabloya göre cevaplayınız?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1-Ahmet Faruk  bir hafta boyunca toplam kaç sayfa kitap okumuştur?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B-250              C-400             D-530</w:t>
      </w:r>
    </w:p>
    <w:p w:rsidR="00227BB4" w:rsidRDefault="00227BB4" w:rsidP="00321C8E">
      <w:pPr>
        <w:spacing w:after="0"/>
        <w:rPr>
          <w:rFonts w:ascii="Comic Sans MS" w:hAnsi="Comic Sans MS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sütun grafi ile ilgili verilen bilgilerden hangisi yanlıştır?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A-Pazar günü 20 sayfa kitap okumuştur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fazla çarşamba günü kitap okumuştur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C-Hafta sonu günleri toplam 100 sayfa kitap okumuştur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fazla ve en az okuduğu günler arasında  50 sayfa fark vardır</w:t>
      </w:r>
    </w:p>
    <w:p w:rsidR="00227BB4" w:rsidRDefault="00227BB4" w:rsidP="00321C8E">
      <w:pPr>
        <w:spacing w:after="0"/>
        <w:rPr>
          <w:rFonts w:ascii="Comic Sans MS" w:hAnsi="Comic Sans MS"/>
        </w:rPr>
      </w:pPr>
    </w:p>
    <w:p w:rsidR="00227BB4" w:rsidRPr="00321C8E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</w:tblGrid>
      <w:tr w:rsidR="00227BB4" w:rsidRPr="00BB1F8A" w:rsidTr="00BB1F8A">
        <w:tc>
          <w:tcPr>
            <w:tcW w:w="4678" w:type="dxa"/>
            <w:shd w:val="clear" w:color="auto" w:fill="FDE9D9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5 on binlik + 2 binlik + 6 onluk + 8 birlik</w:t>
            </w:r>
          </w:p>
        </w:tc>
      </w:tr>
    </w:tbl>
    <w:p w:rsidR="00227BB4" w:rsidRPr="00321C8E" w:rsidRDefault="00227BB4" w:rsidP="00321C8E">
      <w:pPr>
        <w:spacing w:after="0"/>
        <w:rPr>
          <w:rFonts w:ascii="Comic Sans MS" w:hAnsi="Comic Sans MS"/>
          <w:sz w:val="16"/>
          <w:szCs w:val="16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çözümlenmiş olarak verilen sayı hangi seçenekte verilmiştir?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A-5.268                              B-50.268        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C-52.068                            D-55.268</w:t>
      </w:r>
    </w:p>
    <w:p w:rsidR="00227BB4" w:rsidRDefault="00227BB4" w:rsidP="00321C8E">
      <w:pPr>
        <w:spacing w:after="0"/>
        <w:rPr>
          <w:rFonts w:ascii="Comic Sans MS" w:hAnsi="Comic Sans MS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4- 807.347 sayısının çözümlenmiş şekli hangisidir?</w:t>
      </w:r>
    </w:p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A-( 8 x 100.000 ) + ( 7 x 1.000 ) + ( 3 x 100 ) + 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B-( 8 x 100.000 ) + ( 7 x 10.000 ) + ( 3 x 100 ) + 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C-( 8 x 10.000 ) + ( 7 x 1.000 ) + ( 3 x 10 ) + ( 6 x 1)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( 8 x 100.000 ) + ( 7 x 100.000 ) + ( 3 x 1.000 )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sayılardan hangisinin okunuşu doğrudur?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A-5.057  = beş bin beş yüz elli yedi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B-340.405 = üç yüz kırk bin dört yüz beş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C-70.159 = yedi yüz bin yüz elli dokuz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D-66.063 = altı bin altmış üç</w:t>
      </w:r>
    </w:p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6- 259.507  sayısı ile ilgili verilen bilgilerden hangisi yanlıştır?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A-Sayının okunuşu ‘’iki yüz elli dokuz bin beş yüz yedi’’ dir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basamaklı bir sayıdır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C-On binler basamağındaki rakamın basamak değeri 5.000 dir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D-Sayıyı oluşturan rakamların basamak değerleri toplamı 259.507 ‘ dir</w:t>
      </w:r>
    </w:p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134"/>
        <w:gridCol w:w="1842"/>
        <w:gridCol w:w="1945"/>
      </w:tblGrid>
      <w:tr w:rsidR="00227BB4" w:rsidRPr="00BB1F8A" w:rsidTr="00BB1F8A">
        <w:tc>
          <w:tcPr>
            <w:tcW w:w="534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sayı</w:t>
            </w:r>
          </w:p>
        </w:tc>
        <w:tc>
          <w:tcPr>
            <w:tcW w:w="1842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en yakın onluk</w:t>
            </w:r>
          </w:p>
        </w:tc>
        <w:tc>
          <w:tcPr>
            <w:tcW w:w="1945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en yakın yüzlük</w:t>
            </w:r>
          </w:p>
        </w:tc>
      </w:tr>
      <w:tr w:rsidR="00227BB4" w:rsidRPr="00BB1F8A" w:rsidTr="00BB1F8A">
        <w:tc>
          <w:tcPr>
            <w:tcW w:w="534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506 </w:t>
            </w:r>
          </w:p>
        </w:tc>
        <w:tc>
          <w:tcPr>
            <w:tcW w:w="1842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510</w:t>
            </w:r>
          </w:p>
        </w:tc>
        <w:tc>
          <w:tcPr>
            <w:tcW w:w="1945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500</w:t>
            </w:r>
          </w:p>
        </w:tc>
      </w:tr>
      <w:tr w:rsidR="00227BB4" w:rsidRPr="00BB1F8A" w:rsidTr="00BB1F8A">
        <w:tc>
          <w:tcPr>
            <w:tcW w:w="534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1.237</w:t>
            </w:r>
          </w:p>
        </w:tc>
        <w:tc>
          <w:tcPr>
            <w:tcW w:w="1842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1.230</w:t>
            </w:r>
          </w:p>
        </w:tc>
        <w:tc>
          <w:tcPr>
            <w:tcW w:w="1945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1.300</w:t>
            </w:r>
          </w:p>
        </w:tc>
      </w:tr>
      <w:tr w:rsidR="00227BB4" w:rsidRPr="00BB1F8A" w:rsidTr="00BB1F8A">
        <w:tc>
          <w:tcPr>
            <w:tcW w:w="534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32.208</w:t>
            </w:r>
          </w:p>
        </w:tc>
        <w:tc>
          <w:tcPr>
            <w:tcW w:w="1842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32.210</w:t>
            </w:r>
          </w:p>
        </w:tc>
        <w:tc>
          <w:tcPr>
            <w:tcW w:w="1945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32.000</w:t>
            </w:r>
          </w:p>
        </w:tc>
      </w:tr>
      <w:tr w:rsidR="00227BB4" w:rsidRPr="00BB1F8A" w:rsidTr="00BB1F8A">
        <w:tc>
          <w:tcPr>
            <w:tcW w:w="534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7.731</w:t>
            </w:r>
          </w:p>
        </w:tc>
        <w:tc>
          <w:tcPr>
            <w:tcW w:w="1842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7.730</w:t>
            </w:r>
          </w:p>
        </w:tc>
        <w:tc>
          <w:tcPr>
            <w:tcW w:w="1945" w:type="dxa"/>
          </w:tcPr>
          <w:p w:rsidR="00227BB4" w:rsidRPr="00BB1F8A" w:rsidRDefault="00227BB4" w:rsidP="00BB1F8A">
            <w:pPr>
              <w:spacing w:after="0"/>
              <w:jc w:val="center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7.700</w:t>
            </w:r>
          </w:p>
        </w:tc>
      </w:tr>
    </w:tbl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sayılar en yakın onluğa ve en yakın yüzlüğe yuvarlanmıştır.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Tabloya göre hangileri doğrudur?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1                      B- 1 ve 4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C- 1 , 3 ve 4                     D- 2 ve 3</w:t>
      </w:r>
    </w:p>
    <w:p w:rsidR="00227BB4" w:rsidRPr="003B10DE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Pr="001A3DE5" w:rsidRDefault="00227BB4" w:rsidP="00321C8E">
      <w:pPr>
        <w:spacing w:after="0"/>
        <w:rPr>
          <w:rFonts w:ascii="Comic Sans MS" w:hAnsi="Comic Sans MS"/>
          <w:sz w:val="10"/>
          <w:szCs w:val="10"/>
        </w:rPr>
      </w:pPr>
    </w:p>
    <w:p w:rsidR="00227BB4" w:rsidRPr="00321C8E" w:rsidRDefault="00227BB4" w:rsidP="00321C8E">
      <w:pPr>
        <w:spacing w:after="0"/>
        <w:rPr>
          <w:rFonts w:ascii="Comic Sans MS" w:hAnsi="Comic Sans MS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93.8pt;margin-top:.55pt;width:24.75pt;height:29.25pt;z-index:251654656" fillcolor="#fde9d9">
            <v:textbox>
              <w:txbxContent>
                <w:p w:rsidR="00227BB4" w:rsidRPr="001A3DE5" w:rsidRDefault="00227BB4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148.8pt;margin-top:.55pt;width:24.75pt;height:29.25pt;z-index:251653632" fillcolor="#fde9d9">
            <v:textbox>
              <w:txbxContent>
                <w:p w:rsidR="00227BB4" w:rsidRPr="001A3DE5" w:rsidRDefault="00227BB4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76" style="position:absolute;margin-left:106.8pt;margin-top:.55pt;width:24.75pt;height:29.25pt;z-index:251652608" fillcolor="#fde9d9">
            <v:textbox>
              <w:txbxContent>
                <w:p w:rsidR="00227BB4" w:rsidRPr="001A3DE5" w:rsidRDefault="00227BB4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65.55pt;margin-top:.55pt;width:24.75pt;height:29.25pt;z-index:251651584" fillcolor="#fde9d9">
            <v:textbox>
              <w:txbxContent>
                <w:p w:rsidR="00227BB4" w:rsidRPr="001A3DE5" w:rsidRDefault="00227BB4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23.55pt;margin-top:.55pt;width:24.75pt;height:29.25pt;z-index:251650560" fillcolor="#fde9d9">
            <v:textbox>
              <w:txbxContent>
                <w:p w:rsidR="00227BB4" w:rsidRPr="001A3DE5" w:rsidRDefault="00227BB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9-     88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rakamları sadece birer kez kullanarak oluşturabileceğimiz en büyük tek sayı hangisidir?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A- 62.870                          B- 86.207        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C- 87.620                          D- 78.620</w:t>
      </w:r>
    </w:p>
    <w:p w:rsidR="00227BB4" w:rsidRDefault="00227BB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 sıralamalardan hangisi doğrudur?</w:t>
      </w:r>
    </w:p>
    <w:p w:rsidR="00227BB4" w:rsidRPr="001A3DE5" w:rsidRDefault="00227BB4" w:rsidP="001A3D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400.444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400.404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44.404  </w:t>
      </w:r>
      <w:r w:rsidRPr="001A3DE5">
        <w:rPr>
          <w:rFonts w:ascii="Comic Sans MS" w:hAnsi="Comic Sans MS"/>
          <w:sz w:val="24"/>
          <w:szCs w:val="24"/>
        </w:rPr>
        <w:t xml:space="preserve">&gt; </w:t>
      </w:r>
      <w:r w:rsidRPr="001A3DE5">
        <w:rPr>
          <w:rFonts w:ascii="Comic Sans MS" w:hAnsi="Comic Sans MS"/>
        </w:rPr>
        <w:t xml:space="preserve"> 44.400 </w:t>
      </w:r>
    </w:p>
    <w:p w:rsidR="00227BB4" w:rsidRPr="001A3DE5" w:rsidRDefault="00227BB4" w:rsidP="001A3D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 404.444  </w:t>
      </w:r>
      <w:r w:rsidRPr="001A3DE5">
        <w:rPr>
          <w:rFonts w:ascii="Comic Sans MS" w:hAnsi="Comic Sans MS"/>
          <w:sz w:val="24"/>
          <w:szCs w:val="24"/>
        </w:rPr>
        <w:t xml:space="preserve">&lt;  </w:t>
      </w:r>
      <w:r w:rsidRPr="001A3DE5">
        <w:rPr>
          <w:rFonts w:ascii="Comic Sans MS" w:hAnsi="Comic Sans MS"/>
        </w:rPr>
        <w:t xml:space="preserve">404.444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 xml:space="preserve"> 444.404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>444.444</w:t>
      </w:r>
    </w:p>
    <w:p w:rsidR="00227BB4" w:rsidRDefault="00227BB4" w:rsidP="001A3D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44.404  &gt;  40.444  &gt;  4.404  &gt;  4.444</w:t>
      </w:r>
    </w:p>
    <w:p w:rsidR="00227BB4" w:rsidRDefault="00227BB4" w:rsidP="001A3D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444.440  &gt;  404.404  &gt;  400.444  &gt;  44.404 </w:t>
      </w:r>
    </w:p>
    <w:p w:rsidR="00227BB4" w:rsidRDefault="00227BB4" w:rsidP="001A3DE5">
      <w:pPr>
        <w:spacing w:after="0"/>
        <w:rPr>
          <w:rFonts w:ascii="Comic Sans MS" w:hAnsi="Comic Sans MS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11- 2.896 + 32.500 + 504  işleminin sonucu kaçtır?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A-35.900                             B-34.900               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C-35.990                             D-34.830</w:t>
      </w:r>
    </w:p>
    <w:p w:rsidR="00227BB4" w:rsidRDefault="00227BB4" w:rsidP="001A3DE5">
      <w:pPr>
        <w:spacing w:after="0"/>
        <w:rPr>
          <w:rFonts w:ascii="Comic Sans MS" w:hAnsi="Comic Sans MS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     A 4 B 4              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.2pt;margin-top:14.95pt;width:54.75pt;height:0;flip:x;z-index:251655680" o:connectortype="straight"/>
        </w:pict>
      </w:r>
      <w:r>
        <w:rPr>
          <w:rFonts w:ascii="Comic Sans MS" w:hAnsi="Comic Sans MS"/>
        </w:rPr>
        <w:t xml:space="preserve">     +    </w:t>
      </w:r>
      <w:smartTag w:uri="urn:schemas-microsoft-com:office:smarttags" w:element="metricconverter">
        <w:smartTagPr>
          <w:attr w:name="ProductID" w:val="5 C"/>
        </w:smartTagPr>
        <w:r>
          <w:rPr>
            <w:rFonts w:ascii="Comic Sans MS" w:hAnsi="Comic Sans MS"/>
          </w:rPr>
          <w:t>5 C</w:t>
        </w:r>
      </w:smartTag>
      <w:r>
        <w:rPr>
          <w:rFonts w:ascii="Comic Sans MS" w:hAnsi="Comic Sans MS"/>
        </w:rPr>
        <w:t xml:space="preserve"> 2 D 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1 4 9 0 9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toplama işlemine göre  A + B + C + D kaça eşittir?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A-21               B-26             C-28               D-34</w:t>
      </w:r>
    </w:p>
    <w:p w:rsidR="00227BB4" w:rsidRDefault="00227BB4" w:rsidP="001A3DE5">
      <w:pPr>
        <w:spacing w:after="0"/>
        <w:rPr>
          <w:rFonts w:ascii="Comic Sans MS" w:hAnsi="Comic Sans MS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  İbrahim 28  abisi Bilal 33 yaşındadır.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Babalarının yaşı ise ikisinin yaşının toplamı kadardır.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bilgilere göre üçünün yaşları toplamı kaçtır?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A-61               B-89               C-94              D-122</w:t>
      </w:r>
    </w:p>
    <w:p w:rsidR="00227BB4" w:rsidRDefault="00227BB4" w:rsidP="001A3DE5">
      <w:pPr>
        <w:spacing w:after="0"/>
        <w:rPr>
          <w:rFonts w:ascii="Comic Sans MS" w:hAnsi="Comic Sans MS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14-Şubat ayının 29 gün olduğu yıllara artık yıl denir.2012 yılı artık bir yıl olduğuna göre hangi tarih artık yıl değildir?</w:t>
      </w: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A-2016           B-2019            C-2024           D-2028</w:t>
      </w:r>
    </w:p>
    <w:p w:rsidR="00227BB4" w:rsidRDefault="00227BB4" w:rsidP="001A3DE5">
      <w:pPr>
        <w:spacing w:after="0"/>
        <w:rPr>
          <w:rFonts w:ascii="Comic Sans MS" w:hAnsi="Comic Sans MS"/>
        </w:rPr>
      </w:pPr>
    </w:p>
    <w:p w:rsidR="00227BB4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7"/>
      </w:tblGrid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Aşağıdaki eşleştirmeleri doldurunuz. ( 3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 hafta = ………… gün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1 yıl = ………… hafta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27 gün = ……… hafta + ……… gün</w:t>
            </w:r>
          </w:p>
        </w:tc>
      </w:tr>
      <w:tr w:rsidR="00227BB4" w:rsidRPr="00BB1F8A" w:rsidTr="00BB1F8A">
        <w:trPr>
          <w:trHeight w:val="207"/>
        </w:trPr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Aşağıdaki sayıların okunuşunu yazınız. ( 3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365      =_____________________________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2.509   = ____________________________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90.590 = ____________________________</w:t>
            </w: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Okunuşları verilen sayıları yazınız. (3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Bin dört yüz dört                              =________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Yirmi üç bin dokuz yüz on altı            =________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Altı yüz seksen beş bin sekiz yüz on  =________</w:t>
            </w:r>
          </w:p>
        </w:tc>
      </w:tr>
      <w:tr w:rsidR="00227BB4" w:rsidRPr="00BB1F8A" w:rsidTr="00BB1F8A">
        <w:tc>
          <w:tcPr>
            <w:tcW w:w="5347" w:type="dxa"/>
            <w:tcBorders>
              <w:bottom w:val="nil"/>
            </w:tcBorders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205.687  sayısını basamaklarına ayırıp basamak değerlerini gösteriniz. ( 3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</w:p>
        </w:tc>
      </w:tr>
      <w:tr w:rsidR="00227BB4" w:rsidRPr="00BB1F8A" w:rsidTr="00BB1F8A">
        <w:tc>
          <w:tcPr>
            <w:tcW w:w="5347" w:type="dxa"/>
            <w:tcBorders>
              <w:top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 </w:t>
            </w: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7" o:spid="_x0000_s1032" type="#_x0000_t34" style="position:absolute;margin-left:75.9pt;margin-top:5.15pt;width:46.05pt;height:4.7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" adj="-213" strokecolor="#4579b8">
                  <v:stroke endarrow="open"/>
                </v:shape>
              </w:pict>
            </w:r>
            <w:r>
              <w:rPr>
                <w:noProof/>
              </w:rPr>
              <w:pict>
                <v:shape id="Dirsek Bağlayıcısı 6" o:spid="_x0000_s1033" type="#_x0000_t34" style="position:absolute;margin-left:61.85pt;margin-top:5.15pt;width:60.15pt;height:17.2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" adj="402" strokecolor="#4579b8">
                  <v:stroke endarrow="open"/>
                </v:shape>
              </w:pict>
            </w:r>
            <w:r>
              <w:rPr>
                <w:noProof/>
              </w:rPr>
              <w:pict>
                <v:shape id="Dirsek Bağlayıcısı 5" o:spid="_x0000_s1034" type="#_x0000_t34" style="position:absolute;margin-left:47.75pt;margin-top:5.15pt;width:74.3pt;height:29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" adj="782" strokecolor="#4579b8">
                  <v:stroke endarrow="open"/>
                </v:shape>
              </w:pict>
            </w:r>
            <w:r>
              <w:rPr>
                <w:noProof/>
              </w:rPr>
              <w:pict>
                <v:shape id="Dirsek Bağlayıcısı 4" o:spid="_x0000_s1035" type="#_x0000_t34" style="position:absolute;margin-left:35.2pt;margin-top:5.15pt;width:86.85pt;height:44.6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" adj="283" strokecolor="#4579b8">
                  <v:stroke endarrow="open"/>
                </v:shape>
              </w:pict>
            </w:r>
            <w:r>
              <w:rPr>
                <w:noProof/>
              </w:rPr>
              <w:pict>
                <v:shape id="Dirsek Bağlayıcısı 2" o:spid="_x0000_s1036" type="#_x0000_t34" style="position:absolute;margin-left:22.7pt;margin-top:5.15pt;width:99.4pt;height:60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" adj="81" strokecolor="#4579b8">
                  <v:stroke endarrow="open"/>
                </v:shape>
              </w:pict>
            </w:r>
            <w:r>
              <w:rPr>
                <w:noProof/>
              </w:rPr>
              <w:pict>
                <v:shape id="Dirsek Bağlayıcısı 1" o:spid="_x0000_s1037" type="#_x0000_t34" style="position:absolute;margin-left:10.15pt;margin-top:5.15pt;width:111.9pt;height:74.3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" adj="-228" strokecolor="#4579b8">
                  <v:stroke endarrow="open"/>
                </v:shape>
              </w:pict>
            </w:r>
            <w:r w:rsidRPr="00BB1F8A">
              <w:rPr>
                <w:rFonts w:ascii="Comic Sans MS" w:hAnsi="Comic Sans MS"/>
              </w:rPr>
              <w:t xml:space="preserve">                                        </w:t>
            </w:r>
            <w:bookmarkStart w:id="0" w:name="_GoBack"/>
            <w:bookmarkEnd w:id="0"/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5 basamaklı en büyük doğal sayı ile 6 basamaklı en küçük doğal sayının toplamını bulunuz. ( 3 puan )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20.245  –  2.200  –  22.200  –  2.207  –  22.202 sayılarını büyükten küçüğe doğru sıralayınız.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( 3 puan )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 2  - 6  - 8  - 0    rakamlarını kullanarak oluşturulacak sayıları boşluklara yazınız. ( 3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4 basamaklı en büyük sayı        =______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4 basamaklı en küçük sayı         =______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2000 den büyük en küçük sayı  =______</w:t>
            </w: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Aşağıdaki toplama işlemlerinde verilmeyen sayıları bulunuz. ( 3 puan )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26 + ___ = 50             600 + 500 + _____ = 2.000</w:t>
            </w:r>
          </w:p>
          <w:p w:rsidR="00227BB4" w:rsidRPr="00BB1F8A" w:rsidRDefault="00227BB4" w:rsidP="00BB1F8A">
            <w:pPr>
              <w:spacing w:after="0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 ______  + 3.547  =  5.769</w:t>
            </w: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Aşağıdaki toplama işlemlerini yapınız. ( 3 puan )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    2 6 3 8 9             8 0 0 2 6 7                6 3 4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 xml:space="preserve">  + 8 0 2 6 1          + 2 4 0 3 5 4                8 2 6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8" type="#_x0000_t32" style="position:absolute;margin-left:86.6pt;margin-top:1.5pt;width:73.7pt;height:.75pt;z-index:251663872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.9pt;margin-top:2.25pt;width:60.95pt;height:.75pt;z-index:251662848" o:connectortype="straight"/>
              </w:pict>
            </w:r>
            <w:r w:rsidRPr="00BB1F8A">
              <w:rPr>
                <w:rFonts w:ascii="Comic Sans MS" w:hAnsi="Comic Sans MS"/>
              </w:rPr>
              <w:t xml:space="preserve">                                                                   5 3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0" type="#_x0000_t32" style="position:absolute;margin-left:198.15pt;margin-top:14.65pt;width:42.75pt;height:.75pt;z-index:251664896" o:connectortype="straight"/>
              </w:pict>
            </w:r>
            <w:r w:rsidRPr="00BB1F8A">
              <w:rPr>
                <w:rFonts w:ascii="Comic Sans MS" w:hAnsi="Comic Sans MS"/>
              </w:rPr>
              <w:t xml:space="preserve">                                                             +        9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27BB4" w:rsidRPr="00BB1F8A" w:rsidTr="00BB1F8A">
        <w:tc>
          <w:tcPr>
            <w:tcW w:w="5347" w:type="dxa"/>
            <w:tcBorders>
              <w:left w:val="nil"/>
              <w:right w:val="nil"/>
            </w:tcBorders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27BB4" w:rsidRPr="00BB1F8A" w:rsidTr="00BB1F8A">
        <w:tc>
          <w:tcPr>
            <w:tcW w:w="5347" w:type="dxa"/>
          </w:tcPr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  <w:r w:rsidRPr="00BB1F8A">
              <w:rPr>
                <w:rFonts w:ascii="Comic Sans MS" w:hAnsi="Comic Sans MS"/>
              </w:rPr>
              <w:t>Alfabemizde bulunan bazı harflerin simetri doğrusu vardır.Simetri doğrusu olan 3 tane harfi simetri doğrusunu çizerek gösteriniz. ( 3 puan )</w:t>
            </w: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27BB4" w:rsidRPr="00BB1F8A" w:rsidRDefault="00227BB4" w:rsidP="00BB1F8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27BB4" w:rsidRPr="001A3DE5" w:rsidRDefault="00227BB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Başarılar dilerim..</w:t>
      </w:r>
    </w:p>
    <w:sectPr w:rsidR="00227BB4" w:rsidRPr="001A3DE5" w:rsidSect="00321C8E">
      <w:headerReference w:type="default" r:id="rId10"/>
      <w:pgSz w:w="11906" w:h="16838"/>
      <w:pgMar w:top="720" w:right="566" w:bottom="720" w:left="426" w:header="567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BB4" w:rsidRDefault="00227BB4" w:rsidP="00321C8E">
      <w:pPr>
        <w:spacing w:after="0" w:line="240" w:lineRule="auto"/>
      </w:pPr>
      <w:r>
        <w:separator/>
      </w:r>
    </w:p>
  </w:endnote>
  <w:endnote w:type="continuationSeparator" w:id="0">
    <w:p w:rsidR="00227BB4" w:rsidRDefault="00227BB4" w:rsidP="0032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BB4" w:rsidRDefault="00227BB4" w:rsidP="00321C8E">
      <w:pPr>
        <w:spacing w:after="0" w:line="240" w:lineRule="auto"/>
      </w:pPr>
      <w:r>
        <w:separator/>
      </w:r>
    </w:p>
  </w:footnote>
  <w:footnote w:type="continuationSeparator" w:id="0">
    <w:p w:rsidR="00227BB4" w:rsidRDefault="00227BB4" w:rsidP="0032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BB4" w:rsidRPr="00321C8E" w:rsidRDefault="00227BB4">
    <w:pPr>
      <w:pStyle w:val="Header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No:                           Puan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6600"/>
    <w:multiLevelType w:val="hybridMultilevel"/>
    <w:tmpl w:val="270C5FF0"/>
    <w:lvl w:ilvl="0" w:tplc="A3E071A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371C9"/>
    <w:multiLevelType w:val="hybridMultilevel"/>
    <w:tmpl w:val="6652DD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2157D8"/>
    <w:multiLevelType w:val="hybridMultilevel"/>
    <w:tmpl w:val="B1A69FAC"/>
    <w:lvl w:ilvl="0" w:tplc="5312456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3139DA"/>
    <w:multiLevelType w:val="hybridMultilevel"/>
    <w:tmpl w:val="268E7D02"/>
    <w:lvl w:ilvl="0" w:tplc="49C8E07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BD47B1"/>
    <w:multiLevelType w:val="hybridMultilevel"/>
    <w:tmpl w:val="1A0CBBC6"/>
    <w:lvl w:ilvl="0" w:tplc="EC6443B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575861"/>
    <w:multiLevelType w:val="hybridMultilevel"/>
    <w:tmpl w:val="E1FE64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C8E"/>
    <w:rsid w:val="000F5958"/>
    <w:rsid w:val="00187B3F"/>
    <w:rsid w:val="001A3DE5"/>
    <w:rsid w:val="00227BB4"/>
    <w:rsid w:val="00321C8E"/>
    <w:rsid w:val="003B10DE"/>
    <w:rsid w:val="004C3DA1"/>
    <w:rsid w:val="00656790"/>
    <w:rsid w:val="00711A84"/>
    <w:rsid w:val="00724D1E"/>
    <w:rsid w:val="00856F90"/>
    <w:rsid w:val="008C690F"/>
    <w:rsid w:val="00BB1F8A"/>
    <w:rsid w:val="00D451D6"/>
    <w:rsid w:val="00D45F9D"/>
    <w:rsid w:val="00E4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1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1C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1C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2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1C8E"/>
    <w:pPr>
      <w:ind w:left="720"/>
      <w:contextualSpacing/>
    </w:pPr>
  </w:style>
  <w:style w:type="table" w:styleId="TableGrid">
    <w:name w:val="Table Grid"/>
    <w:basedOn w:val="TableNormal"/>
    <w:uiPriority w:val="99"/>
    <w:rsid w:val="00321C8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F59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743</Words>
  <Characters>4237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edanur</cp:lastModifiedBy>
  <cp:revision>3</cp:revision>
  <dcterms:created xsi:type="dcterms:W3CDTF">2013-11-27T06:36:00Z</dcterms:created>
  <dcterms:modified xsi:type="dcterms:W3CDTF">2013-11-30T20:12:00Z</dcterms:modified>
  <cp:category>www.sorubak.com</cp:category>
  <cp:version>www.sorubak.com</cp:version>
</cp:coreProperties>
</file>