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9A7" w:rsidRPr="00A1173F" w:rsidRDefault="00EC79A7" w:rsidP="00AB6C6B">
      <w:pPr>
        <w:jc w:val="center"/>
        <w:rPr>
          <w:rFonts w:ascii="Comic Sans MS" w:hAnsi="Comic Sans MS"/>
          <w:sz w:val="24"/>
          <w:szCs w:val="24"/>
        </w:rPr>
      </w:pPr>
      <w:bookmarkStart w:id="0" w:name="_GoBack"/>
      <w:r w:rsidRPr="00A1173F">
        <w:rPr>
          <w:rFonts w:ascii="Comic Sans MS" w:hAnsi="Comic Sans MS"/>
          <w:sz w:val="24"/>
          <w:szCs w:val="24"/>
        </w:rPr>
        <w:t>MATEMATİK  ÖLÇÜLERLE İLGİLİ PROBLEMLER</w:t>
      </w: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5425"/>
      </w:tblGrid>
      <w:tr w:rsidR="00EC79A7" w:rsidRPr="008128B9" w:rsidTr="008128B9">
        <w:tc>
          <w:tcPr>
            <w:tcW w:w="4606" w:type="dxa"/>
          </w:tcPr>
          <w:bookmarkEnd w:id="0"/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8128B9"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smartTag w:uri="urn:schemas-microsoft-com:office:smarttags" w:element="metricconverter">
              <w:smartTagPr>
                <w:attr w:name="ProductID" w:val="2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2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şekerin </w:t>
            </w:r>
            <w:smartTag w:uri="urn:schemas-microsoft-com:office:smarttags" w:element="metricconverter">
              <w:smartTagPr>
                <w:attr w:name="ProductID" w:val="40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400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tüketilince kaç g şeker kalır? ( ……………….…)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7-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 kamyon dolu iken 12 t, yükü boşaltıldıktan sonra 4 t </w:t>
            </w:r>
            <w:smartTag w:uri="urn:schemas-microsoft-com:office:smarttags" w:element="metricconverter">
              <w:smartTagPr>
                <w:attr w:name="ProductID" w:val="430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430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geldiğine göre kamyonda kaç kg yük vardı? (……..)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2-</w:t>
            </w:r>
            <w:smartTag w:uri="urn:schemas-microsoft-com:office:smarttags" w:element="metricconverter">
              <w:smartTagPr>
                <w:attr w:name="ProductID" w:val="5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5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unun </w:t>
            </w:r>
            <w:smartTag w:uri="urn:schemas-microsoft-com:office:smarttags" w:element="metricconverter">
              <w:smartTagPr>
                <w:attr w:name="ProductID" w:val="65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650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ile pasta yapılmıştır. Geriye kaç g un kalmıştır? ( …………….. .. )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8-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İçinde </w:t>
            </w:r>
            <w:smartTag w:uri="urn:schemas-microsoft-com:office:smarttags" w:element="metricconverter">
              <w:smartTagPr>
                <w:attr w:name="ProductID" w:val="18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18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300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portakal bulunan bir kasanın darası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1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70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700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geliyor. Bir kasa portakalın brüt kütlesi kaç kg’dır? (……….)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3-</w:t>
            </w:r>
            <w:smartTag w:uri="urn:schemas-microsoft-com:office:smarttags" w:element="metricconverter">
              <w:smartTagPr>
                <w:attr w:name="ProductID" w:val="1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1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45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450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lık tuz poşetinden </w:t>
            </w:r>
            <w:smartTag w:uri="urn:schemas-microsoft-com:office:smarttags" w:element="metricconverter">
              <w:smartTagPr>
                <w:attr w:name="ProductID" w:val="75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750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tüketilince kaç g tuz kalmıştır? (……………….…)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9-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Aylin’in kütlesi 35 kg’dır. Berke’nin kütlesi Aylin’in kütlesinden </w:t>
            </w:r>
            <w:smartTag w:uri="urn:schemas-microsoft-com:office:smarttags" w:element="metricconverter">
              <w:smartTagPr>
                <w:attr w:name="ProductID" w:val="4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4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80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800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az olduğuna göre ikisinin kütleleri toplamı ne kadardır? (………)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4-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4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4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60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600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elmanın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1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850 g’ı yenildiğine göre geriye kaç g elma kalmıştır? (…………….…)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10-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Brüt kütlesi </w:t>
            </w:r>
            <w:smartTag w:uri="urn:schemas-microsoft-com:office:smarttags" w:element="metricconverter">
              <w:smartTagPr>
                <w:attr w:name="ProductID" w:val="4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4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gelen bir kutu bisküvinin darası </w:t>
            </w:r>
            <w:smartTag w:uri="urn:schemas-microsoft-com:office:smarttags" w:element="metricconverter">
              <w:smartTagPr>
                <w:attr w:name="ProductID" w:val="175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175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olduğuna göre bisküvinin net kütlesi kaç g’dır? (……………)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5-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625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625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baharatın üzerine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1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75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375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daha baharat ilave edersek kaç kg baharatımız olur? (…….….)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11-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 kasaptaki </w:t>
            </w:r>
            <w:smartTag w:uri="urn:schemas-microsoft-com:office:smarttags" w:element="metricconverter">
              <w:smartTagPr>
                <w:attr w:name="ProductID" w:val="20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20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700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700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etin önce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6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200 gramı, daha sonra ise yarım kilogramı satılmıştır. Kasapta satılmadık kaç kg et kalmıştır? (……….)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6-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>5 t kömürün, 2 t 450 kg’ı satıldığına göre kaç kg kömür kalmıştır? (…………………....)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12-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 aşçı yemek yapmak için aldığı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5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patatesin bir buçuk kg’ını kullandığına göre geriye kaç g patatesi kalmıştır? ( …….…) 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</w:tc>
      </w:tr>
      <w:tr w:rsidR="00EC79A7" w:rsidRPr="008128B9" w:rsidTr="008128B9">
        <w:trPr>
          <w:trHeight w:val="658"/>
        </w:trPr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Kütlesi </w:t>
            </w:r>
            <w:smartTag w:uri="urn:schemas-microsoft-com:office:smarttags" w:element="metricconverter">
              <w:smartTagPr>
                <w:attr w:name="ProductID" w:val="8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8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gelen peynir,her biri  yarım   kilogram peynir alan kutulara eşit olarak konuluyor. Bir kutu peynir 5 TL’den satılırsa, peynirlerin tamamından kaç TL elde edilir?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19-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Annem, marketten 3 kg’mı 24 TL olan zeytinden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5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50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500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zeytin aldı. Annemin markete kaç lira ödemiştir?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Okulumuzda; ekim ayında </w:t>
            </w:r>
            <w:smartTag w:uri="urn:schemas-microsoft-com:office:smarttags" w:element="metricconverter">
              <w:smartTagPr>
                <w:attr w:name="ProductID" w:val="2350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2350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, kasım ayında 3 t </w:t>
            </w:r>
            <w:smartTag w:uri="urn:schemas-microsoft-com:office:smarttags" w:element="metricconverter">
              <w:smartTagPr>
                <w:attr w:name="ProductID" w:val="100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100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, aralık ayında 4 t </w:t>
            </w:r>
            <w:smartTag w:uri="urn:schemas-microsoft-com:office:smarttags" w:element="metricconverter">
              <w:smartTagPr>
                <w:attr w:name="ProductID" w:val="250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250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kömür yakılmıştır. Okulumuzda , üç ayda toplam kaç kilogram kömür yakılmıştır?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20-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 bir elma </w:t>
            </w:r>
            <w:smartTag w:uri="urn:schemas-microsoft-com:office:smarttags" w:element="metricconverter">
              <w:smartTagPr>
                <w:attr w:name="ProductID" w:val="15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150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geliyor. Bir karpuzun kütlesi ise 20 elmanın kütlesi kadardır. Aynı büyüklükteki 45 karpuzun kütlesi kaç kilogram olur?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15-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Boş kütlesi </w:t>
            </w:r>
            <w:smartTag w:uri="urn:schemas-microsoft-com:office:smarttags" w:element="metricconverter">
              <w:smartTagPr>
                <w:attr w:name="ProductID" w:val="80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800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olan bir tenekeye bulgur konuluyor. Bulgur dolu tenekenin kütlesi </w:t>
            </w:r>
            <w:smartTag w:uri="urn:schemas-microsoft-com:office:smarttags" w:element="metricconverter">
              <w:smartTagPr>
                <w:attr w:name="ProductID" w:val="3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3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200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olduğuna göre tenekede kaç gram bulgur vardır?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21-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Bir sepetteki , aynı büyüklükte olan 120 yumurtanın 80 tanesi satıldı. Kalan yumurtaların kütlesi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2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40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400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olduğuna göre sepetteki bir yumurtanın kütlesi kaç gramdır?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Altının 1 g’ı 32 TL’dir. Bir kuyumcu, </w:t>
            </w:r>
            <w:smartTag w:uri="urn:schemas-microsoft-com:office:smarttags" w:element="metricconverter">
              <w:smartTagPr>
                <w:attr w:name="ProductID" w:val="5 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5 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500 mg’lık bir yüzük satarsa bu satıştan kaç TL elde eder?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22-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Manavda;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6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domates 12 TL, </w:t>
            </w:r>
            <w:smartTag w:uri="urn:schemas-microsoft-com:office:smarttags" w:element="metricconverter">
              <w:smartTagPr>
                <w:attr w:name="ProductID" w:val="7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7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biber 21 TL’dir. </w:t>
            </w:r>
            <w:smartTag w:uri="urn:schemas-microsoft-com:office:smarttags" w:element="metricconverter">
              <w:smartTagPr>
                <w:attr w:name="ProductID" w:val="12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12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bibere ödenen para le kaç kilogram domates alınabilir?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17-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Bir baharatçı, </w:t>
            </w:r>
            <w:smartTag w:uri="urn:schemas-microsoft-com:office:smarttags" w:element="metricconverter">
              <w:smartTagPr>
                <w:attr w:name="ProductID" w:val="10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10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baharatı, her biri </w:t>
            </w:r>
            <w:smartTag w:uri="urn:schemas-microsoft-com:office:smarttags" w:element="metricconverter">
              <w:smartTagPr>
                <w:attr w:name="ProductID" w:val="10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100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baharat alan poşetlere dolduruyor. Poşetlerin tamamı tartıldığında </w:t>
            </w:r>
            <w:smartTag w:uri="urn:schemas-microsoft-com:office:smarttags" w:element="metricconverter">
              <w:smartTagPr>
                <w:attr w:name="ProductID" w:val="10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10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200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geliyor. Bir  poşetin boş kütlesi kaç gramdır?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23-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Bir kilogram fındıktan </w:t>
            </w:r>
            <w:smartTag w:uri="urn:schemas-microsoft-com:office:smarttags" w:element="metricconverter">
              <w:smartTagPr>
                <w:attr w:name="ProductID" w:val="850 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850 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iç fındık elde ediliyor. </w:t>
            </w:r>
            <w:smartTag w:uri="urn:schemas-microsoft-com:office:smarttags" w:element="metricconverter">
              <w:smartTagPr>
                <w:attr w:name="ProductID" w:val="40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40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fındıktan, kaç kilogram fındık kabuğu çıkar?</w:t>
            </w:r>
          </w:p>
        </w:tc>
      </w:tr>
      <w:tr w:rsidR="00EC79A7" w:rsidRPr="008128B9" w:rsidTr="008128B9">
        <w:tc>
          <w:tcPr>
            <w:tcW w:w="4606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18-</w:t>
            </w:r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 kamyona, her biri </w:t>
            </w:r>
            <w:smartTag w:uri="urn:schemas-microsoft-com:office:smarttags" w:element="metricconverter">
              <w:smartTagPr>
                <w:attr w:name="ProductID" w:val="50 kg"/>
              </w:smartTagPr>
              <w:r w:rsidRPr="008128B9">
                <w:rPr>
                  <w:rFonts w:ascii="Comic Sans MS" w:hAnsi="Comic Sans MS"/>
                  <w:color w:val="000000"/>
                  <w:sz w:val="20"/>
                  <w:szCs w:val="20"/>
                </w:rPr>
                <w:t>50 kg</w:t>
              </w:r>
            </w:smartTag>
            <w:r w:rsidRPr="008128B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olan un çuvallarından 120 çuval un yükleniyor.kamyon, en fazla 5 t yük taşıyabildiğine göre, kamyona kaç çuval un fazla yüklenmiştir?</w:t>
            </w: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25" w:type="dxa"/>
          </w:tcPr>
          <w:p w:rsidR="00EC79A7" w:rsidRPr="008128B9" w:rsidRDefault="00EC79A7" w:rsidP="008128B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128B9">
              <w:rPr>
                <w:rFonts w:ascii="Comic Sans MS" w:hAnsi="Comic Sans MS"/>
                <w:b/>
                <w:sz w:val="20"/>
                <w:szCs w:val="20"/>
              </w:rPr>
              <w:t>24-</w:t>
            </w:r>
            <w:r w:rsidRPr="008128B9">
              <w:rPr>
                <w:rFonts w:ascii="Comic Sans MS" w:hAnsi="Comic Sans MS"/>
                <w:sz w:val="20"/>
                <w:szCs w:val="20"/>
              </w:rPr>
              <w:t xml:space="preserve">Bir tüccar, 1 t </w:t>
            </w:r>
            <w:smartTag w:uri="urn:schemas-microsoft-com:office:smarttags" w:element="metricconverter">
              <w:smartTagPr>
                <w:attr w:name="ProductID" w:val="500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500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pirincin 650 kg’ını sattı. Kalan pirinci ise her biri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8128B9">
                <w:rPr>
                  <w:rFonts w:ascii="Comic Sans MS" w:hAnsi="Comic Sans MS"/>
                  <w:sz w:val="20"/>
                  <w:szCs w:val="20"/>
                </w:rPr>
                <w:t>5 kg</w:t>
              </w:r>
            </w:smartTag>
            <w:r w:rsidRPr="008128B9">
              <w:rPr>
                <w:rFonts w:ascii="Comic Sans MS" w:hAnsi="Comic Sans MS"/>
                <w:sz w:val="20"/>
                <w:szCs w:val="20"/>
              </w:rPr>
              <w:t xml:space="preserve"> pirinç alan torbalara doldurdu. Tüccar , bu iş için kaç torba kullanışmıştır?</w:t>
            </w:r>
          </w:p>
        </w:tc>
      </w:tr>
    </w:tbl>
    <w:p w:rsidR="00EC79A7" w:rsidRPr="009A526B" w:rsidRDefault="00EC79A7" w:rsidP="00A1173F">
      <w:pPr>
        <w:rPr>
          <w:rFonts w:ascii="Algerian" w:hAnsi="Algerian"/>
          <w:sz w:val="24"/>
          <w:szCs w:val="24"/>
        </w:rPr>
      </w:pPr>
      <w:hyperlink r:id="rId4" w:history="1">
        <w:r w:rsidRPr="009715DF">
          <w:rPr>
            <w:rStyle w:val="Hyperlink"/>
            <w:rFonts w:ascii="Algerian" w:hAnsi="Algerian"/>
            <w:sz w:val="24"/>
            <w:szCs w:val="24"/>
          </w:rPr>
          <w:t>www.sorubak.com</w:t>
        </w:r>
      </w:hyperlink>
      <w:r>
        <w:rPr>
          <w:rFonts w:ascii="Algerian" w:hAnsi="Algerian"/>
          <w:sz w:val="24"/>
          <w:szCs w:val="24"/>
        </w:rPr>
        <w:t xml:space="preserve"> </w:t>
      </w:r>
    </w:p>
    <w:sectPr w:rsidR="00EC79A7" w:rsidRPr="009A526B" w:rsidSect="001B1999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712"/>
    <w:rsid w:val="001B1999"/>
    <w:rsid w:val="003D793C"/>
    <w:rsid w:val="0053142E"/>
    <w:rsid w:val="005651D1"/>
    <w:rsid w:val="0079043C"/>
    <w:rsid w:val="008128B9"/>
    <w:rsid w:val="008177CF"/>
    <w:rsid w:val="00955B94"/>
    <w:rsid w:val="009715DF"/>
    <w:rsid w:val="009A526B"/>
    <w:rsid w:val="00A1173F"/>
    <w:rsid w:val="00AB6C6B"/>
    <w:rsid w:val="00BC057D"/>
    <w:rsid w:val="00CC504B"/>
    <w:rsid w:val="00D107A6"/>
    <w:rsid w:val="00E70712"/>
    <w:rsid w:val="00EC7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7A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07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A52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479</Words>
  <Characters>2734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2014-01-02T18:30:00Z</dcterms:created>
  <dcterms:modified xsi:type="dcterms:W3CDTF">2014-01-05T12:02:00Z</dcterms:modified>
  <cp:category>www.sorubak.com</cp:category>
</cp:coreProperties>
</file>