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E96" w:rsidRDefault="00752E96" w:rsidP="00900F64">
      <w:pPr>
        <w:pStyle w:val="NoSpacing"/>
        <w:shd w:val="clear" w:color="auto" w:fill="DDD9C3"/>
        <w:jc w:val="center"/>
        <w:rPr>
          <w:rFonts w:ascii="Arial Black" w:hAnsi="Arial Black"/>
          <w:b/>
          <w:color w:val="FF0000"/>
          <w:sz w:val="20"/>
        </w:rPr>
      </w:pPr>
      <w:r w:rsidRPr="00900F64">
        <w:rPr>
          <w:rFonts w:ascii="Arial Black" w:hAnsi="Arial Black"/>
          <w:b/>
          <w:color w:val="FF0000"/>
          <w:sz w:val="20"/>
        </w:rPr>
        <w:t>MA</w:t>
      </w:r>
      <w:r>
        <w:rPr>
          <w:rFonts w:ascii="Arial Black" w:hAnsi="Arial Black"/>
          <w:b/>
          <w:color w:val="FF0000"/>
          <w:sz w:val="20"/>
        </w:rPr>
        <w:t>DDEYİ TANIYALIM DEĞERLENDİRME 018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2"/>
        </w:rPr>
      </w:pP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1. “Maddenin ısı ver</w:t>
      </w:r>
      <w:r>
        <w:rPr>
          <w:rFonts w:ascii="Times New Roman" w:hAnsi="Times New Roman"/>
        </w:rPr>
        <w:t>erek sıcaklığının düşmesine ……</w:t>
      </w:r>
      <w:r w:rsidRPr="00B23DEE">
        <w:rPr>
          <w:rFonts w:ascii="Times New Roman" w:hAnsi="Times New Roman"/>
        </w:rPr>
        <w:t>…… denir.”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  <w:sz w:val="20"/>
        </w:rPr>
      </w:pPr>
      <w:r w:rsidRPr="00B23DEE">
        <w:rPr>
          <w:rFonts w:ascii="Times New Roman" w:hAnsi="Times New Roman"/>
          <w:b/>
          <w:sz w:val="20"/>
        </w:rPr>
        <w:t>Boş bırakılan yere aşağıdakilerden hangisi gelmelidir?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soğuma    B) ısınma     C) sıcaklık         D) donma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2. Aşağıda verilen ifadelerden hangisinde sıcaklık yükselmesi meydana gelmez?</w:t>
      </w:r>
    </w:p>
    <w:p w:rsidR="00752E96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A) yanan kalorifer peteği      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B) yanan ocak üzerindeki tencerede su</w:t>
      </w:r>
    </w:p>
    <w:p w:rsidR="00752E96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  C) yaz mevsimindeki havanın ısınması  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D) buzdolabına konan su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I. hava sıcaklığı termometre ile ölçülür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II. termometre sıcaklık birimi derece selsiyustur.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III. ısı termometre ile ölçülmez.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3. Termometre ile ilgili yukarıda verilen ifadelerden hangisi doğrudur?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I ve II       B) I ve III     C) I, II, III     D) II ve III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4. “Sıvı maddenin ısı vererek katı hale geçmesine …………… denir.”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  <w:sz w:val="20"/>
        </w:rPr>
      </w:pPr>
      <w:r w:rsidRPr="00B23DEE">
        <w:rPr>
          <w:rFonts w:ascii="Times New Roman" w:hAnsi="Times New Roman"/>
          <w:b/>
          <w:sz w:val="20"/>
        </w:rPr>
        <w:t>Boş bırakılan yere aşağıdakilerden hangisi gelmelidir?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ısınma    B) donma    C) erime        D) bozunma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 xml:space="preserve">5. Aşağıda verilen maddelerden hangisi diğerlerine göre </w:t>
      </w:r>
      <w:r w:rsidRPr="00B23DEE">
        <w:rPr>
          <w:rFonts w:ascii="Times New Roman" w:hAnsi="Times New Roman"/>
          <w:b/>
          <w:u w:val="single"/>
        </w:rPr>
        <w:t>erime</w:t>
      </w:r>
      <w:r w:rsidRPr="00B23DEE">
        <w:rPr>
          <w:rFonts w:ascii="Times New Roman" w:hAnsi="Times New Roman"/>
          <w:b/>
        </w:rPr>
        <w:t xml:space="preserve"> olayı yüksek sıcaklıkta gerçekleşir? 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demir        B) dondurma     C) buz       D) mum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I. madde ısıtıldığında sıcaklık yükselir 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II. madde soğutulduğunda sıcaklık düşer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III. ısı alan maddenin sıcaklığı düşer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IV. ısı veren maddenin sıcaklığı artar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6. Yukarıda verilen ifadelerden hangile- ri doğru değildir?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I ve II      B) I ve III     C) III  ve IV        D) II ve IV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I. şeker       II. çikolata       III. tuz               IV. un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 xml:space="preserve">7.Yukarıda verilen maddelerin hangisi ısıtıldığında </w:t>
      </w:r>
      <w:r w:rsidRPr="00B23DEE">
        <w:rPr>
          <w:rFonts w:ascii="Times New Roman" w:hAnsi="Times New Roman"/>
          <w:b/>
          <w:u w:val="single"/>
        </w:rPr>
        <w:t>bozunma</w:t>
      </w:r>
      <w:r w:rsidRPr="00B23DEE">
        <w:rPr>
          <w:rFonts w:ascii="Times New Roman" w:hAnsi="Times New Roman"/>
          <w:b/>
        </w:rPr>
        <w:t xml:space="preserve"> olayı gerçekleşir?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 II             B)  IV            C)  III              D)  I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8.  Katı maddelerin biçimlerini değiştirmek için aşağıdakilerden hangisinin yapılması gerekir?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ısıtma</w:t>
      </w:r>
      <w:r w:rsidRPr="00B23DEE">
        <w:rPr>
          <w:rFonts w:ascii="Times New Roman" w:hAnsi="Times New Roman"/>
        </w:rPr>
        <w:tab/>
        <w:t>B) soğutma</w:t>
      </w:r>
      <w:r>
        <w:rPr>
          <w:rFonts w:ascii="Times New Roman" w:hAnsi="Times New Roman"/>
        </w:rPr>
        <w:tab/>
        <w:t xml:space="preserve">C) eritme    </w:t>
      </w:r>
      <w:r w:rsidRPr="00B23DEE">
        <w:rPr>
          <w:rFonts w:ascii="Times New Roman" w:hAnsi="Times New Roman"/>
        </w:rPr>
        <w:t>D) kırma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9. Yanan bir odunun, paslanan bir demirin yapısı değişir. Bu olaylar aşağıdakilerden hangisine örnek olarak verilebilir?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donmaya</w:t>
      </w:r>
      <w:r>
        <w:rPr>
          <w:rFonts w:ascii="Times New Roman" w:hAnsi="Times New Roman"/>
        </w:rPr>
        <w:t xml:space="preserve">    </w:t>
      </w:r>
      <w:r w:rsidRPr="00B23DEE">
        <w:rPr>
          <w:rFonts w:ascii="Times New Roman" w:hAnsi="Times New Roman"/>
        </w:rPr>
        <w:t>B) erimeye</w:t>
      </w:r>
      <w:r>
        <w:rPr>
          <w:rFonts w:ascii="Times New Roman" w:hAnsi="Times New Roman"/>
        </w:rPr>
        <w:t xml:space="preserve">    </w:t>
      </w:r>
      <w:r w:rsidRPr="00B23DEE">
        <w:rPr>
          <w:rFonts w:ascii="Times New Roman" w:hAnsi="Times New Roman"/>
        </w:rPr>
        <w:t>C) bozunmaya</w:t>
      </w:r>
      <w:r>
        <w:rPr>
          <w:rFonts w:ascii="Times New Roman" w:hAnsi="Times New Roman"/>
        </w:rPr>
        <w:t xml:space="preserve"> </w:t>
      </w:r>
      <w:r w:rsidRPr="00B23DEE">
        <w:rPr>
          <w:rFonts w:ascii="Times New Roman" w:hAnsi="Times New Roman"/>
        </w:rPr>
        <w:t>D) çürümeye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 xml:space="preserve">10. Aşağıda verilen olayların hangisinde </w:t>
      </w:r>
      <w:r w:rsidRPr="00B23DEE">
        <w:rPr>
          <w:rFonts w:ascii="Times New Roman" w:hAnsi="Times New Roman"/>
          <w:b/>
          <w:u w:val="single"/>
        </w:rPr>
        <w:t xml:space="preserve">erime </w:t>
      </w:r>
      <w:r w:rsidRPr="00B23DEE">
        <w:rPr>
          <w:rFonts w:ascii="Times New Roman" w:hAnsi="Times New Roman"/>
          <w:b/>
        </w:rPr>
        <w:t>gerçekleşmiştir?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   A) suyun buz hale gelmesi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   B) suyun buharlaşarak gaz hale gelmesi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   C) buzun ısı alarak suya dönüşmesi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   D) suyun ısı kaybederek katı hale gelmesi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  <w:sz w:val="20"/>
        </w:rPr>
      </w:pPr>
      <w:r w:rsidRPr="00B23DEE">
        <w:rPr>
          <w:rFonts w:ascii="Times New Roman" w:hAnsi="Times New Roman"/>
          <w:b/>
          <w:sz w:val="20"/>
        </w:rPr>
        <w:t>11. Aşağıda verilen ifadelerden hangisi doğru değildir?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   A) buz ısıtılınca sıvı hale geçer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   B) katı madde ısı alınca erime oluşur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   C) tuz ısıtılınca sıvı hale geçer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 xml:space="preserve">   D) margarin ısıtılınca sıvı hale geçer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i/>
        </w:rPr>
      </w:pPr>
      <w:r w:rsidRPr="00B23DEE">
        <w:rPr>
          <w:rFonts w:ascii="Times New Roman" w:hAnsi="Times New Roman"/>
          <w:i/>
        </w:rPr>
        <w:t xml:space="preserve"> I. orman yangını            II. kağıdın yanması        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i/>
        </w:rPr>
      </w:pPr>
      <w:r w:rsidRPr="00B23DEE">
        <w:rPr>
          <w:rFonts w:ascii="Times New Roman" w:hAnsi="Times New Roman"/>
          <w:i/>
        </w:rPr>
        <w:t>III. kömürün yanması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12- Yukarıda verilenlerden hangileri bozunma olayına örnektir?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I ve II      B) I, II, III       C) I ve III      D) II ve IV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i/>
        </w:rPr>
      </w:pPr>
      <w:r w:rsidRPr="00B23DEE">
        <w:rPr>
          <w:rFonts w:ascii="Times New Roman" w:hAnsi="Times New Roman"/>
          <w:i/>
        </w:rPr>
        <w:t xml:space="preserve"> “Yanmakta olan mum ısı alarak ……………….. olayı gerçekleştirir.”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13. Boş bırakılan yere aşağıdakilerden hangisi gelmelidir?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donma   B) bozunma     C) soğuma          D) erime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14-. Aşağıda verilen maddelerden hangisi saf madde değildir?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tuz        B) zeytinyağı     C) kömür      D) gülsuyu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  <w:sz w:val="20"/>
        </w:rPr>
      </w:pPr>
      <w:r w:rsidRPr="00B23DEE">
        <w:rPr>
          <w:rFonts w:ascii="Times New Roman" w:hAnsi="Times New Roman"/>
          <w:b/>
          <w:sz w:val="20"/>
        </w:rPr>
        <w:t>15. Aşağıda verilen maddelerden hangileri karışımdır?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i/>
        </w:rPr>
      </w:pPr>
      <w:r w:rsidRPr="00B23DEE">
        <w:rPr>
          <w:rFonts w:ascii="Times New Roman" w:hAnsi="Times New Roman"/>
          <w:i/>
        </w:rPr>
        <w:t xml:space="preserve">I. portakal suyu        II. şekerli su     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i/>
        </w:rPr>
      </w:pPr>
      <w:r w:rsidRPr="00B23DEE">
        <w:rPr>
          <w:rFonts w:ascii="Times New Roman" w:hAnsi="Times New Roman"/>
          <w:i/>
        </w:rPr>
        <w:t>III. kayısı reçeli       IV. yağmur suyu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I ve IV      B) II ve III    C) I, II, III       D) I, III, IV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i/>
        </w:rPr>
      </w:pPr>
      <w:r w:rsidRPr="00B23DEE">
        <w:rPr>
          <w:rFonts w:ascii="Times New Roman" w:hAnsi="Times New Roman"/>
          <w:i/>
        </w:rPr>
        <w:t xml:space="preserve">          I. Bakır              II. elmas yüzük             III. altın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</w:rPr>
        <w:t>16</w:t>
      </w:r>
      <w:r w:rsidRPr="00B23DEE">
        <w:rPr>
          <w:rFonts w:ascii="Times New Roman" w:hAnsi="Times New Roman"/>
        </w:rPr>
        <w:t xml:space="preserve">.      </w:t>
      </w:r>
      <w:r w:rsidRPr="00B23DEE">
        <w:rPr>
          <w:rFonts w:ascii="Times New Roman" w:hAnsi="Times New Roman"/>
          <w:b/>
        </w:rPr>
        <w:t>Yukarıdakilerden hangisi saf maddedir?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I, II, III      B) I ve III       C) II ve III       D) I ve II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17. Aşağıda verilen maddelerden hangisi karışım madde değildir?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gazoz    B) şeker         C) çorba               D) şerbet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Pr="00B23DEE">
        <w:rPr>
          <w:rFonts w:ascii="Times New Roman" w:hAnsi="Times New Roman"/>
        </w:rPr>
        <w:t>. “</w:t>
      </w:r>
      <w:r w:rsidRPr="00B23DEE">
        <w:rPr>
          <w:rFonts w:ascii="Times New Roman" w:hAnsi="Times New Roman"/>
          <w:i/>
        </w:rPr>
        <w:t>Limonatayı, limon, su ve şeker karışımı oluşturur</w:t>
      </w:r>
      <w:r w:rsidRPr="00B23DEE">
        <w:rPr>
          <w:rFonts w:ascii="Times New Roman" w:hAnsi="Times New Roman"/>
        </w:rPr>
        <w:t>.”</w:t>
      </w:r>
    </w:p>
    <w:p w:rsidR="00752E96" w:rsidRPr="00B23DEE" w:rsidRDefault="00752E96" w:rsidP="00B23DEE">
      <w:pPr>
        <w:pStyle w:val="NoSpacing"/>
        <w:rPr>
          <w:rFonts w:ascii="Times New Roman" w:hAnsi="Times New Roman"/>
          <w:b/>
        </w:rPr>
      </w:pPr>
      <w:r w:rsidRPr="00B23DEE">
        <w:rPr>
          <w:rFonts w:ascii="Times New Roman" w:hAnsi="Times New Roman"/>
          <w:b/>
        </w:rPr>
        <w:t>Yukarıda verilen ifadeye göre aşağıdakilerden hangisi doğrudur?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>
        <w:rPr>
          <w:noProof/>
        </w:rPr>
        <w:pict>
          <v:line id="_x0000_s1030" style="position:absolute;z-index:251658752" from="1in,8.15pt" to="117pt,8.15pt">
            <v:stroke endarrow="block"/>
          </v:line>
        </w:pict>
      </w:r>
      <w:r w:rsidRPr="00B23DEE">
        <w:rPr>
          <w:rFonts w:ascii="Times New Roman" w:hAnsi="Times New Roman"/>
        </w:rPr>
        <w:t xml:space="preserve">     I. şeker                            çözücü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>
        <w:rPr>
          <w:noProof/>
        </w:rPr>
        <w:pict>
          <v:line id="_x0000_s1031" style="position:absolute;z-index:251656704" from="1in,5.9pt" to="117pt,5.9pt">
            <v:stroke endarrow="block"/>
          </v:line>
        </w:pict>
      </w:r>
      <w:r w:rsidRPr="00B23DEE">
        <w:rPr>
          <w:rFonts w:ascii="Times New Roman" w:hAnsi="Times New Roman"/>
        </w:rPr>
        <w:t xml:space="preserve">    II. limonata                      çözelti 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>
        <w:rPr>
          <w:noProof/>
        </w:rPr>
        <w:pict>
          <v:line id="_x0000_s1032" style="position:absolute;z-index:251657728" from="71.3pt,6.05pt" to="116.3pt,6.05pt">
            <v:stroke endarrow="block"/>
          </v:line>
        </w:pict>
      </w:r>
      <w:r w:rsidRPr="00B23DEE">
        <w:rPr>
          <w:rFonts w:ascii="Times New Roman" w:hAnsi="Times New Roman"/>
        </w:rPr>
        <w:t xml:space="preserve">      III. su                              çözünen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I           B) I ve II       C) II ve III                D) II</w:t>
      </w:r>
    </w:p>
    <w:p w:rsidR="00752E96" w:rsidRPr="00B23DEE" w:rsidRDefault="00752E96" w:rsidP="00410187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410187" w:rsidRDefault="00752E96" w:rsidP="00B23DEE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19-  </w:t>
      </w:r>
      <w:r w:rsidRPr="00B23DEE">
        <w:rPr>
          <w:rFonts w:ascii="Times New Roman" w:hAnsi="Times New Roman"/>
        </w:rPr>
        <w:t xml:space="preserve"> “Şeker, tuz gibi maddelerin su içinde g</w:t>
      </w:r>
      <w:r>
        <w:rPr>
          <w:rFonts w:ascii="Times New Roman" w:hAnsi="Times New Roman"/>
        </w:rPr>
        <w:t>örünmez şekilde dağılmasına …</w:t>
      </w:r>
      <w:r w:rsidRPr="00B23DEE">
        <w:rPr>
          <w:rFonts w:ascii="Times New Roman" w:hAnsi="Times New Roman"/>
        </w:rPr>
        <w:t>…. denir.”</w:t>
      </w:r>
      <w:r>
        <w:rPr>
          <w:rFonts w:ascii="Times New Roman" w:hAnsi="Times New Roman"/>
        </w:rPr>
        <w:t xml:space="preserve">   </w:t>
      </w:r>
      <w:r w:rsidRPr="00410187">
        <w:rPr>
          <w:rFonts w:ascii="Times New Roman" w:hAnsi="Times New Roman"/>
          <w:b/>
        </w:rPr>
        <w:t>Boş bırakılan yere aşağıdakilerden hangisi gelmelidir?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çözünme     B) çözelti     C) çözünen        D) karışım</w:t>
      </w:r>
    </w:p>
    <w:p w:rsidR="00752E96" w:rsidRPr="00B23DEE" w:rsidRDefault="00752E96" w:rsidP="00410187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D273C9" w:rsidRDefault="00752E96" w:rsidP="00B23DEE">
      <w:pPr>
        <w:pStyle w:val="NoSpacing"/>
        <w:rPr>
          <w:rFonts w:ascii="Times New Roman" w:hAnsi="Times New Roman"/>
          <w:b/>
        </w:rPr>
      </w:pPr>
      <w:r w:rsidRPr="00D273C9">
        <w:rPr>
          <w:rFonts w:ascii="Times New Roman" w:hAnsi="Times New Roman"/>
          <w:b/>
        </w:rPr>
        <w:t>20. Aşağıda verilen maddelerden hangisi suda çözünme olayı gerçekleştirir?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tahta     B) demir        C) bakır       D) tuz</w:t>
      </w:r>
    </w:p>
    <w:p w:rsidR="00752E96" w:rsidRPr="00B23DEE" w:rsidRDefault="00752E96" w:rsidP="00410187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410187" w:rsidRDefault="00752E96" w:rsidP="00B23DEE">
      <w:pPr>
        <w:pStyle w:val="NoSpacing"/>
        <w:rPr>
          <w:rFonts w:ascii="Times New Roman" w:hAnsi="Times New Roman"/>
          <w:i/>
          <w:sz w:val="20"/>
        </w:rPr>
      </w:pPr>
      <w:r w:rsidRPr="00410187">
        <w:rPr>
          <w:rFonts w:ascii="Times New Roman" w:hAnsi="Times New Roman"/>
          <w:i/>
          <w:sz w:val="20"/>
        </w:rPr>
        <w:t>I. çözünen madde özelliğini kaybetmez</w:t>
      </w:r>
    </w:p>
    <w:p w:rsidR="00752E96" w:rsidRPr="00410187" w:rsidRDefault="00752E96" w:rsidP="00B23DEE">
      <w:pPr>
        <w:pStyle w:val="NoSpacing"/>
        <w:rPr>
          <w:rFonts w:ascii="Times New Roman" w:hAnsi="Times New Roman"/>
          <w:i/>
          <w:sz w:val="20"/>
        </w:rPr>
      </w:pPr>
      <w:r w:rsidRPr="00410187">
        <w:rPr>
          <w:rFonts w:ascii="Times New Roman" w:hAnsi="Times New Roman"/>
          <w:i/>
          <w:sz w:val="20"/>
        </w:rPr>
        <w:t>II. çözünme ile erime aynı olaydır</w:t>
      </w:r>
    </w:p>
    <w:p w:rsidR="00752E96" w:rsidRPr="00410187" w:rsidRDefault="00752E96" w:rsidP="00B23DEE">
      <w:pPr>
        <w:pStyle w:val="NoSpacing"/>
        <w:rPr>
          <w:rFonts w:ascii="Times New Roman" w:hAnsi="Times New Roman"/>
          <w:i/>
          <w:sz w:val="20"/>
        </w:rPr>
      </w:pPr>
      <w:r w:rsidRPr="00410187">
        <w:rPr>
          <w:rFonts w:ascii="Times New Roman" w:hAnsi="Times New Roman"/>
          <w:i/>
          <w:sz w:val="20"/>
        </w:rPr>
        <w:t>III. katı ve sıvı maddelerin bir araya gelmesi ile çözelti oluşur.</w:t>
      </w:r>
    </w:p>
    <w:p w:rsidR="00752E96" w:rsidRPr="00410187" w:rsidRDefault="00752E96" w:rsidP="00B23DEE">
      <w:pPr>
        <w:pStyle w:val="NoSpacing"/>
        <w:rPr>
          <w:rFonts w:ascii="Times New Roman" w:hAnsi="Times New Roman"/>
          <w:b/>
        </w:rPr>
      </w:pPr>
      <w:r w:rsidRPr="00410187">
        <w:rPr>
          <w:rFonts w:ascii="Times New Roman" w:hAnsi="Times New Roman"/>
          <w:b/>
        </w:rPr>
        <w:t>21.Yukarıda verilen ifadelerden hangisi doğrudur?</w:t>
      </w:r>
    </w:p>
    <w:p w:rsidR="00752E96" w:rsidRPr="00B23DEE" w:rsidRDefault="00752E96" w:rsidP="00B23DEE">
      <w:pPr>
        <w:pStyle w:val="NoSpacing"/>
        <w:rPr>
          <w:rFonts w:ascii="Times New Roman" w:hAnsi="Times New Roman"/>
        </w:rPr>
      </w:pPr>
      <w:r w:rsidRPr="00B23DEE">
        <w:rPr>
          <w:rFonts w:ascii="Times New Roman" w:hAnsi="Times New Roman"/>
        </w:rPr>
        <w:t>A) I ve II      B) I ve III       C) II ve III       D) I, II, III</w:t>
      </w:r>
    </w:p>
    <w:p w:rsidR="00752E96" w:rsidRPr="00B23DEE" w:rsidRDefault="00752E96" w:rsidP="00410187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410187" w:rsidRDefault="00752E96" w:rsidP="00410187">
      <w:pPr>
        <w:pStyle w:val="NoSpacing"/>
        <w:rPr>
          <w:rFonts w:ascii="Times New Roman" w:hAnsi="Times New Roman"/>
        </w:rPr>
      </w:pPr>
      <w:r w:rsidRPr="00410187">
        <w:rPr>
          <w:rFonts w:ascii="Times New Roman" w:hAnsi="Times New Roman"/>
        </w:rPr>
        <w:t>I. şeker        II. çikolata     III. tuz         IV. un</w:t>
      </w:r>
    </w:p>
    <w:p w:rsidR="00752E96" w:rsidRPr="00410187" w:rsidRDefault="00752E96" w:rsidP="00410187">
      <w:pPr>
        <w:pStyle w:val="NoSpacing"/>
        <w:rPr>
          <w:rFonts w:ascii="Times New Roman" w:hAnsi="Times New Roman"/>
          <w:b/>
        </w:rPr>
      </w:pPr>
      <w:r w:rsidRPr="00410187">
        <w:rPr>
          <w:rFonts w:ascii="Times New Roman" w:hAnsi="Times New Roman"/>
          <w:b/>
        </w:rPr>
        <w:t xml:space="preserve">22- Yukarıda verilen maddelerin hangisi ısıtıldığında </w:t>
      </w:r>
      <w:r w:rsidRPr="00410187">
        <w:rPr>
          <w:rFonts w:ascii="Times New Roman" w:hAnsi="Times New Roman"/>
          <w:b/>
          <w:u w:val="single"/>
        </w:rPr>
        <w:t>bozunma</w:t>
      </w:r>
      <w:r w:rsidRPr="00410187">
        <w:rPr>
          <w:rFonts w:ascii="Times New Roman" w:hAnsi="Times New Roman"/>
          <w:b/>
        </w:rPr>
        <w:t xml:space="preserve"> olayı gerçekleşir?</w:t>
      </w:r>
    </w:p>
    <w:p w:rsidR="00752E96" w:rsidRPr="00410187" w:rsidRDefault="00752E96" w:rsidP="00410187">
      <w:pPr>
        <w:pStyle w:val="NoSpacing"/>
        <w:rPr>
          <w:rFonts w:ascii="Times New Roman" w:hAnsi="Times New Roman"/>
        </w:rPr>
      </w:pPr>
      <w:r w:rsidRPr="00410187">
        <w:rPr>
          <w:rFonts w:ascii="Times New Roman" w:hAnsi="Times New Roman"/>
        </w:rPr>
        <w:t>A)  II            B)  IV         C)  III               D)  I</w:t>
      </w:r>
    </w:p>
    <w:p w:rsidR="00752E96" w:rsidRPr="00B23DEE" w:rsidRDefault="00752E96" w:rsidP="00410187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410187" w:rsidRDefault="00752E96" w:rsidP="00410187">
      <w:pPr>
        <w:pStyle w:val="NoSpacing"/>
        <w:rPr>
          <w:rFonts w:ascii="Times New Roman" w:hAnsi="Times New Roman"/>
        </w:rPr>
      </w:pPr>
      <w:r w:rsidRPr="00410187">
        <w:rPr>
          <w:rFonts w:ascii="Times New Roman" w:hAnsi="Times New Roman"/>
        </w:rPr>
        <w:t xml:space="preserve"> “Maddenin ısı al</w:t>
      </w:r>
      <w:r>
        <w:rPr>
          <w:rFonts w:ascii="Times New Roman" w:hAnsi="Times New Roman"/>
        </w:rPr>
        <w:t>arak sıcaklığının düşmesine …</w:t>
      </w:r>
      <w:r w:rsidRPr="00410187">
        <w:rPr>
          <w:rFonts w:ascii="Times New Roman" w:hAnsi="Times New Roman"/>
        </w:rPr>
        <w:t xml:space="preserve"> denir.”</w:t>
      </w:r>
    </w:p>
    <w:p w:rsidR="00752E96" w:rsidRPr="00410187" w:rsidRDefault="00752E96" w:rsidP="00410187">
      <w:pPr>
        <w:pStyle w:val="NoSpacing"/>
        <w:rPr>
          <w:rFonts w:ascii="Times New Roman" w:hAnsi="Times New Roman"/>
          <w:b/>
        </w:rPr>
      </w:pPr>
      <w:r w:rsidRPr="00410187">
        <w:rPr>
          <w:rFonts w:ascii="Times New Roman" w:hAnsi="Times New Roman"/>
          <w:b/>
        </w:rPr>
        <w:t>23-Boş bırakılan yere aşağıdakilerden hangisi gelmelidir?</w:t>
      </w:r>
    </w:p>
    <w:p w:rsidR="00752E96" w:rsidRPr="00410187" w:rsidRDefault="00752E96" w:rsidP="00410187">
      <w:pPr>
        <w:pStyle w:val="NoSpacing"/>
        <w:rPr>
          <w:rFonts w:ascii="Times New Roman" w:hAnsi="Times New Roman"/>
        </w:rPr>
      </w:pPr>
      <w:r w:rsidRPr="00410187">
        <w:rPr>
          <w:rFonts w:ascii="Times New Roman" w:hAnsi="Times New Roman"/>
        </w:rPr>
        <w:t>A) ısınma      B) soğuma     C)sıcaklık           D) erime</w:t>
      </w:r>
    </w:p>
    <w:p w:rsidR="00752E96" w:rsidRPr="00B23DEE" w:rsidRDefault="00752E96" w:rsidP="00410187">
      <w:pPr>
        <w:pStyle w:val="NoSpacing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-----------------------------------------------------------------------------------------------------------</w:t>
      </w:r>
    </w:p>
    <w:p w:rsidR="00752E96" w:rsidRPr="00D273C9" w:rsidRDefault="00752E96" w:rsidP="00410187">
      <w:pPr>
        <w:pStyle w:val="NoSpacing"/>
        <w:rPr>
          <w:rFonts w:ascii="Times New Roman" w:hAnsi="Times New Roman"/>
          <w:b/>
        </w:rPr>
      </w:pPr>
      <w:r w:rsidRPr="00D273C9">
        <w:rPr>
          <w:rFonts w:ascii="Times New Roman" w:hAnsi="Times New Roman"/>
          <w:b/>
        </w:rPr>
        <w:t>24. Aşağıda verilen olayların gerçek leşmesi için hangisinin ısıya ihtiyacı yoktur?</w:t>
      </w:r>
    </w:p>
    <w:p w:rsidR="00752E96" w:rsidRPr="00410187" w:rsidRDefault="00752E96" w:rsidP="00410187">
      <w:pPr>
        <w:pStyle w:val="NoSpacing"/>
        <w:rPr>
          <w:rFonts w:ascii="Times New Roman" w:hAnsi="Times New Roman"/>
        </w:rPr>
      </w:pPr>
      <w:r w:rsidRPr="00410187">
        <w:rPr>
          <w:rFonts w:ascii="Times New Roman" w:hAnsi="Times New Roman"/>
        </w:rPr>
        <w:t>A) buharlaşma     B) bozunma   C) erime     D) donma</w:t>
      </w:r>
    </w:p>
    <w:sectPr w:rsidR="00752E96" w:rsidRPr="00410187" w:rsidSect="00667129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E96" w:rsidRDefault="00752E96" w:rsidP="00F87EDA">
      <w:pPr>
        <w:spacing w:after="0" w:line="240" w:lineRule="auto"/>
      </w:pPr>
      <w:r>
        <w:separator/>
      </w:r>
    </w:p>
  </w:endnote>
  <w:endnote w:type="continuationSeparator" w:id="0">
    <w:p w:rsidR="00752E96" w:rsidRDefault="00752E96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E96" w:rsidRDefault="00752E96">
    <w:pPr>
      <w:pStyle w:val="Footer"/>
    </w:pPr>
    <w:r>
      <w:rPr>
        <w:noProof/>
      </w:rPr>
      <w:pict>
        <v:group id="_x0000_s2049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2050" style="position:absolute;left:374;top:14903;width:9346;height:432;mso-position-horizontal-relative:page;mso-position-vertical:center;mso-position-vertical-relative:bottom-margin-area" o:allowincell="f" fillcolor="#943634" stroked="f" strokecolor="#943634">
            <v:fill color2="#943634"/>
            <v:textbox style="mso-next-textbox:#_x0000_s2050">
              <w:txbxContent>
                <w:p w:rsidR="00752E96" w:rsidRPr="006A3299" w:rsidRDefault="00752E96" w:rsidP="00664561">
                  <w:pPr>
                    <w:pStyle w:val="Footer"/>
                    <w:shd w:val="clear" w:color="auto" w:fill="00FF00"/>
                    <w:jc w:val="center"/>
                    <w:rPr>
                      <w:rFonts w:ascii="Arial Black" w:hAnsi="Arial Black"/>
                      <w:color w:val="FFFFFF"/>
                      <w:spacing w:val="60"/>
                    </w:rPr>
                  </w:pPr>
                  <w:r w:rsidRPr="006A3299">
                    <w:rPr>
                      <w:rFonts w:ascii="Arial Black" w:hAnsi="Arial Black"/>
                      <w:color w:val="FFFFFF"/>
                      <w:highlight w:val="green"/>
                    </w:rPr>
                    <w:t>GÜMÜŞÖREN   İLKOKULU  4-A  SINIFI     DEVELİ</w:t>
                  </w:r>
                </w:p>
                <w:p w:rsidR="00752E96" w:rsidRPr="006A3299" w:rsidRDefault="00752E96">
                  <w:pPr>
                    <w:pStyle w:val="Header"/>
                    <w:rPr>
                      <w:color w:val="FFFFFF"/>
                    </w:rPr>
                  </w:pPr>
                </w:p>
              </w:txbxContent>
            </v:textbox>
          </v:rect>
          <v:rect id="_x0000_s2051" style="position:absolute;left:9763;top:14903;width:2102;height:432;mso-position-horizontal-relative:page;mso-position-vertical:center;mso-position-vertical-relative:bottom-margin-area" o:allowincell="f" fillcolor="#943634" stroked="f">
            <v:fill color2="#943634"/>
            <v:textbox style="mso-next-textbox:#_x0000_s2051">
              <w:txbxContent>
                <w:p w:rsidR="00752E96" w:rsidRPr="00664561" w:rsidRDefault="00752E96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2052" style="position:absolute;left:321;top:14850;width:11601;height:547;mso-position-horizontal:center;mso-position-horizontal-relative:page;mso-position-vertical:center;mso-position-vertical-relative:bottom-margin-area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E96" w:rsidRDefault="00752E96" w:rsidP="00F87EDA">
      <w:pPr>
        <w:spacing w:after="0" w:line="240" w:lineRule="auto"/>
      </w:pPr>
      <w:r>
        <w:separator/>
      </w:r>
    </w:p>
  </w:footnote>
  <w:footnote w:type="continuationSeparator" w:id="0">
    <w:p w:rsidR="00752E96" w:rsidRDefault="00752E96" w:rsidP="00F8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E96" w:rsidRDefault="00752E96" w:rsidP="00CD0247">
    <w:hyperlink r:id="rId1" w:history="1">
      <w:r w:rsidRPr="008416D2">
        <w:rPr>
          <w:rStyle w:val="Hyperlink"/>
        </w:rPr>
        <w:t>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A2AB3"/>
    <w:multiLevelType w:val="hybridMultilevel"/>
    <w:tmpl w:val="CB44A49C"/>
    <w:lvl w:ilvl="0" w:tplc="562C2946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">
    <w:nsid w:val="14622321"/>
    <w:multiLevelType w:val="hybridMultilevel"/>
    <w:tmpl w:val="5B2C3972"/>
    <w:lvl w:ilvl="0" w:tplc="434E9610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2">
    <w:nsid w:val="33021C55"/>
    <w:multiLevelType w:val="hybridMultilevel"/>
    <w:tmpl w:val="64826A4E"/>
    <w:lvl w:ilvl="0" w:tplc="47249338">
      <w:start w:val="1"/>
      <w:numFmt w:val="upp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7DA33D2A"/>
    <w:multiLevelType w:val="hybridMultilevel"/>
    <w:tmpl w:val="3050B1DE"/>
    <w:lvl w:ilvl="0" w:tplc="71E4BEF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7E875411"/>
    <w:multiLevelType w:val="hybridMultilevel"/>
    <w:tmpl w:val="9B06C5FC"/>
    <w:lvl w:ilvl="0" w:tplc="EC6C8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129"/>
    <w:rsid w:val="00073BDF"/>
    <w:rsid w:val="00075CDD"/>
    <w:rsid w:val="000E6011"/>
    <w:rsid w:val="000E722C"/>
    <w:rsid w:val="001156A9"/>
    <w:rsid w:val="00163918"/>
    <w:rsid w:val="001A4C8F"/>
    <w:rsid w:val="00233BBD"/>
    <w:rsid w:val="0026267F"/>
    <w:rsid w:val="002F3B94"/>
    <w:rsid w:val="00350DCF"/>
    <w:rsid w:val="00377699"/>
    <w:rsid w:val="003A2CE6"/>
    <w:rsid w:val="00400FDD"/>
    <w:rsid w:val="00410187"/>
    <w:rsid w:val="00431008"/>
    <w:rsid w:val="00466FC2"/>
    <w:rsid w:val="005F0F6A"/>
    <w:rsid w:val="00664561"/>
    <w:rsid w:val="00667129"/>
    <w:rsid w:val="006A3299"/>
    <w:rsid w:val="006E3A66"/>
    <w:rsid w:val="00752E96"/>
    <w:rsid w:val="0083436D"/>
    <w:rsid w:val="008416D2"/>
    <w:rsid w:val="00873CB3"/>
    <w:rsid w:val="008C0243"/>
    <w:rsid w:val="00900F64"/>
    <w:rsid w:val="0090218B"/>
    <w:rsid w:val="00960870"/>
    <w:rsid w:val="0097033A"/>
    <w:rsid w:val="009D4683"/>
    <w:rsid w:val="00A15F98"/>
    <w:rsid w:val="00A94488"/>
    <w:rsid w:val="00AF6DB2"/>
    <w:rsid w:val="00B23DEE"/>
    <w:rsid w:val="00B62A6E"/>
    <w:rsid w:val="00B94F5C"/>
    <w:rsid w:val="00C37EB0"/>
    <w:rsid w:val="00C61882"/>
    <w:rsid w:val="00CD0247"/>
    <w:rsid w:val="00D07430"/>
    <w:rsid w:val="00D273C9"/>
    <w:rsid w:val="00E32688"/>
    <w:rsid w:val="00E44FB1"/>
    <w:rsid w:val="00E52D26"/>
    <w:rsid w:val="00EB1F09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67129"/>
  </w:style>
  <w:style w:type="paragraph" w:styleId="Header">
    <w:name w:val="header"/>
    <w:basedOn w:val="Normal"/>
    <w:link w:val="HeaderChar"/>
    <w:uiPriority w:val="99"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7E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7ED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E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94F5C"/>
    <w:pPr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CD024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1054</Words>
  <Characters>6009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2012-12-30T18:19:00Z</dcterms:created>
  <dcterms:modified xsi:type="dcterms:W3CDTF">2013-12-28T12:27:00Z</dcterms:modified>
</cp:coreProperties>
</file>