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68" w:rsidRPr="00900F64" w:rsidRDefault="00FC5268" w:rsidP="00900F64">
      <w:pPr>
        <w:pStyle w:val="NoSpacing"/>
        <w:shd w:val="clear" w:color="auto" w:fill="DDD9C3"/>
        <w:jc w:val="center"/>
        <w:rPr>
          <w:rFonts w:ascii="Arial Black" w:hAnsi="Arial Black"/>
          <w:b/>
          <w:color w:val="FF0000"/>
          <w:sz w:val="20"/>
        </w:rPr>
      </w:pPr>
      <w:r w:rsidRPr="00900F64">
        <w:rPr>
          <w:rFonts w:ascii="Arial Black" w:hAnsi="Arial Black"/>
          <w:b/>
          <w:color w:val="FF0000"/>
          <w:sz w:val="20"/>
        </w:rPr>
        <w:t>MA</w:t>
      </w:r>
      <w:r>
        <w:rPr>
          <w:rFonts w:ascii="Arial Black" w:hAnsi="Arial Black"/>
          <w:b/>
          <w:color w:val="FF0000"/>
          <w:sz w:val="20"/>
        </w:rPr>
        <w:t>DDEYİ TANIYALIM DEĞERLENDİRME 02</w:t>
      </w:r>
    </w:p>
    <w:p w:rsidR="00FC5268" w:rsidRPr="00B94F5C" w:rsidRDefault="00FC5268" w:rsidP="00B94F5C">
      <w:pPr>
        <w:pStyle w:val="NoSpacing"/>
        <w:rPr>
          <w:rFonts w:ascii="Times New Roman" w:hAnsi="Times New Roman"/>
          <w:sz w:val="16"/>
        </w:rPr>
      </w:pP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  <w:b/>
        </w:rPr>
        <w:t>1.</w:t>
      </w:r>
      <w:r w:rsidRPr="00262883">
        <w:rPr>
          <w:rFonts w:ascii="Times New Roman" w:hAnsi="Times New Roman"/>
        </w:rPr>
        <w:t xml:space="preserve"> “Boşlukta yer kaplayan, hacmi ve ağırlığı olan bütün varlıklara …………… denir.” </w:t>
      </w:r>
    </w:p>
    <w:p w:rsidR="00FC5268" w:rsidRPr="00262883" w:rsidRDefault="00FC5268" w:rsidP="00262883">
      <w:pPr>
        <w:pStyle w:val="NoSpacing"/>
        <w:rPr>
          <w:rFonts w:ascii="Times New Roman" w:hAnsi="Times New Roman"/>
          <w:b/>
        </w:rPr>
      </w:pPr>
      <w:r w:rsidRPr="00262883">
        <w:rPr>
          <w:rFonts w:ascii="Times New Roman" w:hAnsi="Times New Roman"/>
          <w:b/>
        </w:rPr>
        <w:t>Noktalı yere hangi kelime gelir?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 xml:space="preserve">a- ) Cisim     b- ) Eşya     c- ) Madde     d- ) Kütle </w:t>
      </w:r>
    </w:p>
    <w:p w:rsidR="00FC5268" w:rsidRPr="00262883" w:rsidRDefault="00FC5268" w:rsidP="00262883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262883" w:rsidRDefault="00FC5268" w:rsidP="00262883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oval id="_x0000_s1030" style="position:absolute;margin-left:468pt;margin-top:-67.2pt;width:36pt;height:27pt;z-index:251658240" filled="f" stroked="f">
            <w10:wrap side="left"/>
          </v:oval>
        </w:pict>
      </w:r>
      <w:r>
        <w:rPr>
          <w:noProof/>
        </w:rPr>
        <w:pict>
          <v:oval id="_x0000_s1031" style="position:absolute;margin-left:90pt;margin-top:45pt;width:54pt;height:117pt;z-index:251657216" filled="f" stroked="f">
            <w10:wrap side="left"/>
          </v:oval>
        </w:pict>
      </w:r>
      <w:r w:rsidRPr="00262883">
        <w:rPr>
          <w:rFonts w:ascii="Times New Roman" w:hAnsi="Times New Roman"/>
          <w:b/>
        </w:rPr>
        <w:t>2. Aşağıdakilerden hangisi yanlıştır?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a- ) Sıvılar bulunduğu kabın şeklini alır.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b- ) Gazlar bulunduğu ortama yayılır.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c- ) Katıların belli bir şekli vardır.</w:t>
      </w:r>
    </w:p>
    <w:p w:rsidR="00FC5268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d- ) Renk ve koku bir maddedir.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hyperlink r:id="rId7" w:history="1">
        <w:r w:rsidRPr="00656790">
          <w:rPr>
            <w:rStyle w:val="Hyperlink"/>
            <w:rFonts w:ascii="Comic Sans MS" w:hAnsi="Comic Sans MS"/>
          </w:rPr>
          <w:t>www.sorubak.com</w:t>
        </w:r>
      </w:hyperlink>
    </w:p>
    <w:p w:rsidR="00FC5268" w:rsidRPr="00262883" w:rsidRDefault="00FC5268" w:rsidP="00262883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i/>
        </w:rPr>
      </w:pPr>
      <w:r w:rsidRPr="00262883">
        <w:rPr>
          <w:rFonts w:ascii="Times New Roman" w:hAnsi="Times New Roman"/>
          <w:b/>
        </w:rPr>
        <w:t xml:space="preserve">3. </w:t>
      </w:r>
      <w:r w:rsidRPr="00B94F5C">
        <w:rPr>
          <w:rFonts w:ascii="Times New Roman" w:hAnsi="Times New Roman"/>
          <w:i/>
        </w:rPr>
        <w:t xml:space="preserve">I.Bulunduğu kabın şeklini alır.    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i/>
        </w:rPr>
      </w:pPr>
      <w:r w:rsidRPr="00B94F5C">
        <w:rPr>
          <w:rFonts w:ascii="Times New Roman" w:hAnsi="Times New Roman"/>
          <w:i/>
        </w:rPr>
        <w:t xml:space="preserve">II.Belli bir hacmi vardır.      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i/>
        </w:rPr>
      </w:pPr>
      <w:r w:rsidRPr="00B94F5C">
        <w:rPr>
          <w:rFonts w:ascii="Times New Roman" w:hAnsi="Times New Roman"/>
          <w:i/>
        </w:rPr>
        <w:t>III. Akışkandır.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b/>
          <w:sz w:val="20"/>
        </w:rPr>
      </w:pPr>
      <w:r w:rsidRPr="00B94F5C">
        <w:rPr>
          <w:rFonts w:ascii="Times New Roman" w:hAnsi="Times New Roman"/>
          <w:b/>
          <w:i/>
        </w:rPr>
        <w:t xml:space="preserve"> </w:t>
      </w:r>
      <w:r w:rsidRPr="00B94F5C">
        <w:rPr>
          <w:rFonts w:ascii="Times New Roman" w:hAnsi="Times New Roman"/>
          <w:b/>
          <w:sz w:val="20"/>
        </w:rPr>
        <w:t>Yukarıdaki özellikleri taşıyan madde aşağıdakilerden hangisi  olabilir ?</w:t>
      </w:r>
    </w:p>
    <w:p w:rsidR="00FC5268" w:rsidRPr="00B94F5C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Süt          B) Ekmek        C) Hava       D) Peynir</w:t>
      </w:r>
    </w:p>
    <w:p w:rsidR="00FC5268" w:rsidRPr="00262883" w:rsidRDefault="00FC5268" w:rsidP="00262883">
      <w:pPr>
        <w:pStyle w:val="NoSpacing"/>
        <w:rPr>
          <w:rFonts w:ascii="Times New Roman" w:hAnsi="Times New Roman"/>
          <w:sz w:val="4"/>
        </w:rPr>
      </w:pPr>
      <w:r w:rsidRPr="00262883">
        <w:rPr>
          <w:rFonts w:ascii="Times New Roman" w:hAnsi="Times New Roman"/>
        </w:rPr>
        <w:br/>
      </w: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  <w:b/>
        </w:rPr>
        <w:t>4.</w:t>
      </w:r>
      <w:r w:rsidRPr="00262883">
        <w:rPr>
          <w:rFonts w:ascii="Times New Roman" w:hAnsi="Times New Roman"/>
        </w:rPr>
        <w:t xml:space="preserve"> “Maddeyi …………organlarımızla algılayabildiğimiz özelliklerine göre niteleyebiliriz.” </w:t>
      </w:r>
    </w:p>
    <w:p w:rsidR="00FC5268" w:rsidRPr="00262883" w:rsidRDefault="00FC5268" w:rsidP="00262883">
      <w:pPr>
        <w:pStyle w:val="NoSpacing"/>
        <w:rPr>
          <w:rFonts w:ascii="Times New Roman" w:hAnsi="Times New Roman"/>
          <w:b/>
        </w:rPr>
      </w:pPr>
      <w:r w:rsidRPr="00262883">
        <w:rPr>
          <w:rFonts w:ascii="Times New Roman" w:hAnsi="Times New Roman"/>
          <w:b/>
        </w:rPr>
        <w:t xml:space="preserve">Noktalı yere hangi kelime gelir? 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 xml:space="preserve">a- ) Duyu   b- ) Tatma    c- ) Koklama   d- ) Dokunma </w:t>
      </w:r>
    </w:p>
    <w:p w:rsidR="00FC5268" w:rsidRPr="00262883" w:rsidRDefault="00FC5268" w:rsidP="00262883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b/>
        </w:rPr>
      </w:pPr>
      <w:r w:rsidRPr="00262883">
        <w:rPr>
          <w:rFonts w:ascii="Times New Roman" w:hAnsi="Times New Roman"/>
          <w:b/>
        </w:rPr>
        <w:t>5.</w:t>
      </w:r>
      <w:r w:rsidRPr="00262883">
        <w:rPr>
          <w:rFonts w:ascii="Times New Roman" w:hAnsi="Times New Roman"/>
        </w:rPr>
        <w:t xml:space="preserve">  </w:t>
      </w:r>
      <w:r w:rsidRPr="00B94F5C">
        <w:rPr>
          <w:rFonts w:ascii="Times New Roman" w:hAnsi="Times New Roman"/>
          <w:b/>
        </w:rPr>
        <w:t xml:space="preserve">Aşağıdaki maddelerden hangisinin hacmini litre ile </w:t>
      </w:r>
      <w:r w:rsidRPr="00B94F5C">
        <w:rPr>
          <w:rFonts w:ascii="Times New Roman" w:hAnsi="Times New Roman"/>
          <w:b/>
          <w:u w:val="single"/>
        </w:rPr>
        <w:t>ölçemeyiz ?</w:t>
      </w:r>
    </w:p>
    <w:p w:rsidR="00FC5268" w:rsidRPr="00262883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Süt    B) Sıvı deterjan      C) Peynir           D) Ayran</w:t>
      </w:r>
    </w:p>
    <w:p w:rsidR="00FC5268" w:rsidRPr="00262883" w:rsidRDefault="00FC5268" w:rsidP="00262883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b/>
        </w:rPr>
      </w:pPr>
      <w:r w:rsidRPr="002D4B81">
        <w:rPr>
          <w:rFonts w:ascii="Times New Roman" w:hAnsi="Times New Roman"/>
          <w:b/>
        </w:rPr>
        <w:t xml:space="preserve">6. </w:t>
      </w:r>
      <w:r w:rsidRPr="00B94F5C">
        <w:rPr>
          <w:rFonts w:ascii="Times New Roman" w:hAnsi="Times New Roman"/>
          <w:b/>
        </w:rPr>
        <w:t xml:space="preserve">Aşağıdakilerden hangisi cisim </w:t>
      </w:r>
      <w:r w:rsidRPr="00B94F5C">
        <w:rPr>
          <w:rFonts w:ascii="Times New Roman" w:hAnsi="Times New Roman"/>
          <w:b/>
          <w:u w:val="single"/>
        </w:rPr>
        <w:t>olamaz ?</w:t>
      </w:r>
    </w:p>
    <w:p w:rsidR="00FC5268" w:rsidRPr="00262883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Tuğla         B) Su          C) top              D) kalem</w:t>
      </w:r>
      <w:r w:rsidRPr="002D4B81">
        <w:rPr>
          <w:rFonts w:ascii="Times New Roman" w:hAnsi="Times New Roman"/>
          <w:b/>
        </w:rPr>
        <w:t xml:space="preserve">  </w:t>
      </w:r>
    </w:p>
    <w:p w:rsidR="00FC5268" w:rsidRPr="00262883" w:rsidRDefault="00FC5268" w:rsidP="002D4B81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262883" w:rsidRDefault="00FC5268" w:rsidP="002D4B81">
      <w:pPr>
        <w:pStyle w:val="NoSpacing"/>
        <w:rPr>
          <w:rFonts w:ascii="Times New Roman" w:hAnsi="Times New Roman"/>
          <w:sz w:val="4"/>
        </w:rPr>
      </w:pPr>
      <w:r w:rsidRPr="002D4B81">
        <w:rPr>
          <w:rFonts w:ascii="Times New Roman" w:hAnsi="Times New Roman"/>
          <w:b/>
        </w:rPr>
        <w:t>7. Maddenin ısı alarak katı halden sıvı hale geçmesine ne ad verilir?</w:t>
      </w:r>
      <w:r w:rsidRPr="00262883">
        <w:rPr>
          <w:rFonts w:ascii="Times New Roman" w:hAnsi="Times New Roman"/>
        </w:rPr>
        <w:br/>
        <w:t xml:space="preserve">a) donma </w:t>
      </w:r>
      <w:r>
        <w:rPr>
          <w:rFonts w:ascii="Times New Roman" w:hAnsi="Times New Roman"/>
        </w:rPr>
        <w:t xml:space="preserve">   b</w:t>
      </w:r>
      <w:r w:rsidRPr="00262883">
        <w:rPr>
          <w:rFonts w:ascii="Times New Roman" w:hAnsi="Times New Roman"/>
        </w:rPr>
        <w:t xml:space="preserve">) buharlaşma </w:t>
      </w:r>
      <w:r>
        <w:rPr>
          <w:rFonts w:ascii="Times New Roman" w:hAnsi="Times New Roman"/>
        </w:rPr>
        <w:t xml:space="preserve"> c</w:t>
      </w:r>
      <w:r w:rsidRPr="00262883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erime  d</w:t>
      </w:r>
      <w:r w:rsidRPr="00262883">
        <w:rPr>
          <w:rFonts w:ascii="Times New Roman" w:hAnsi="Times New Roman"/>
        </w:rPr>
        <w:t>) yoğunlaşma</w:t>
      </w:r>
      <w:r w:rsidRPr="00262883">
        <w:rPr>
          <w:rFonts w:ascii="Times New Roman" w:hAnsi="Times New Roman"/>
        </w:rPr>
        <w:br/>
      </w: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b/>
        </w:rPr>
      </w:pPr>
      <w:r w:rsidRPr="002D4B81">
        <w:rPr>
          <w:rFonts w:ascii="Times New Roman" w:hAnsi="Times New Roman"/>
          <w:b/>
        </w:rPr>
        <w:t xml:space="preserve">8. </w:t>
      </w:r>
      <w:r w:rsidRPr="00B94F5C">
        <w:rPr>
          <w:rFonts w:ascii="Times New Roman" w:hAnsi="Times New Roman"/>
          <w:b/>
        </w:rPr>
        <w:t>Selin, gözleri bağlı olarak aşağıdaki maddeleri kokluyor. Hangi maddeyi kokusundan tanıyamaz ?</w:t>
      </w:r>
    </w:p>
    <w:p w:rsidR="00FC5268" w:rsidRPr="001000B6" w:rsidRDefault="00FC5268" w:rsidP="002D4B81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soğan       B) benzin       C) Süt           D) su</w:t>
      </w:r>
      <w:r w:rsidRPr="00262883">
        <w:rPr>
          <w:rFonts w:ascii="Times New Roman" w:hAnsi="Times New Roman"/>
        </w:rPr>
        <w:br/>
      </w: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B94F5C" w:rsidRDefault="00FC5268" w:rsidP="001000B6">
      <w:pPr>
        <w:pStyle w:val="NoSpacing"/>
        <w:rPr>
          <w:rFonts w:ascii="Times New Roman" w:hAnsi="Times New Roman"/>
        </w:rPr>
      </w:pPr>
      <w:r w:rsidRPr="002D4B81">
        <w:rPr>
          <w:rFonts w:ascii="Times New Roman" w:hAnsi="Times New Roman"/>
          <w:b/>
        </w:rPr>
        <w:t xml:space="preserve">9. </w:t>
      </w:r>
      <w:r w:rsidRPr="00B94F5C">
        <w:rPr>
          <w:rFonts w:ascii="Times New Roman" w:hAnsi="Times New Roman"/>
        </w:rPr>
        <w:t>I. Boşlukta yer kaplayan her şey cisimdir.</w:t>
      </w:r>
    </w:p>
    <w:p w:rsidR="00FC5268" w:rsidRPr="00B94F5C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II. kütle, maddenin ölçülebilen özelliğidir.</w:t>
      </w:r>
    </w:p>
    <w:p w:rsidR="00FC5268" w:rsidRPr="00B94F5C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III. Maddelerin kullanım alanları özelliklerine göre değişir.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b/>
        </w:rPr>
      </w:pPr>
      <w:r w:rsidRPr="00B94F5C">
        <w:rPr>
          <w:rFonts w:ascii="Times New Roman" w:hAnsi="Times New Roman"/>
          <w:b/>
        </w:rPr>
        <w:t xml:space="preserve">    Yukarıdaki ifadelerden hangileri doğrudur ? </w:t>
      </w:r>
    </w:p>
    <w:p w:rsidR="00FC5268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A)Yalnız I      B)Yalnız II      C) II ve III    D) Yalnız III</w:t>
      </w:r>
    </w:p>
    <w:p w:rsidR="00FC5268" w:rsidRPr="00262883" w:rsidRDefault="00FC5268" w:rsidP="001000B6">
      <w:pPr>
        <w:pStyle w:val="NoSpacing"/>
        <w:rPr>
          <w:rFonts w:ascii="Times New Roman" w:hAnsi="Times New Roman"/>
        </w:rPr>
      </w:pPr>
    </w:p>
    <w:p w:rsidR="00FC5268" w:rsidRPr="00262883" w:rsidRDefault="00FC5268" w:rsidP="002D4B81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B94F5C" w:rsidRDefault="00FC5268" w:rsidP="001000B6">
      <w:pPr>
        <w:pStyle w:val="NoSpacing"/>
        <w:rPr>
          <w:rFonts w:ascii="Times New Roman" w:hAnsi="Times New Roman"/>
          <w:b/>
        </w:rPr>
      </w:pPr>
      <w:r w:rsidRPr="002D4B81">
        <w:rPr>
          <w:rFonts w:ascii="Times New Roman" w:hAnsi="Times New Roman"/>
          <w:b/>
        </w:rPr>
        <w:t xml:space="preserve">10. </w:t>
      </w:r>
      <w:r w:rsidRPr="00B94F5C">
        <w:rPr>
          <w:rFonts w:ascii="Times New Roman" w:hAnsi="Times New Roman"/>
          <w:i/>
        </w:rPr>
        <w:t>Ali, boş kibrit kutularını kullanarak kendisine oyuncak ev yapıyor</w:t>
      </w:r>
      <w:r w:rsidRPr="00B94F5C">
        <w:rPr>
          <w:rFonts w:ascii="Times New Roman" w:hAnsi="Times New Roman"/>
          <w:b/>
        </w:rPr>
        <w:t xml:space="preserve">.Ali’nin yaptığı bu çalışmada kibrit kutuları aşağıdakilerden hangisidir ? </w:t>
      </w:r>
    </w:p>
    <w:p w:rsidR="00FC5268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Eşya             B) alet       C) malzeme          D) ürün</w:t>
      </w:r>
    </w:p>
    <w:p w:rsidR="00FC5268" w:rsidRPr="00262883" w:rsidRDefault="00FC5268" w:rsidP="001000B6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</w:t>
      </w:r>
    </w:p>
    <w:p w:rsidR="00FC5268" w:rsidRDefault="00FC5268" w:rsidP="001000B6">
      <w:pPr>
        <w:pStyle w:val="NoSpacing"/>
        <w:rPr>
          <w:rFonts w:ascii="Times New Roman" w:hAnsi="Times New Roman"/>
        </w:rPr>
      </w:pPr>
      <w:r w:rsidRPr="008D7299">
        <w:rPr>
          <w:rFonts w:ascii="Times New Roman" w:hAnsi="Times New Roman"/>
          <w:b/>
        </w:rPr>
        <w:t xml:space="preserve">11. </w:t>
      </w:r>
      <w:r w:rsidRPr="00B94F5C">
        <w:rPr>
          <w:rFonts w:ascii="Times New Roman" w:hAnsi="Times New Roman"/>
        </w:rPr>
        <w:t xml:space="preserve">a-sertlik        </w:t>
      </w:r>
      <w:r>
        <w:rPr>
          <w:rFonts w:ascii="Times New Roman" w:hAnsi="Times New Roman"/>
        </w:rPr>
        <w:t xml:space="preserve">  </w:t>
      </w:r>
      <w:r w:rsidRPr="00B94F5C">
        <w:rPr>
          <w:rFonts w:ascii="Times New Roman" w:hAnsi="Times New Roman"/>
        </w:rPr>
        <w:t xml:space="preserve"> b-hacim         </w:t>
      </w:r>
      <w:r>
        <w:rPr>
          <w:rFonts w:ascii="Times New Roman" w:hAnsi="Times New Roman"/>
        </w:rPr>
        <w:t xml:space="preserve">            </w:t>
      </w:r>
      <w:r w:rsidRPr="00B94F5C">
        <w:rPr>
          <w:rFonts w:ascii="Times New Roman" w:hAnsi="Times New Roman"/>
        </w:rPr>
        <w:t xml:space="preserve">c- kütle      </w:t>
      </w:r>
    </w:p>
    <w:p w:rsidR="00FC5268" w:rsidRPr="00B94F5C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d- renk            e- pürüzlülük</w:t>
      </w:r>
    </w:p>
    <w:p w:rsidR="00FC5268" w:rsidRPr="00B94F5C" w:rsidRDefault="00FC5268" w:rsidP="001000B6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 xml:space="preserve">10.  </w:t>
      </w:r>
      <w:r w:rsidRPr="00B94F5C">
        <w:rPr>
          <w:rFonts w:ascii="Times New Roman" w:hAnsi="Times New Roman"/>
          <w:b/>
        </w:rPr>
        <w:t xml:space="preserve">Yukarıdakilerden hangileri maddenin </w:t>
      </w:r>
      <w:r w:rsidRPr="00B94F5C">
        <w:rPr>
          <w:rFonts w:ascii="Times New Roman" w:hAnsi="Times New Roman"/>
          <w:b/>
          <w:u w:val="single"/>
        </w:rPr>
        <w:t>görülebilen ve hissedilebilen</w:t>
      </w:r>
      <w:r w:rsidRPr="00B94F5C">
        <w:rPr>
          <w:rFonts w:ascii="Times New Roman" w:hAnsi="Times New Roman"/>
          <w:b/>
        </w:rPr>
        <w:t xml:space="preserve"> özelliklerindendir</w:t>
      </w:r>
      <w:r w:rsidRPr="00B94F5C">
        <w:rPr>
          <w:rFonts w:ascii="Times New Roman" w:hAnsi="Times New Roman"/>
        </w:rPr>
        <w:t>?</w:t>
      </w:r>
    </w:p>
    <w:p w:rsidR="00FC5268" w:rsidRPr="001000B6" w:rsidRDefault="00FC5268" w:rsidP="002D4B81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A- </w:t>
      </w:r>
      <w:r w:rsidRPr="00B94F5C">
        <w:rPr>
          <w:rFonts w:ascii="Times New Roman" w:hAnsi="Times New Roman"/>
        </w:rPr>
        <w:t>a,b,d,e         B)   a,c,d,e       C) b,c,d      D) a,d,e</w:t>
      </w:r>
    </w:p>
    <w:p w:rsidR="00FC5268" w:rsidRPr="00262883" w:rsidRDefault="00FC5268" w:rsidP="002D4B81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262883" w:rsidRDefault="00FC5268" w:rsidP="008D7299">
      <w:pPr>
        <w:pStyle w:val="NoSpacing"/>
        <w:rPr>
          <w:rFonts w:ascii="Times New Roman" w:hAnsi="Times New Roman"/>
          <w:sz w:val="4"/>
        </w:rPr>
      </w:pPr>
      <w:r w:rsidRPr="008D7299">
        <w:rPr>
          <w:rFonts w:ascii="Times New Roman" w:hAnsi="Times New Roman"/>
          <w:b/>
        </w:rPr>
        <w:t>12. Aşağıdaki karışımlardan hangisi mıknatısla ayırma yöntemi ile ayrılır?</w:t>
      </w:r>
      <w:r w:rsidRPr="008D7299">
        <w:rPr>
          <w:rFonts w:ascii="Times New Roman" w:hAnsi="Times New Roman"/>
          <w:b/>
        </w:rPr>
        <w:br/>
      </w:r>
      <w:r w:rsidRPr="00262883">
        <w:rPr>
          <w:rFonts w:ascii="Times New Roman" w:hAnsi="Times New Roman"/>
        </w:rPr>
        <w:t xml:space="preserve">a- ) tebeşir tozu-su  </w:t>
      </w:r>
      <w:r w:rsidRPr="00262883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 xml:space="preserve">      </w:t>
      </w:r>
      <w:r w:rsidRPr="00262883">
        <w:rPr>
          <w:rFonts w:ascii="Times New Roman" w:hAnsi="Times New Roman"/>
        </w:rPr>
        <w:t xml:space="preserve">  b- ) Demir tozu-kum </w:t>
      </w:r>
      <w:r w:rsidRPr="00262883">
        <w:rPr>
          <w:rFonts w:ascii="Times New Roman" w:hAnsi="Times New Roman"/>
        </w:rPr>
        <w:br/>
        <w:t>c- ) odun talaşı-kömür tozu       d- ) tuzlu su</w:t>
      </w:r>
      <w:r w:rsidRPr="00262883">
        <w:rPr>
          <w:rFonts w:ascii="Times New Roman" w:hAnsi="Times New Roman"/>
        </w:rPr>
        <w:br/>
      </w: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8D7299" w:rsidRDefault="00FC5268" w:rsidP="00262883">
      <w:pPr>
        <w:pStyle w:val="NoSpacing"/>
        <w:rPr>
          <w:rFonts w:ascii="Times New Roman" w:hAnsi="Times New Roman"/>
          <w:b/>
          <w:sz w:val="20"/>
        </w:rPr>
      </w:pPr>
      <w:r w:rsidRPr="008D7299">
        <w:rPr>
          <w:rFonts w:ascii="Times New Roman" w:hAnsi="Times New Roman"/>
          <w:b/>
          <w:sz w:val="20"/>
        </w:rPr>
        <w:t>13. Kütle için aşağıdaki bilgilerden hangisi doğrudur?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a- ) Uzayda kapladığı yerdir.</w:t>
      </w:r>
      <w:r w:rsidRPr="00262883">
        <w:rPr>
          <w:rFonts w:ascii="Times New Roman" w:hAnsi="Times New Roman"/>
        </w:rPr>
        <w:tab/>
      </w:r>
      <w:r w:rsidRPr="00262883">
        <w:rPr>
          <w:rFonts w:ascii="Times New Roman" w:hAnsi="Times New Roman"/>
        </w:rPr>
        <w:tab/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b- ) Ölçülebilen madde miktarıdır.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c- ) Kütle ölçüsü birimi litredir.</w:t>
      </w:r>
      <w:r w:rsidRPr="00262883">
        <w:rPr>
          <w:rFonts w:ascii="Times New Roman" w:hAnsi="Times New Roman"/>
        </w:rPr>
        <w:tab/>
      </w:r>
      <w:r w:rsidRPr="00262883">
        <w:rPr>
          <w:rFonts w:ascii="Times New Roman" w:hAnsi="Times New Roman"/>
        </w:rPr>
        <w:tab/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d- ) Düzgün olmayan maddelerin kütlesi dereceli silindirde ölçülebilir.</w:t>
      </w:r>
    </w:p>
    <w:p w:rsidR="00FC5268" w:rsidRPr="00262883" w:rsidRDefault="00FC5268" w:rsidP="008D7299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900F64" w:rsidRDefault="00FC5268" w:rsidP="001000B6">
      <w:pPr>
        <w:pStyle w:val="NoSpacing"/>
        <w:rPr>
          <w:rFonts w:ascii="Times New Roman" w:hAnsi="Times New Roman"/>
          <w:b/>
        </w:rPr>
      </w:pPr>
      <w:r w:rsidRPr="008D7299">
        <w:rPr>
          <w:rFonts w:ascii="Times New Roman" w:hAnsi="Times New Roman"/>
          <w:b/>
        </w:rPr>
        <w:t xml:space="preserve">14. </w:t>
      </w:r>
      <w:r w:rsidRPr="00900F64">
        <w:rPr>
          <w:rFonts w:ascii="Times New Roman" w:hAnsi="Times New Roman"/>
          <w:b/>
        </w:rPr>
        <w:t xml:space="preserve">Bir şişe su 650 gramdır. Şişenin boş kütlesi </w:t>
      </w:r>
      <w:smartTag w:uri="urn:schemas-microsoft-com:office:smarttags" w:element="metricconverter">
        <w:smartTagPr>
          <w:attr w:name="ProductID" w:val="230 gram"/>
        </w:smartTagPr>
        <w:r w:rsidRPr="00900F64">
          <w:rPr>
            <w:rFonts w:ascii="Times New Roman" w:hAnsi="Times New Roman"/>
            <w:b/>
          </w:rPr>
          <w:t>230 gram</w:t>
        </w:r>
      </w:smartTag>
      <w:r w:rsidRPr="00900F64">
        <w:rPr>
          <w:rFonts w:ascii="Times New Roman" w:hAnsi="Times New Roman"/>
          <w:b/>
        </w:rPr>
        <w:t xml:space="preserve"> olduğuna göre suyun kütlesi kaç gramdır?</w:t>
      </w:r>
    </w:p>
    <w:p w:rsidR="00FC5268" w:rsidRPr="00900F64" w:rsidRDefault="00FC5268" w:rsidP="001000B6">
      <w:pPr>
        <w:pStyle w:val="NoSpacing"/>
        <w:rPr>
          <w:rFonts w:ascii="Times New Roman" w:hAnsi="Times New Roman"/>
        </w:rPr>
      </w:pPr>
      <w:r w:rsidRPr="00900F64">
        <w:rPr>
          <w:rFonts w:ascii="Times New Roman" w:hAnsi="Times New Roman"/>
        </w:rPr>
        <w:t xml:space="preserve">a) </w:t>
      </w:r>
      <w:smartTag w:uri="urn:schemas-microsoft-com:office:smarttags" w:element="metricconverter">
        <w:smartTagPr>
          <w:attr w:name="ProductID" w:val="880 gram"/>
        </w:smartTagPr>
        <w:r w:rsidRPr="00900F64">
          <w:rPr>
            <w:rFonts w:ascii="Times New Roman" w:hAnsi="Times New Roman"/>
          </w:rPr>
          <w:t>880 gram</w:t>
        </w:r>
      </w:smartTag>
      <w:r w:rsidRPr="00900F64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</w:t>
      </w:r>
      <w:r w:rsidRPr="00900F64">
        <w:rPr>
          <w:rFonts w:ascii="Times New Roman" w:hAnsi="Times New Roman"/>
        </w:rPr>
        <w:t xml:space="preserve">b) </w:t>
      </w:r>
      <w:smartTag w:uri="urn:schemas-microsoft-com:office:smarttags" w:element="metricconverter">
        <w:smartTagPr>
          <w:attr w:name="ProductID" w:val="650 gram"/>
        </w:smartTagPr>
        <w:r w:rsidRPr="00900F64">
          <w:rPr>
            <w:rFonts w:ascii="Times New Roman" w:hAnsi="Times New Roman"/>
          </w:rPr>
          <w:t>650 gram</w:t>
        </w:r>
      </w:smartTag>
      <w:r w:rsidRPr="00900F64">
        <w:rPr>
          <w:rFonts w:ascii="Times New Roman" w:hAnsi="Times New Roman"/>
        </w:rPr>
        <w:t xml:space="preserve">   c) </w:t>
      </w:r>
      <w:smartTag w:uri="urn:schemas-microsoft-com:office:smarttags" w:element="metricconverter">
        <w:smartTagPr>
          <w:attr w:name="ProductID" w:val="230 gram"/>
        </w:smartTagPr>
        <w:r w:rsidRPr="00900F64">
          <w:rPr>
            <w:rFonts w:ascii="Times New Roman" w:hAnsi="Times New Roman"/>
          </w:rPr>
          <w:t>230 gram</w:t>
        </w:r>
      </w:smartTag>
      <w:r w:rsidRPr="00900F64">
        <w:rPr>
          <w:rFonts w:ascii="Times New Roman" w:hAnsi="Times New Roman"/>
        </w:rPr>
        <w:t xml:space="preserve">    d) </w:t>
      </w:r>
      <w:smartTag w:uri="urn:schemas-microsoft-com:office:smarttags" w:element="metricconverter">
        <w:smartTagPr>
          <w:attr w:name="ProductID" w:val="420 gram"/>
        </w:smartTagPr>
        <w:r w:rsidRPr="00900F64">
          <w:rPr>
            <w:rFonts w:ascii="Times New Roman" w:hAnsi="Times New Roman"/>
          </w:rPr>
          <w:t>420 gram</w:t>
        </w:r>
      </w:smartTag>
    </w:p>
    <w:p w:rsidR="00FC5268" w:rsidRPr="00262883" w:rsidRDefault="00FC5268" w:rsidP="001000B6">
      <w:pPr>
        <w:pStyle w:val="NoSpacing"/>
        <w:rPr>
          <w:rFonts w:ascii="Times New Roman" w:hAnsi="Times New Roman"/>
        </w:rPr>
      </w:pPr>
    </w:p>
    <w:p w:rsidR="00FC5268" w:rsidRPr="00262883" w:rsidRDefault="00FC5268" w:rsidP="008D7299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8D7299" w:rsidRDefault="00FC5268" w:rsidP="00262883">
      <w:pPr>
        <w:pStyle w:val="NoSpacing"/>
        <w:rPr>
          <w:rFonts w:ascii="Times New Roman" w:hAnsi="Times New Roman"/>
          <w:b/>
          <w:sz w:val="20"/>
          <w:szCs w:val="20"/>
        </w:rPr>
      </w:pPr>
      <w:r w:rsidRPr="008D7299">
        <w:rPr>
          <w:rFonts w:ascii="Times New Roman" w:hAnsi="Times New Roman"/>
          <w:b/>
          <w:sz w:val="20"/>
          <w:szCs w:val="20"/>
        </w:rPr>
        <w:t>15.  Aşağıdakilerden hangisi yarı saydam bir maddedir?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a- ) porselen</w:t>
      </w:r>
      <w:r w:rsidRPr="00262883">
        <w:rPr>
          <w:rFonts w:ascii="Times New Roman" w:hAnsi="Times New Roman"/>
        </w:rPr>
        <w:tab/>
      </w:r>
      <w:r w:rsidRPr="00262883">
        <w:rPr>
          <w:rFonts w:ascii="Times New Roman" w:hAnsi="Times New Roman"/>
        </w:rPr>
        <w:tab/>
        <w:t xml:space="preserve">          b- ) buzlu cam</w:t>
      </w:r>
      <w:r w:rsidRPr="00262883">
        <w:rPr>
          <w:rFonts w:ascii="Times New Roman" w:hAnsi="Times New Roman"/>
        </w:rPr>
        <w:tab/>
      </w:r>
      <w:r w:rsidRPr="00262883">
        <w:rPr>
          <w:rFonts w:ascii="Times New Roman" w:hAnsi="Times New Roman"/>
        </w:rPr>
        <w:tab/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c- ) cam bardak</w:t>
      </w:r>
      <w:r w:rsidRPr="00262883">
        <w:rPr>
          <w:rFonts w:ascii="Times New Roman" w:hAnsi="Times New Roman"/>
        </w:rPr>
        <w:tab/>
      </w:r>
      <w:r w:rsidRPr="0026288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262883">
        <w:rPr>
          <w:rFonts w:ascii="Times New Roman" w:hAnsi="Times New Roman"/>
        </w:rPr>
        <w:t xml:space="preserve">d- ) tahta </w:t>
      </w:r>
    </w:p>
    <w:p w:rsidR="00FC5268" w:rsidRPr="00262883" w:rsidRDefault="00FC5268" w:rsidP="008D7299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830104" w:rsidRDefault="00FC5268" w:rsidP="001000B6">
      <w:pPr>
        <w:pStyle w:val="NoSpacing"/>
        <w:rPr>
          <w:rFonts w:ascii="Times New Roman" w:hAnsi="Times New Roman"/>
          <w:b/>
        </w:rPr>
      </w:pPr>
      <w:r w:rsidRPr="008D7299">
        <w:rPr>
          <w:rFonts w:ascii="Times New Roman" w:hAnsi="Times New Roman"/>
          <w:b/>
        </w:rPr>
        <w:t>16.</w:t>
      </w:r>
      <w:r w:rsidRPr="001000B6">
        <w:rPr>
          <w:rFonts w:ascii="Times New Roman" w:hAnsi="Times New Roman"/>
          <w:b/>
        </w:rPr>
        <w:t xml:space="preserve"> </w:t>
      </w:r>
      <w:r w:rsidRPr="00830104">
        <w:rPr>
          <w:rFonts w:ascii="Times New Roman" w:hAnsi="Times New Roman"/>
          <w:b/>
        </w:rPr>
        <w:t>. Aşağıdaki yazılanlardan hangileri sıvı maddelerle ilgilidir?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ab/>
        <w:t xml:space="preserve">1-Belirli bir hacimleri yoktur.                   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ab/>
        <w:t>2-Cisim olma özellikleri yoktur.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ab/>
        <w:t xml:space="preserve">3-Belirli bir şekilleri yoktur.                      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ab/>
        <w:t>4-Bulundukları kaba göre şekil alırlar.</w:t>
      </w:r>
    </w:p>
    <w:p w:rsidR="00FC5268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 xml:space="preserve">a- ) 1 ve 2                     </w:t>
      </w:r>
      <w:r>
        <w:rPr>
          <w:rFonts w:ascii="Times New Roman" w:hAnsi="Times New Roman"/>
        </w:rPr>
        <w:t xml:space="preserve">      </w:t>
      </w:r>
      <w:r w:rsidRPr="00830104">
        <w:rPr>
          <w:rFonts w:ascii="Times New Roman" w:hAnsi="Times New Roman"/>
        </w:rPr>
        <w:t xml:space="preserve">   b- ) 2 ile 3                         </w:t>
      </w:r>
    </w:p>
    <w:p w:rsidR="00FC5268" w:rsidRPr="00262883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 xml:space="preserve">c- ) 1, 2 ve 3                         d- ) 1, 2, 3 ve 4        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.</w:t>
      </w:r>
    </w:p>
    <w:p w:rsidR="00FC5268" w:rsidRPr="00262883" w:rsidRDefault="00FC5268" w:rsidP="008D7299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262883" w:rsidRDefault="00FC5268" w:rsidP="008D7299">
      <w:pPr>
        <w:pStyle w:val="NoSpacing"/>
        <w:rPr>
          <w:rFonts w:ascii="Times New Roman" w:hAnsi="Times New Roman"/>
          <w:sz w:val="4"/>
        </w:rPr>
      </w:pPr>
      <w:r w:rsidRPr="008D7299">
        <w:rPr>
          <w:rFonts w:ascii="Times New Roman" w:hAnsi="Times New Roman"/>
          <w:b/>
        </w:rPr>
        <w:t>17. Aşağıdakilerden hangisi yanlıştır?</w:t>
      </w:r>
      <w:r w:rsidRPr="008D7299">
        <w:rPr>
          <w:rFonts w:ascii="Times New Roman" w:hAnsi="Times New Roman"/>
          <w:b/>
        </w:rPr>
        <w:br/>
      </w:r>
      <w:r w:rsidRPr="00262883">
        <w:rPr>
          <w:rFonts w:ascii="Times New Roman" w:hAnsi="Times New Roman"/>
        </w:rPr>
        <w:t>a- ) Sıvılar bulunduğu kabın şeklini alır.</w:t>
      </w:r>
      <w:r w:rsidRPr="00262883">
        <w:rPr>
          <w:rFonts w:ascii="Times New Roman" w:hAnsi="Times New Roman"/>
        </w:rPr>
        <w:br/>
        <w:t>b- ) Katıların belli bir şekli yoktur.</w:t>
      </w:r>
      <w:r w:rsidRPr="00262883">
        <w:rPr>
          <w:rFonts w:ascii="Times New Roman" w:hAnsi="Times New Roman"/>
        </w:rPr>
        <w:br/>
        <w:t>c- ) Maddeler katı, sıvı ve gaz olarak üçe ayrılır.</w:t>
      </w:r>
      <w:r w:rsidRPr="00262883">
        <w:rPr>
          <w:rFonts w:ascii="Times New Roman" w:hAnsi="Times New Roman"/>
        </w:rPr>
        <w:br/>
        <w:t>d- ) Sıvılar ısıtılırsa buharlaşır.</w:t>
      </w:r>
      <w:r w:rsidRPr="00262883">
        <w:rPr>
          <w:rFonts w:ascii="Times New Roman" w:hAnsi="Times New Roman"/>
        </w:rPr>
        <w:br/>
      </w: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830104" w:rsidRDefault="00FC5268" w:rsidP="001000B6">
      <w:pPr>
        <w:pStyle w:val="NoSpacing"/>
        <w:rPr>
          <w:rFonts w:ascii="Times New Roman" w:hAnsi="Times New Roman"/>
          <w:b/>
        </w:rPr>
      </w:pPr>
      <w:r w:rsidRPr="008D7299">
        <w:rPr>
          <w:rFonts w:ascii="Times New Roman" w:hAnsi="Times New Roman"/>
          <w:b/>
        </w:rPr>
        <w:t>18.</w:t>
      </w:r>
      <w:r w:rsidRPr="001000B6">
        <w:rPr>
          <w:rFonts w:ascii="Times New Roman" w:hAnsi="Times New Roman"/>
          <w:b/>
        </w:rPr>
        <w:t xml:space="preserve"> </w:t>
      </w:r>
      <w:r w:rsidRPr="00830104">
        <w:rPr>
          <w:rFonts w:ascii="Times New Roman" w:hAnsi="Times New Roman"/>
          <w:b/>
        </w:rPr>
        <w:t>Aşağıdakilerden hangisi suyun içinde batmaz?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b- ) plastik                         b- ) porselen</w:t>
      </w:r>
    </w:p>
    <w:p w:rsidR="00FC5268" w:rsidRPr="00262883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c- ) toplu iğne                     d- ) bakır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.</w:t>
      </w:r>
    </w:p>
    <w:p w:rsidR="00FC5268" w:rsidRPr="00262883" w:rsidRDefault="00FC5268" w:rsidP="008D7299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8D7299" w:rsidRDefault="00FC5268" w:rsidP="00262883">
      <w:pPr>
        <w:pStyle w:val="NoSpacing"/>
        <w:rPr>
          <w:rFonts w:ascii="Times New Roman" w:hAnsi="Times New Roman"/>
          <w:b/>
        </w:rPr>
      </w:pPr>
      <w:r w:rsidRPr="008D7299">
        <w:rPr>
          <w:rFonts w:ascii="Times New Roman" w:hAnsi="Times New Roman"/>
          <w:b/>
        </w:rPr>
        <w:t>19. Gözlerimiz kapalıyken “demir ile süngeri” hangi özelliklerinden yararlanarak ayırt edebiliriz?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 xml:space="preserve">a- ) Kokularından      b- ) Renklerinden            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c- ) Tatlarından         d- ) Sertlik ve yumuşaklıklarından</w:t>
      </w:r>
    </w:p>
    <w:p w:rsidR="00FC5268" w:rsidRPr="00262883" w:rsidRDefault="00FC5268" w:rsidP="008D7299">
      <w:pPr>
        <w:pStyle w:val="NoSpacing"/>
        <w:rPr>
          <w:rFonts w:ascii="Times New Roman" w:hAnsi="Times New Roman"/>
          <w:sz w:val="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</w:t>
      </w:r>
    </w:p>
    <w:p w:rsidR="00FC5268" w:rsidRPr="008D7299" w:rsidRDefault="00FC5268" w:rsidP="00262883">
      <w:pPr>
        <w:pStyle w:val="NoSpacing"/>
        <w:rPr>
          <w:rFonts w:ascii="Times New Roman" w:hAnsi="Times New Roman"/>
          <w:b/>
        </w:rPr>
      </w:pPr>
      <w:r w:rsidRPr="008D7299">
        <w:rPr>
          <w:rFonts w:ascii="Times New Roman" w:hAnsi="Times New Roman"/>
          <w:b/>
        </w:rPr>
        <w:t>20. Aşağıdaki yazılanlardan hangisi doğru değildir?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a- ) Maddenin bazıları birbirine benzer.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b- ) Dış görünüş ve renkleri birbirinin aynı olan maddeler birbirinin aynı demek değildir.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c- ) Maddeler, cisim yapmada, cisim ve madde teknolojisinde kullanılır.</w:t>
      </w:r>
    </w:p>
    <w:p w:rsidR="00FC5268" w:rsidRDefault="00FC5268" w:rsidP="00262883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 xml:space="preserve">d- ) Renk ve kokuları aynı olan maddeler birbirinin aynıdır. </w:t>
      </w:r>
    </w:p>
    <w:p w:rsidR="00FC5268" w:rsidRDefault="00FC5268" w:rsidP="00262883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---------------------------------------------------------------</w:t>
      </w:r>
    </w:p>
    <w:p w:rsidR="00FC5268" w:rsidRPr="0057608D" w:rsidRDefault="00FC5268" w:rsidP="001000B6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</w:rPr>
        <w:t>21</w:t>
      </w:r>
      <w:r w:rsidRPr="001000B6">
        <w:rPr>
          <w:rFonts w:ascii="Times New Roman" w:hAnsi="Times New Roman"/>
          <w:b/>
        </w:rPr>
        <w:t xml:space="preserve"> </w:t>
      </w:r>
      <w:r w:rsidRPr="0057608D">
        <w:rPr>
          <w:rFonts w:ascii="Times New Roman" w:hAnsi="Times New Roman"/>
          <w:b/>
        </w:rPr>
        <w:t>Aşağıdaki eşleştirmelerden hangisi yanlıştır?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a- ) şeffaf naylon-saydam madde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b- ) plastik poşet-su geçirmeyen madde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c- ) saat camı-saydam madde</w:t>
      </w:r>
    </w:p>
    <w:p w:rsidR="00FC5268" w:rsidRPr="00830104" w:rsidRDefault="00FC5268" w:rsidP="001000B6">
      <w:pPr>
        <w:pStyle w:val="NoSpacing"/>
        <w:pBdr>
          <w:bottom w:val="single" w:sz="6" w:space="1" w:color="auto"/>
        </w:pBdr>
        <w:rPr>
          <w:rFonts w:ascii="Times New Roman" w:hAnsi="Times New Roman"/>
        </w:rPr>
      </w:pPr>
      <w:r w:rsidRPr="00830104">
        <w:rPr>
          <w:rFonts w:ascii="Times New Roman" w:hAnsi="Times New Roman"/>
        </w:rPr>
        <w:t>d- ) beton-esnek madde</w:t>
      </w:r>
    </w:p>
    <w:p w:rsidR="00FC5268" w:rsidRPr="0057608D" w:rsidRDefault="00FC5268" w:rsidP="001000B6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</w:rPr>
        <w:t>22</w:t>
      </w:r>
      <w:r w:rsidRPr="001000B6">
        <w:rPr>
          <w:rFonts w:ascii="Times New Roman" w:hAnsi="Times New Roman"/>
          <w:b/>
        </w:rPr>
        <w:t xml:space="preserve"> </w:t>
      </w:r>
      <w:r w:rsidRPr="0057608D">
        <w:rPr>
          <w:rFonts w:ascii="Times New Roman" w:hAnsi="Times New Roman"/>
          <w:b/>
        </w:rPr>
        <w:t>Aşağıda verilen ikili özelliklerden hangisinin arasında zıtlık söz konusu değildir?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A) saydamlık-opaklık</w:t>
      </w:r>
      <w:r w:rsidRPr="0083010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 w:rsidRPr="00830104">
        <w:rPr>
          <w:rFonts w:ascii="Times New Roman" w:hAnsi="Times New Roman"/>
        </w:rPr>
        <w:t>B) pürüzlülük-yalıtkanlık</w:t>
      </w:r>
    </w:p>
    <w:p w:rsidR="00FC5268" w:rsidRPr="00830104" w:rsidRDefault="00FC5268" w:rsidP="001000B6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C) esneklik-berklik</w:t>
      </w:r>
      <w:r w:rsidRPr="0083010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Pr="00830104">
        <w:rPr>
          <w:rFonts w:ascii="Times New Roman" w:hAnsi="Times New Roman"/>
        </w:rPr>
        <w:t>D) parlaklık-matlık</w:t>
      </w:r>
    </w:p>
    <w:p w:rsidR="00FC5268" w:rsidRPr="00262883" w:rsidRDefault="00FC5268" w:rsidP="00262883">
      <w:pPr>
        <w:pStyle w:val="NoSpacing"/>
        <w:rPr>
          <w:rFonts w:ascii="Times New Roman" w:hAnsi="Times New Roman"/>
        </w:rPr>
      </w:pPr>
    </w:p>
    <w:sectPr w:rsidR="00FC5268" w:rsidRPr="00262883" w:rsidSect="00667129">
      <w:foot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268" w:rsidRDefault="00FC5268" w:rsidP="00F87EDA">
      <w:pPr>
        <w:spacing w:after="0" w:line="240" w:lineRule="auto"/>
      </w:pPr>
      <w:r>
        <w:separator/>
      </w:r>
    </w:p>
  </w:endnote>
  <w:endnote w:type="continuationSeparator" w:id="0">
    <w:p w:rsidR="00FC5268" w:rsidRDefault="00FC5268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268" w:rsidRDefault="00FC5268">
    <w:pPr>
      <w:pStyle w:val="Footer"/>
    </w:pPr>
    <w:r>
      <w:rPr>
        <w:noProof/>
      </w:rPr>
      <w:pict>
        <v:group id="_x0000_s2049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2050" style="position:absolute;left:374;top:14903;width:9346;height:432;mso-position-horizontal-relative:page;mso-position-vertical:center;mso-position-vertical-relative:bottom-margin-area" o:allowincell="f" fillcolor="#943634" stroked="f" strokecolor="#943634">
            <v:fill color2="#943634"/>
            <v:textbox style="mso-next-textbox:#_x0000_s2050">
              <w:txbxContent>
                <w:p w:rsidR="00FC5268" w:rsidRPr="005C0692" w:rsidRDefault="00FC5268" w:rsidP="00664561">
                  <w:pPr>
                    <w:pStyle w:val="Footer"/>
                    <w:shd w:val="clear" w:color="auto" w:fill="00FF00"/>
                    <w:jc w:val="center"/>
                    <w:rPr>
                      <w:rFonts w:ascii="Arial Black" w:hAnsi="Arial Black"/>
                      <w:color w:val="FFFFFF"/>
                      <w:spacing w:val="60"/>
                    </w:rPr>
                  </w:pPr>
                  <w:r w:rsidRPr="005C0692">
                    <w:rPr>
                      <w:rFonts w:ascii="Arial Black" w:hAnsi="Arial Black"/>
                      <w:color w:val="FFFFFF"/>
                      <w:highlight w:val="green"/>
                    </w:rPr>
                    <w:t xml:space="preserve">ÇAKILLI Ş.K.P. İLKOKULU  4-A  SINIFI     </w:t>
                  </w:r>
                </w:p>
                <w:p w:rsidR="00FC5268" w:rsidRPr="005C0692" w:rsidRDefault="00FC5268">
                  <w:pPr>
                    <w:pStyle w:val="Header"/>
                    <w:rPr>
                      <w:color w:val="FFFFFF"/>
                    </w:rPr>
                  </w:pPr>
                </w:p>
              </w:txbxContent>
            </v:textbox>
          </v:rect>
          <v:rect id="_x0000_s2051" style="position:absolute;left:9763;top:14903;width:2102;height:432;mso-position-horizontal-relative:page;mso-position-vertical:center;mso-position-vertical-relative:bottom-margin-area" o:allowincell="f" fillcolor="#943634" stroked="f">
            <v:fill color2="#943634"/>
            <v:textbox style="mso-next-textbox:#_x0000_s2051">
              <w:txbxContent>
                <w:p w:rsidR="00FC5268" w:rsidRPr="00664561" w:rsidRDefault="00FC5268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</w:p>
              </w:txbxContent>
            </v:textbox>
          </v:rect>
          <v:rect id="_x0000_s2052" style="position:absolute;left:321;top:14850;width:11601;height:547;mso-position-horizontal:center;mso-position-horizontal-relative:page;mso-position-vertical:center;mso-position-vertical-relative:bottom-margin-area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268" w:rsidRDefault="00FC5268" w:rsidP="00F87EDA">
      <w:pPr>
        <w:spacing w:after="0" w:line="240" w:lineRule="auto"/>
      </w:pPr>
      <w:r>
        <w:separator/>
      </w:r>
    </w:p>
  </w:footnote>
  <w:footnote w:type="continuationSeparator" w:id="0">
    <w:p w:rsidR="00FC5268" w:rsidRDefault="00FC5268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2321"/>
    <w:multiLevelType w:val="hybridMultilevel"/>
    <w:tmpl w:val="5B2C3972"/>
    <w:lvl w:ilvl="0" w:tplc="434E9610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1">
    <w:nsid w:val="33021C55"/>
    <w:multiLevelType w:val="hybridMultilevel"/>
    <w:tmpl w:val="64826A4E"/>
    <w:lvl w:ilvl="0" w:tplc="47249338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">
    <w:nsid w:val="7DA33D2A"/>
    <w:multiLevelType w:val="hybridMultilevel"/>
    <w:tmpl w:val="3050B1DE"/>
    <w:lvl w:ilvl="0" w:tplc="71E4BEF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29"/>
    <w:rsid w:val="00075CDD"/>
    <w:rsid w:val="000E6011"/>
    <w:rsid w:val="001000B6"/>
    <w:rsid w:val="001156A9"/>
    <w:rsid w:val="0026267F"/>
    <w:rsid w:val="00262883"/>
    <w:rsid w:val="002D4B81"/>
    <w:rsid w:val="00350DCF"/>
    <w:rsid w:val="003A2CE6"/>
    <w:rsid w:val="003C3143"/>
    <w:rsid w:val="00430616"/>
    <w:rsid w:val="00466FC2"/>
    <w:rsid w:val="0057608D"/>
    <w:rsid w:val="005C0692"/>
    <w:rsid w:val="005F0F6A"/>
    <w:rsid w:val="00640601"/>
    <w:rsid w:val="00656790"/>
    <w:rsid w:val="00664561"/>
    <w:rsid w:val="00667129"/>
    <w:rsid w:val="00830104"/>
    <w:rsid w:val="008A1C8F"/>
    <w:rsid w:val="008C0243"/>
    <w:rsid w:val="008D7299"/>
    <w:rsid w:val="00900F64"/>
    <w:rsid w:val="00960870"/>
    <w:rsid w:val="0097033A"/>
    <w:rsid w:val="00A15F98"/>
    <w:rsid w:val="00A840D5"/>
    <w:rsid w:val="00AF6DB2"/>
    <w:rsid w:val="00B62A6E"/>
    <w:rsid w:val="00B94F5C"/>
    <w:rsid w:val="00D91095"/>
    <w:rsid w:val="00E52D26"/>
    <w:rsid w:val="00EC3DF1"/>
    <w:rsid w:val="00F87EDA"/>
    <w:rsid w:val="00FB54AC"/>
    <w:rsid w:val="00FC5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67129"/>
  </w:style>
  <w:style w:type="paragraph" w:styleId="Header">
    <w:name w:val="header"/>
    <w:basedOn w:val="Normal"/>
    <w:link w:val="HeaderChar"/>
    <w:uiPriority w:val="99"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7E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7ED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94F5C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6406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942</Words>
  <Characters>5372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edanur</cp:lastModifiedBy>
  <cp:revision>3</cp:revision>
  <dcterms:created xsi:type="dcterms:W3CDTF">2013-11-25T12:11:00Z</dcterms:created>
  <dcterms:modified xsi:type="dcterms:W3CDTF">2013-11-30T20:14:00Z</dcterms:modified>
  <cp:category>www.sorubak.com</cp:category>
  <cp:version>www.sorubak.com</cp:version>
</cp:coreProperties>
</file>