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013" w:rsidRPr="00D16132" w:rsidRDefault="00AB3013" w:rsidP="00C7798C">
      <w:pPr>
        <w:pStyle w:val="NoSpacing"/>
        <w:shd w:val="clear" w:color="auto" w:fill="D9D9D9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MADDENİN HALLERİ ETKİNLİĞİ </w:t>
      </w:r>
    </w:p>
    <w:p w:rsidR="00AB3013" w:rsidRPr="00D16132" w:rsidRDefault="00AB3013" w:rsidP="00C7798C">
      <w:pPr>
        <w:pStyle w:val="NoSpacing"/>
        <w:jc w:val="both"/>
        <w:rPr>
          <w:rFonts w:ascii="Comic Sans MS" w:hAnsi="Comic Sans MS" w:cs="Times New Roman"/>
          <w:sz w:val="20"/>
          <w:szCs w:val="20"/>
        </w:rPr>
        <w:sectPr w:rsidR="00AB3013" w:rsidRPr="00D16132" w:rsidSect="00D16132">
          <w:footerReference w:type="default" r:id="rId7"/>
          <w:pgSz w:w="11906" w:h="16838"/>
          <w:pgMar w:top="567" w:right="567" w:bottom="567" w:left="567" w:header="709" w:footer="0" w:gutter="0"/>
          <w:pgBorders w:offsetFrom="page">
            <w:top w:val="threeDEngrave" w:sz="24" w:space="24" w:color="auto"/>
            <w:left w:val="threeDEngrave" w:sz="24" w:space="24" w:color="auto"/>
            <w:bottom w:val="threeDEngrave" w:sz="24" w:space="24" w:color="auto"/>
            <w:right w:val="threeDEngrave" w:sz="24" w:space="24" w:color="auto"/>
          </w:pgBorders>
          <w:cols w:space="708"/>
          <w:docGrid w:linePitch="360"/>
        </w:sectPr>
      </w:pPr>
    </w:p>
    <w:p w:rsidR="00AB3013" w:rsidRPr="00D16132" w:rsidRDefault="00AB3013" w:rsidP="00C7798C">
      <w:pPr>
        <w:pStyle w:val="NoSpacing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AB3013" w:rsidRPr="00D16132" w:rsidRDefault="00AB3013" w:rsidP="00C7798C">
      <w:pPr>
        <w:pStyle w:val="NoSpacing"/>
        <w:jc w:val="center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  <w:u w:val="single"/>
        </w:rPr>
        <w:t>Aşağıdaki cümleleri örnekte verildiği gibi</w:t>
      </w:r>
    </w:p>
    <w:p w:rsidR="00AB3013" w:rsidRPr="00D16132" w:rsidRDefault="00AB3013" w:rsidP="00C7798C">
      <w:pPr>
        <w:pStyle w:val="NoSpacing"/>
        <w:jc w:val="center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  <w:u w:val="single"/>
        </w:rPr>
        <w:t>KATI-SIVI-GAZ olarak sınıflandırınız.</w:t>
      </w:r>
    </w:p>
    <w:p w:rsidR="00AB3013" w:rsidRPr="00D16132" w:rsidRDefault="00AB3013" w:rsidP="00C7798C">
      <w:pPr>
        <w:pStyle w:val="NoSpacing"/>
        <w:jc w:val="center"/>
        <w:rPr>
          <w:rFonts w:ascii="Comic Sans MS" w:hAnsi="Comic Sans MS" w:cs="Times New Roman"/>
          <w:b/>
          <w:bCs/>
          <w:sz w:val="20"/>
          <w:szCs w:val="20"/>
          <w:u w:val="single"/>
        </w:rPr>
      </w:pP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  KATI ) Şekilleri etki edilmedikçe değişmez.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Belirli şekilleri yoktur.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İçindeki kabın şeklini alırlar.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Sıkıştırılamazlar.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Belirli bir şekilleri yoktur.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Hacimleri değişkendir.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İçindeki  kabın şeklini alırlar.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Sıkıştırılabilirler.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Yayılabilirler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Akışkandırlar.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Akıcı değildirler.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(……….) Sıkıştırılamazlar.</w:t>
      </w:r>
    </w:p>
    <w:p w:rsidR="00AB3013" w:rsidRPr="00D16132" w:rsidRDefault="00AB3013" w:rsidP="00522AC4">
      <w:pPr>
        <w:rPr>
          <w:rFonts w:ascii="Comic Sans MS" w:hAnsi="Comic Sans MS" w:cs="Times New Roman"/>
          <w:sz w:val="20"/>
          <w:szCs w:val="20"/>
        </w:rPr>
      </w:pPr>
      <w:hyperlink r:id="rId8" w:history="1">
        <w:r w:rsidRPr="008416D2">
          <w:rPr>
            <w:rStyle w:val="Hyperlink"/>
            <w:rFonts w:cs="Calibri"/>
          </w:rPr>
          <w:t>www.sorubak.com</w:t>
        </w:r>
      </w:hyperlink>
      <w:r>
        <w:t xml:space="preserve"> 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>Katı maddelere örnekler yazınız.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1-………………………………………..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2-………………………………………..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3-………………………………………..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4-………………………………………..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5-………………………………………..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>Sıvı maddelere örnekler yazınız.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1-………………………………………..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2-………………………………………..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3-………………………………………..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4-………………………………………..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5-………………………………………..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>Gaz maddelere örnekler yazınız.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1-………………………………………..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2-………………………………………..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3-………………………………………..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4-………………………………………..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5-………………………………………..</w:t>
      </w: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D16132">
      <w:pPr>
        <w:pStyle w:val="NoSpacing"/>
        <w:ind w:left="142"/>
        <w:jc w:val="both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  <w:u w:val="single"/>
        </w:rPr>
        <w:t>Aşağıdaki cümleleri EVET ve HAYIR kullanarak sınıflandırınız.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Katıların belli şekli var mıdır?   </w:t>
      </w:r>
      <w:r w:rsidRPr="00D16132">
        <w:rPr>
          <w:rFonts w:ascii="Comic Sans MS" w:hAnsi="Comic Sans MS" w:cs="Times New Roman"/>
          <w:sz w:val="20"/>
          <w:szCs w:val="20"/>
        </w:rPr>
        <w:tab/>
        <w:t xml:space="preserve">            EVET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Katıların belli hacimleri var mıdır?   </w:t>
      </w:r>
      <w:r w:rsidRPr="00D16132">
        <w:rPr>
          <w:rFonts w:ascii="Comic Sans MS" w:hAnsi="Comic Sans MS" w:cs="Times New Roman"/>
          <w:sz w:val="20"/>
          <w:szCs w:val="20"/>
        </w:rPr>
        <w:tab/>
        <w:t xml:space="preserve">        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D16132">
        <w:rPr>
          <w:rFonts w:ascii="Comic Sans MS" w:hAnsi="Comic Sans MS" w:cs="Times New Roman"/>
          <w:sz w:val="20"/>
          <w:szCs w:val="20"/>
        </w:rPr>
        <w:t xml:space="preserve"> (……….) Katılar akışkan mıdır?                               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D16132">
        <w:rPr>
          <w:rFonts w:ascii="Comic Sans MS" w:hAnsi="Comic Sans MS" w:cs="Times New Roman"/>
          <w:sz w:val="20"/>
          <w:szCs w:val="20"/>
        </w:rPr>
        <w:t xml:space="preserve"> (……….)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Sıvı maddeler akışkan mıdır?                     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D16132">
        <w:rPr>
          <w:rFonts w:ascii="Comic Sans MS" w:hAnsi="Comic Sans MS" w:cs="Times New Roman"/>
          <w:sz w:val="20"/>
          <w:szCs w:val="20"/>
        </w:rPr>
        <w:t>(……….)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Sıvı maddelerin belli şekilleri var mıdır?   </w:t>
      </w:r>
      <w:r>
        <w:rPr>
          <w:rFonts w:ascii="Comic Sans MS" w:hAnsi="Comic Sans MS" w:cs="Times New Roman"/>
          <w:sz w:val="20"/>
          <w:szCs w:val="20"/>
        </w:rPr>
        <w:t xml:space="preserve">   </w:t>
      </w:r>
      <w:r w:rsidRPr="00D16132">
        <w:rPr>
          <w:rFonts w:ascii="Comic Sans MS" w:hAnsi="Comic Sans MS" w:cs="Times New Roman"/>
          <w:sz w:val="20"/>
          <w:szCs w:val="20"/>
        </w:rPr>
        <w:t>(……….)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Sıvıların hacimleri var mıdır?                    </w:t>
      </w:r>
      <w:r>
        <w:rPr>
          <w:rFonts w:ascii="Comic Sans MS" w:hAnsi="Comic Sans MS" w:cs="Times New Roman"/>
          <w:sz w:val="20"/>
          <w:szCs w:val="20"/>
        </w:rPr>
        <w:t xml:space="preserve">   </w:t>
      </w:r>
      <w:r w:rsidRPr="00D16132">
        <w:rPr>
          <w:rFonts w:ascii="Comic Sans MS" w:hAnsi="Comic Sans MS" w:cs="Times New Roman"/>
          <w:sz w:val="20"/>
          <w:szCs w:val="20"/>
        </w:rPr>
        <w:t>(……….)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Gaz maddeler akışkan mıdır?                     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D16132">
        <w:rPr>
          <w:rFonts w:ascii="Comic Sans MS" w:hAnsi="Comic Sans MS" w:cs="Times New Roman"/>
          <w:sz w:val="20"/>
          <w:szCs w:val="20"/>
        </w:rPr>
        <w:t>(……….)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Gazların belirli şekilleri var mıdır?            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D16132">
        <w:rPr>
          <w:rFonts w:ascii="Comic Sans MS" w:hAnsi="Comic Sans MS" w:cs="Times New Roman"/>
          <w:sz w:val="20"/>
          <w:szCs w:val="20"/>
        </w:rPr>
        <w:t>(……….)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Gazların hacimleri var mıdır?                    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bookmarkStart w:id="0" w:name="_GoBack"/>
      <w:bookmarkEnd w:id="0"/>
      <w:r w:rsidRPr="00D16132">
        <w:rPr>
          <w:rFonts w:ascii="Comic Sans MS" w:hAnsi="Comic Sans MS" w:cs="Times New Roman"/>
          <w:sz w:val="20"/>
          <w:szCs w:val="20"/>
        </w:rPr>
        <w:t>(……….)</w:t>
      </w:r>
    </w:p>
    <w:p w:rsidR="00AB3013" w:rsidRPr="00D16132" w:rsidRDefault="00AB3013" w:rsidP="00D16132">
      <w:pPr>
        <w:pStyle w:val="NoSpacing"/>
        <w:ind w:left="142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  <w:u w:val="single"/>
        </w:rPr>
        <w:t>Aşağıda verilen cümleleri verilen kelimelerle uygun şekilde doldurunuz.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i/>
          <w:iCs/>
          <w:sz w:val="20"/>
          <w:szCs w:val="20"/>
        </w:rPr>
      </w:pPr>
      <w:r w:rsidRPr="00D16132">
        <w:rPr>
          <w:rFonts w:ascii="Comic Sans MS" w:hAnsi="Comic Sans MS" w:cs="Times New Roman"/>
          <w:i/>
          <w:iCs/>
          <w:sz w:val="20"/>
          <w:szCs w:val="20"/>
        </w:rPr>
        <w:t>gaz   esnek     ışığı  gaz   cisim   saydam  madde  katı                                                 Demir-nikel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noProof/>
        </w:rPr>
        <w:pict>
          <v:roundrect id="_x0000_s1026" style="position:absolute;margin-left:433.95pt;margin-top:7.1pt;width:113.25pt;height:30.75pt;z-index:251658240" arcsize="10923f">
            <v:textbox>
              <w:txbxContent>
                <w:p w:rsidR="00AB3013" w:rsidRPr="009A0269" w:rsidRDefault="00AB3013" w:rsidP="00F86893">
                  <w:pPr>
                    <w:pStyle w:val="NoSpacing"/>
                  </w:pPr>
                  <w:r w:rsidRPr="006D5F8E">
                    <w:t>Demir</w:t>
                  </w:r>
                  <w:r>
                    <w:t>,</w:t>
                  </w:r>
                  <w:r w:rsidRPr="006D5F8E">
                    <w:t>nikel</w:t>
                  </w:r>
                  <w:r>
                    <w:t>,kobalt</w:t>
                  </w:r>
                </w:p>
              </w:txbxContent>
            </v:textbox>
          </v:roundrect>
        </w:pict>
      </w:r>
      <w:r w:rsidRPr="00D16132">
        <w:rPr>
          <w:rFonts w:ascii="Comic Sans MS" w:hAnsi="Comic Sans MS" w:cs="Times New Roman"/>
          <w:sz w:val="20"/>
          <w:szCs w:val="20"/>
        </w:rPr>
        <w:t>1-Işığı geçiren maddeler ……………. maddelerdir</w:t>
      </w:r>
      <w:r w:rsidRPr="00D16132">
        <w:rPr>
          <w:rFonts w:ascii="Comic Sans MS" w:hAnsi="Comic Sans MS" w:cs="Times New Roman"/>
          <w:b/>
          <w:bCs/>
          <w:sz w:val="20"/>
          <w:szCs w:val="20"/>
        </w:rPr>
        <w:t>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2-Lastik ……………………………. bir maddedir.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3-Naylon,plastik gibi maddeler ……… geçirmezler.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4-Mıknatıs,………………… gibi maddeleri çeker.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5-Hacmi ve kütlesi olan her varlığa  ………….denir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6-………………. Maddenin biçimlenmiş şeklidir.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7-Taş,kalem,çatal,buz gibi maddeler</w:t>
      </w: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 …………………………….. </w:t>
      </w:r>
      <w:r w:rsidRPr="00D16132">
        <w:rPr>
          <w:rFonts w:ascii="Comic Sans MS" w:hAnsi="Comic Sans MS" w:cs="Times New Roman"/>
          <w:sz w:val="20"/>
          <w:szCs w:val="20"/>
        </w:rPr>
        <w:t>maddelerdir.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8-Soluduğumuz hava,ocakta yaktığımız LPG gibi maddeler …………………………. maddelerdir.</w:t>
      </w: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                  9- </w:t>
      </w:r>
      <w:r w:rsidRPr="00D16132">
        <w:rPr>
          <w:rFonts w:ascii="Comic Sans MS" w:hAnsi="Comic Sans MS" w:cs="Times New Roman"/>
          <w:sz w:val="20"/>
          <w:szCs w:val="20"/>
        </w:rPr>
        <w:t>Kullandığımız su,kolonya,benzin gibi maddeler  ………………….dır.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  <w:u w:val="single"/>
        </w:rPr>
        <w:t>Aşağıda Verilen İfadelerin Doru Olanların Başına’’D’’,Yanlış Olanların Başına ‘’Y’’ Harfini Koyunuz.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>(   )</w:t>
      </w:r>
      <w:r w:rsidRPr="00D16132">
        <w:rPr>
          <w:rFonts w:ascii="Comic Sans MS" w:hAnsi="Comic Sans MS" w:cs="Times New Roman"/>
          <w:sz w:val="20"/>
          <w:szCs w:val="20"/>
        </w:rPr>
        <w:t xml:space="preserve">  Katıların belli şekilleri vardır.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>(   )</w:t>
      </w:r>
      <w:r w:rsidRPr="00D16132">
        <w:rPr>
          <w:rFonts w:ascii="Comic Sans MS" w:hAnsi="Comic Sans MS" w:cs="Times New Roman"/>
          <w:sz w:val="20"/>
          <w:szCs w:val="20"/>
        </w:rPr>
        <w:t xml:space="preserve">  Sıvılar konuldukları kabın şeklini alırlar</w:t>
      </w:r>
      <w:r w:rsidRPr="00D16132">
        <w:rPr>
          <w:rFonts w:ascii="Comic Sans MS" w:hAnsi="Comic Sans MS" w:cs="Times New Roman"/>
          <w:b/>
          <w:bCs/>
          <w:sz w:val="20"/>
          <w:szCs w:val="20"/>
        </w:rPr>
        <w:t>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 </w:t>
      </w: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Maddelerin en düzenli hali gaz halidir.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Katıların ısıtılıp sıvı hale gelmesine erime denir</w:t>
      </w:r>
      <w:r w:rsidRPr="00D16132">
        <w:rPr>
          <w:rFonts w:ascii="Comic Sans MS" w:hAnsi="Comic Sans MS" w:cs="Times New Roman"/>
          <w:b/>
          <w:bCs/>
          <w:sz w:val="20"/>
          <w:szCs w:val="20"/>
        </w:rPr>
        <w:t>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Sıvıların çevresine ısı vererek katı hale dönüşmesine donma denir.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Gazların hacmi bulundukları ortamın hacmi kadardır.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Maddeler doğada sadece katı halde bulunur.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Katı maddeler akışkan değildir.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Sıvı maddelerin belli şekilleri yoktur.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Sıvı maddeler bulunduğu kabın şeklini alırlar.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Küçük taneli katı maddeler konduğu kabın şeklini alır.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 </w:t>
      </w:r>
      <w:r w:rsidRPr="00D16132">
        <w:rPr>
          <w:rFonts w:ascii="Comic Sans MS" w:hAnsi="Comic Sans MS" w:cs="Times New Roman"/>
          <w:sz w:val="20"/>
          <w:szCs w:val="20"/>
        </w:rPr>
        <w:t>Su buz halinde iken katıdır.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(   ) </w:t>
      </w:r>
      <w:r w:rsidRPr="00D16132">
        <w:rPr>
          <w:rFonts w:ascii="Comic Sans MS" w:hAnsi="Comic Sans MS" w:cs="Times New Roman"/>
          <w:sz w:val="20"/>
          <w:szCs w:val="20"/>
        </w:rPr>
        <w:t>Gaz halindeki maddelerin şekli yoktur.</w:t>
      </w:r>
    </w:p>
    <w:p w:rsidR="00AB3013" w:rsidRPr="00D16132" w:rsidRDefault="00AB3013" w:rsidP="00F868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-----------------------------------------------------------------------------------------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>1-Altın şekillendirilerek kolye,yüzük,künye,küpe gibi cisimler elde edilir.Buna göre,aşağıdaki açıklamalardan hangisi doğrudur?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A)Altın bir cisimdir. B) Altın bir maddedir. 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C) Altın bir eşyadır.D) Altın bir alettir.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 xml:space="preserve"> 2.Aşağıdakilerden hangisi maddenin özelliklerinden değildir?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  A) Saydamlık                B) Sertlik   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  C) Görünürlük              D) Berklik(sağlamlık)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b/>
          <w:bCs/>
          <w:sz w:val="20"/>
          <w:szCs w:val="20"/>
        </w:rPr>
      </w:pPr>
      <w:r w:rsidRPr="00D16132">
        <w:rPr>
          <w:rFonts w:ascii="Comic Sans MS" w:hAnsi="Comic Sans MS" w:cs="Times New Roman"/>
          <w:b/>
          <w:bCs/>
          <w:sz w:val="20"/>
          <w:szCs w:val="20"/>
        </w:rPr>
        <w:t>3. Aşağıdaki maddelerden hangisi aynı zamanda malzeme olarak kullanılır?</w:t>
      </w:r>
    </w:p>
    <w:p w:rsidR="00AB3013" w:rsidRPr="00D16132" w:rsidRDefault="00AB3013" w:rsidP="00631793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 xml:space="preserve">A) Kahve fincanı              B)  Alüminyum  </w:t>
      </w:r>
    </w:p>
    <w:p w:rsidR="00AB3013" w:rsidRPr="00D16132" w:rsidRDefault="00AB3013" w:rsidP="00D16132">
      <w:pPr>
        <w:pStyle w:val="NoSpacing"/>
        <w:rPr>
          <w:rFonts w:ascii="Comic Sans MS" w:hAnsi="Comic Sans MS" w:cs="Times New Roman"/>
          <w:sz w:val="20"/>
          <w:szCs w:val="20"/>
        </w:rPr>
      </w:pPr>
      <w:r w:rsidRPr="00D16132">
        <w:rPr>
          <w:rFonts w:ascii="Comic Sans MS" w:hAnsi="Comic Sans MS" w:cs="Times New Roman"/>
          <w:sz w:val="20"/>
          <w:szCs w:val="20"/>
        </w:rPr>
        <w:t>C) Zeytin Yağı                  D) Makas</w:t>
      </w:r>
      <w:bookmarkStart w:id="1" w:name="_PictureBullets"/>
      <w:r w:rsidRPr="00043989">
        <w:rPr>
          <w:rFonts w:ascii="Comic Sans MS" w:hAnsi="Comic Sans MS" w:cs="Times New Roman"/>
          <w:vanish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;visibility:visible" o:bullet="t">
            <v:imagedata r:id="rId9" o:title=""/>
          </v:shape>
        </w:pict>
      </w:r>
      <w:bookmarkEnd w:id="1"/>
    </w:p>
    <w:sectPr w:rsidR="00AB3013" w:rsidRPr="00D16132" w:rsidSect="00D16132">
      <w:type w:val="continuous"/>
      <w:pgSz w:w="11906" w:h="16838"/>
      <w:pgMar w:top="567" w:right="424" w:bottom="567" w:left="567" w:header="709" w:footer="0" w:gutter="0"/>
      <w:pgBorders w:offsetFrom="page">
        <w:top w:val="threeDEngrave" w:sz="24" w:space="24" w:color="auto"/>
        <w:left w:val="threeDEngrave" w:sz="24" w:space="24" w:color="auto"/>
        <w:bottom w:val="threeDEngrave" w:sz="24" w:space="24" w:color="auto"/>
        <w:right w:val="threeDEngrave" w:sz="24" w:space="24" w:color="auto"/>
      </w:pgBorders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013" w:rsidRDefault="00AB3013" w:rsidP="00D16132">
      <w:pPr>
        <w:spacing w:after="0" w:line="240" w:lineRule="auto"/>
      </w:pPr>
      <w:r>
        <w:separator/>
      </w:r>
    </w:p>
  </w:endnote>
  <w:endnote w:type="continuationSeparator" w:id="0">
    <w:p w:rsidR="00AB3013" w:rsidRDefault="00AB3013" w:rsidP="00D1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013" w:rsidRDefault="00AB3013" w:rsidP="00D16132">
    <w:pPr>
      <w:pStyle w:val="Footer"/>
      <w:jc w:val="center"/>
      <w:rPr>
        <w:rFonts w:ascii="Comic Sans MS" w:hAnsi="Comic Sans MS"/>
        <w:b/>
        <w:i/>
        <w:u w:val="single"/>
      </w:rPr>
    </w:pPr>
    <w:r>
      <w:rPr>
        <w:rFonts w:ascii="Comic Sans MS" w:hAnsi="Comic Sans MS"/>
        <w:b/>
        <w:i/>
        <w:u w:val="single"/>
      </w:rPr>
      <w:t>MEHMET TEVFİK ÖZKAN</w:t>
    </w:r>
  </w:p>
  <w:p w:rsidR="00AB3013" w:rsidRDefault="00AB30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013" w:rsidRDefault="00AB3013" w:rsidP="00D16132">
      <w:pPr>
        <w:spacing w:after="0" w:line="240" w:lineRule="auto"/>
      </w:pPr>
      <w:r>
        <w:separator/>
      </w:r>
    </w:p>
  </w:footnote>
  <w:footnote w:type="continuationSeparator" w:id="0">
    <w:p w:rsidR="00AB3013" w:rsidRDefault="00AB3013" w:rsidP="00D16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23B58"/>
    <w:multiLevelType w:val="hybridMultilevel"/>
    <w:tmpl w:val="DFDA51D0"/>
    <w:lvl w:ilvl="0" w:tplc="F7FE9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92C0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54FCC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C79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4137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8C4B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FA4B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66C6E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64F4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98C"/>
    <w:rsid w:val="00043989"/>
    <w:rsid w:val="002301CF"/>
    <w:rsid w:val="00522AC4"/>
    <w:rsid w:val="005F51F9"/>
    <w:rsid w:val="00631793"/>
    <w:rsid w:val="006D5F8E"/>
    <w:rsid w:val="00701B3F"/>
    <w:rsid w:val="00814BA4"/>
    <w:rsid w:val="008416D2"/>
    <w:rsid w:val="00921316"/>
    <w:rsid w:val="009A0269"/>
    <w:rsid w:val="00AB3013"/>
    <w:rsid w:val="00B9615B"/>
    <w:rsid w:val="00C62529"/>
    <w:rsid w:val="00C7798C"/>
    <w:rsid w:val="00D126FE"/>
    <w:rsid w:val="00D16132"/>
    <w:rsid w:val="00D22B3F"/>
    <w:rsid w:val="00E634B1"/>
    <w:rsid w:val="00EC5EF9"/>
    <w:rsid w:val="00F8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BA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7798C"/>
    <w:rPr>
      <w:rFonts w:cs="Calibri"/>
    </w:rPr>
  </w:style>
  <w:style w:type="paragraph" w:styleId="ListParagraph">
    <w:name w:val="List Paragraph"/>
    <w:basedOn w:val="Normal"/>
    <w:uiPriority w:val="99"/>
    <w:qFormat/>
    <w:rsid w:val="00C7798C"/>
    <w:pPr>
      <w:ind w:left="720"/>
    </w:pPr>
  </w:style>
  <w:style w:type="paragraph" w:styleId="Header">
    <w:name w:val="header"/>
    <w:basedOn w:val="Normal"/>
    <w:link w:val="HeaderChar"/>
    <w:uiPriority w:val="99"/>
    <w:rsid w:val="00D16132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16132"/>
  </w:style>
  <w:style w:type="paragraph" w:styleId="Footer">
    <w:name w:val="footer"/>
    <w:basedOn w:val="Normal"/>
    <w:link w:val="FooterChar"/>
    <w:uiPriority w:val="99"/>
    <w:rsid w:val="00D16132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6132"/>
  </w:style>
  <w:style w:type="character" w:styleId="Hyperlink">
    <w:name w:val="Hyperlink"/>
    <w:basedOn w:val="DefaultParagraphFont"/>
    <w:uiPriority w:val="99"/>
    <w:rsid w:val="00522AC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15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535</Words>
  <Characters>3055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2005-06-29T19:14:00Z</dcterms:created>
  <dcterms:modified xsi:type="dcterms:W3CDTF">2013-12-28T12:29:00Z</dcterms:modified>
</cp:coreProperties>
</file>