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00"/>
        <w:tblW w:w="10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2808"/>
        <w:gridCol w:w="1978"/>
        <w:gridCol w:w="2022"/>
        <w:gridCol w:w="1600"/>
        <w:gridCol w:w="1800"/>
      </w:tblGrid>
      <w:tr w:rsidR="000326CF" w:rsidRPr="00F5237F" w:rsidTr="004165C7">
        <w:trPr>
          <w:trHeight w:val="480"/>
        </w:trPr>
        <w:tc>
          <w:tcPr>
            <w:tcW w:w="2808" w:type="dxa"/>
            <w:vMerge w:val="restart"/>
            <w:vAlign w:val="center"/>
          </w:tcPr>
          <w:p w:rsidR="000326CF" w:rsidRPr="00F5237F" w:rsidRDefault="000326CF" w:rsidP="00C02CDC">
            <w:pPr>
              <w:pStyle w:val="Heading1"/>
              <w:jc w:val="center"/>
              <w:rPr>
                <w:rFonts w:ascii="Monotype Corsiva" w:hAnsi="Monotype Corsiva" w:cs="Arial"/>
                <w:sz w:val="20"/>
              </w:rPr>
            </w:pPr>
            <w:r w:rsidRPr="00F5237F">
              <w:rPr>
                <w:rFonts w:ascii="Monotype Corsiva" w:hAnsi="Monotype Corsiva" w:cs="Arial"/>
                <w:sz w:val="20"/>
              </w:rPr>
              <w:t>ADI – SOYADI</w:t>
            </w:r>
          </w:p>
          <w:p w:rsidR="000326CF" w:rsidRPr="00F5237F" w:rsidRDefault="000326CF" w:rsidP="00C02CDC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1978" w:type="dxa"/>
            <w:vMerge w:val="restart"/>
            <w:vAlign w:val="center"/>
          </w:tcPr>
          <w:p w:rsidR="000326CF" w:rsidRPr="00F5237F" w:rsidRDefault="000326CF" w:rsidP="004165C7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  <w:r w:rsidRPr="00FA3DE4">
              <w:rPr>
                <w:rFonts w:ascii="Monotype Corsiva" w:hAnsi="Monotype Corsiva" w:cs="Arial"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80.25pt;height:36.75pt;visibility:visible">
                  <v:imagedata r:id="rId4" o:title=""/>
                </v:shape>
              </w:pict>
            </w:r>
          </w:p>
        </w:tc>
        <w:tc>
          <w:tcPr>
            <w:tcW w:w="2022" w:type="dxa"/>
            <w:vMerge w:val="restart"/>
            <w:vAlign w:val="center"/>
          </w:tcPr>
          <w:p w:rsidR="000326CF" w:rsidRPr="00F5237F" w:rsidRDefault="000326CF" w:rsidP="004165C7">
            <w:pPr>
              <w:jc w:val="center"/>
              <w:rPr>
                <w:rFonts w:ascii="Monotype Corsiva" w:hAnsi="Monotype Corsiva" w:cs="Arial"/>
                <w:b/>
                <w:bCs/>
                <w:sz w:val="20"/>
                <w:szCs w:val="20"/>
              </w:rPr>
            </w:pPr>
            <w:r w:rsidRPr="004165C7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 xml:space="preserve">YÜCELER </w:t>
            </w:r>
            <w:r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İLKOKULU</w:t>
            </w:r>
          </w:p>
        </w:tc>
        <w:tc>
          <w:tcPr>
            <w:tcW w:w="1600" w:type="dxa"/>
            <w:vMerge w:val="restart"/>
            <w:vAlign w:val="center"/>
          </w:tcPr>
          <w:p w:rsidR="000326CF" w:rsidRPr="00F5237F" w:rsidRDefault="000326CF" w:rsidP="00C02CDC">
            <w:pPr>
              <w:pStyle w:val="BodyText"/>
              <w:jc w:val="center"/>
              <w:rPr>
                <w:rFonts w:ascii="Monotype Corsiva" w:hAnsi="Monotype Corsiva" w:cs="Arial"/>
                <w:sz w:val="20"/>
              </w:rPr>
            </w:pPr>
            <w:r>
              <w:rPr>
                <w:rFonts w:ascii="Monotype Corsiva" w:hAnsi="Monotype Corsiva" w:cs="Arial"/>
                <w:sz w:val="20"/>
              </w:rPr>
              <w:t>2013–2014</w:t>
            </w:r>
          </w:p>
          <w:p w:rsidR="000326CF" w:rsidRPr="00F5237F" w:rsidRDefault="000326CF" w:rsidP="00C02CDC">
            <w:pPr>
              <w:pStyle w:val="BodyText"/>
              <w:jc w:val="center"/>
              <w:rPr>
                <w:rFonts w:ascii="Monotype Corsiva" w:hAnsi="Monotype Corsiva" w:cs="Arial"/>
                <w:sz w:val="20"/>
              </w:rPr>
            </w:pPr>
            <w:r w:rsidRPr="00F5237F">
              <w:rPr>
                <w:rFonts w:ascii="Monotype Corsiva" w:hAnsi="Monotype Corsiva" w:cs="Arial"/>
                <w:sz w:val="20"/>
              </w:rPr>
              <w:t>EĞİTİM ÖĞRETİM YILI</w:t>
            </w:r>
          </w:p>
        </w:tc>
        <w:tc>
          <w:tcPr>
            <w:tcW w:w="1800" w:type="dxa"/>
            <w:vAlign w:val="center"/>
          </w:tcPr>
          <w:p w:rsidR="000326CF" w:rsidRPr="00F5237F" w:rsidRDefault="000326CF" w:rsidP="00C02CDC">
            <w:pPr>
              <w:jc w:val="center"/>
              <w:rPr>
                <w:rFonts w:ascii="Monotype Corsiva" w:hAnsi="Monotype Corsiva" w:cs="Arial"/>
                <w:b/>
                <w:sz w:val="20"/>
                <w:szCs w:val="20"/>
              </w:rPr>
            </w:pPr>
            <w:r w:rsidRPr="00F5237F">
              <w:rPr>
                <w:rFonts w:ascii="Monotype Corsiva" w:hAnsi="Monotype Corsiva" w:cs="Arial"/>
                <w:b/>
                <w:sz w:val="20"/>
                <w:szCs w:val="20"/>
              </w:rPr>
              <w:t>TARİH</w:t>
            </w:r>
          </w:p>
          <w:p w:rsidR="000326CF" w:rsidRPr="00F5237F" w:rsidRDefault="000326CF" w:rsidP="00C02CDC">
            <w:pPr>
              <w:jc w:val="center"/>
              <w:rPr>
                <w:rFonts w:ascii="Monotype Corsiva" w:hAnsi="Monotype Corsiva" w:cs="Arial"/>
                <w:b/>
                <w:sz w:val="20"/>
                <w:szCs w:val="20"/>
              </w:rPr>
            </w:pPr>
            <w:r>
              <w:rPr>
                <w:rFonts w:ascii="Monotype Corsiva" w:hAnsi="Monotype Corsiva" w:cs="Arial"/>
                <w:b/>
                <w:sz w:val="20"/>
                <w:szCs w:val="20"/>
              </w:rPr>
              <w:t xml:space="preserve">  03/12/2013</w:t>
            </w:r>
          </w:p>
        </w:tc>
      </w:tr>
      <w:tr w:rsidR="000326CF" w:rsidRPr="00F5237F" w:rsidTr="004165C7">
        <w:trPr>
          <w:trHeight w:val="626"/>
        </w:trPr>
        <w:tc>
          <w:tcPr>
            <w:tcW w:w="2808" w:type="dxa"/>
            <w:vMerge/>
            <w:vAlign w:val="center"/>
          </w:tcPr>
          <w:p w:rsidR="000326CF" w:rsidRPr="00F5237F" w:rsidRDefault="000326CF" w:rsidP="00C02CDC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1978" w:type="dxa"/>
            <w:vMerge/>
            <w:vAlign w:val="center"/>
          </w:tcPr>
          <w:p w:rsidR="000326CF" w:rsidRPr="00F5237F" w:rsidRDefault="000326CF" w:rsidP="00C02CDC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2022" w:type="dxa"/>
            <w:vMerge/>
            <w:vAlign w:val="center"/>
          </w:tcPr>
          <w:p w:rsidR="000326CF" w:rsidRPr="00F5237F" w:rsidRDefault="000326CF" w:rsidP="00C02CDC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</w:tcPr>
          <w:p w:rsidR="000326CF" w:rsidRPr="00F5237F" w:rsidRDefault="000326CF" w:rsidP="00C02CDC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326CF" w:rsidRPr="00F5237F" w:rsidRDefault="000326CF" w:rsidP="004165C7">
            <w:pPr>
              <w:pStyle w:val="Heading3"/>
              <w:jc w:val="center"/>
              <w:rPr>
                <w:rFonts w:ascii="Monotype Corsiva" w:hAnsi="Monotype Corsiva"/>
                <w:sz w:val="20"/>
                <w:szCs w:val="20"/>
              </w:rPr>
            </w:pPr>
            <w:r w:rsidRPr="00F5237F">
              <w:rPr>
                <w:rFonts w:ascii="Monotype Corsiva" w:hAnsi="Monotype Corsiva"/>
                <w:sz w:val="20"/>
                <w:szCs w:val="20"/>
              </w:rPr>
              <w:t>ALDIĞI NOT</w:t>
            </w:r>
          </w:p>
          <w:p w:rsidR="000326CF" w:rsidRPr="00F5237F" w:rsidRDefault="000326CF" w:rsidP="00C02CDC">
            <w:pPr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  <w:tr w:rsidR="000326CF" w:rsidRPr="00F5237F" w:rsidTr="004165C7">
        <w:trPr>
          <w:trHeight w:val="452"/>
        </w:trPr>
        <w:tc>
          <w:tcPr>
            <w:tcW w:w="2808" w:type="dxa"/>
            <w:vAlign w:val="center"/>
          </w:tcPr>
          <w:p w:rsidR="000326CF" w:rsidRPr="00F5237F" w:rsidRDefault="000326CF" w:rsidP="00C02CDC">
            <w:pPr>
              <w:rPr>
                <w:rFonts w:ascii="Monotype Corsiva" w:hAnsi="Monotype Corsiva" w:cs="Arial"/>
                <w:b/>
                <w:bCs/>
                <w:sz w:val="20"/>
                <w:szCs w:val="20"/>
              </w:rPr>
            </w:pPr>
            <w:r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>SINIFI: 4/.......</w:t>
            </w:r>
            <w:r w:rsidRPr="00F5237F">
              <w:rPr>
                <w:rFonts w:ascii="Monotype Corsiva" w:hAnsi="Monotype Corsiva" w:cs="Arial"/>
                <w:b/>
                <w:bCs/>
                <w:sz w:val="20"/>
                <w:szCs w:val="20"/>
              </w:rPr>
              <w:t xml:space="preserve">      NO:……</w:t>
            </w:r>
          </w:p>
        </w:tc>
        <w:tc>
          <w:tcPr>
            <w:tcW w:w="5600" w:type="dxa"/>
            <w:gridSpan w:val="3"/>
            <w:vAlign w:val="center"/>
          </w:tcPr>
          <w:p w:rsidR="000326CF" w:rsidRPr="00F5237F" w:rsidRDefault="000326CF" w:rsidP="004165C7">
            <w:pPr>
              <w:jc w:val="center"/>
              <w:rPr>
                <w:rFonts w:ascii="Monotype Corsiva" w:hAnsi="Monotype Corsiva" w:cs="Arial"/>
                <w:b/>
                <w:sz w:val="20"/>
                <w:szCs w:val="20"/>
              </w:rPr>
            </w:pPr>
            <w:r>
              <w:rPr>
                <w:rFonts w:ascii="Monotype Corsiva" w:hAnsi="Monotype Corsiva" w:cs="Arial"/>
                <w:b/>
                <w:sz w:val="20"/>
                <w:szCs w:val="20"/>
              </w:rPr>
              <w:t>İNGİLİZCE DERSİ 1</w:t>
            </w:r>
            <w:r w:rsidRPr="00F5237F">
              <w:rPr>
                <w:rFonts w:ascii="Monotype Corsiva" w:hAnsi="Monotype Corsiva" w:cs="Arial"/>
                <w:b/>
                <w:sz w:val="20"/>
                <w:szCs w:val="20"/>
              </w:rPr>
              <w:t xml:space="preserve">. DÖNEM </w:t>
            </w:r>
            <w:r>
              <w:rPr>
                <w:rFonts w:ascii="Monotype Corsiva" w:hAnsi="Monotype Corsiva" w:cs="Arial"/>
                <w:b/>
                <w:sz w:val="20"/>
                <w:szCs w:val="20"/>
              </w:rPr>
              <w:t>2</w:t>
            </w:r>
            <w:r w:rsidRPr="00F5237F">
              <w:rPr>
                <w:rFonts w:ascii="Monotype Corsiva" w:hAnsi="Monotype Corsiva" w:cs="Arial"/>
                <w:b/>
                <w:sz w:val="20"/>
                <w:szCs w:val="20"/>
              </w:rPr>
              <w:t>. YAZILI SORULARI</w:t>
            </w:r>
          </w:p>
        </w:tc>
        <w:tc>
          <w:tcPr>
            <w:tcW w:w="1800" w:type="dxa"/>
            <w:vMerge/>
            <w:vAlign w:val="center"/>
          </w:tcPr>
          <w:p w:rsidR="000326CF" w:rsidRPr="00F5237F" w:rsidRDefault="000326CF" w:rsidP="00C02CDC">
            <w:pPr>
              <w:tabs>
                <w:tab w:val="left" w:pos="1080"/>
              </w:tabs>
              <w:jc w:val="center"/>
              <w:rPr>
                <w:rFonts w:ascii="Monotype Corsiva" w:hAnsi="Monotype Corsiva" w:cs="Arial"/>
                <w:sz w:val="20"/>
                <w:szCs w:val="20"/>
              </w:rPr>
            </w:pPr>
          </w:p>
        </w:tc>
      </w:tr>
    </w:tbl>
    <w:p w:rsidR="000326CF" w:rsidRDefault="000326CF" w:rsidP="003C3864">
      <w:pPr>
        <w:pStyle w:val="Heading4"/>
      </w:pPr>
      <w:r w:rsidRPr="000A6B98">
        <w:t>1.  AŞAĞIDA VERİLEN KELİMELERİ UYGUN GURUBA YERLEŞTİRİNİZ.</w:t>
      </w:r>
      <w:r>
        <w:t xml:space="preserve"> </w:t>
      </w:r>
    </w:p>
    <w:p w:rsidR="000326CF" w:rsidRDefault="000326CF" w:rsidP="003C3864">
      <w:pPr>
        <w:pStyle w:val="Heading4"/>
      </w:pPr>
      <w:r>
        <w:t xml:space="preserve">( 15 x 2 = 30 puan ) </w:t>
      </w:r>
      <w:hyperlink r:id="rId5" w:history="1">
        <w:r w:rsidRPr="00167BDB">
          <w:rPr>
            <w:rStyle w:val="Hyperlink"/>
          </w:rPr>
          <w:t>www.sorubak.com</w:t>
        </w:r>
      </w:hyperlink>
    </w:p>
    <w:p w:rsidR="000326CF" w:rsidRPr="003C3864" w:rsidRDefault="000326CF" w:rsidP="003C3864"/>
    <w:p w:rsidR="000326CF" w:rsidRDefault="000326CF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4.4pt;margin-top:4.4pt;width:522pt;height:44.25pt;z-index:251652608" fillcolor="black" strokecolor="#f2f2f2" strokeweight="3pt">
            <v:shadow on="t" type="perspective" color="#7f7f7f" opacity=".5" offset="1pt" offset2="-1pt"/>
            <v:textbox>
              <w:txbxContent>
                <w:p w:rsidR="000326CF" w:rsidRPr="000A6B98" w:rsidRDefault="000326CF" w:rsidP="000A6B98">
                  <w:pPr>
                    <w:jc w:val="center"/>
                    <w:rPr>
                      <w:b/>
                    </w:rPr>
                  </w:pPr>
                  <w:r w:rsidRPr="000A6B98">
                    <w:rPr>
                      <w:b/>
                    </w:rPr>
                    <w:t>Sister / Bookcase / Ruler / Rubber / Mother / Grandfather / Pencil Sharpener</w:t>
                  </w:r>
                </w:p>
                <w:p w:rsidR="000326CF" w:rsidRPr="000A6B98" w:rsidRDefault="000326CF" w:rsidP="000A6B98">
                  <w:pPr>
                    <w:jc w:val="center"/>
                    <w:rPr>
                      <w:b/>
                    </w:rPr>
                  </w:pPr>
                  <w:r w:rsidRPr="000A6B98">
                    <w:rPr>
                      <w:b/>
                    </w:rPr>
                    <w:t>Father / Brother / Book  / Notebook / Pen / Grandmother / Pencil Case / Pencil</w:t>
                  </w:r>
                </w:p>
              </w:txbxContent>
            </v:textbox>
          </v:shape>
        </w:pict>
      </w:r>
    </w:p>
    <w:p w:rsidR="000326CF" w:rsidRDefault="000326CF"/>
    <w:p w:rsidR="000326CF" w:rsidRDefault="000326CF"/>
    <w:p w:rsidR="000326CF" w:rsidRDefault="000326CF"/>
    <w:p w:rsidR="000326CF" w:rsidRDefault="000326CF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02.7pt;margin-top:8.45pt;width:225.45pt;height:198pt;z-index:251654656" adj="-604,21256">
            <v:textbox style="mso-next-textbox:#_x0000_s1027">
              <w:txbxContent>
                <w:p w:rsidR="000326CF" w:rsidRPr="000A6B98" w:rsidRDefault="000326CF" w:rsidP="000A6B98">
                  <w:pPr>
                    <w:jc w:val="center"/>
                    <w:rPr>
                      <w:b/>
                      <w:u w:val="single"/>
                    </w:rPr>
                  </w:pPr>
                  <w:r w:rsidRPr="000A6B98">
                    <w:rPr>
                      <w:b/>
                      <w:u w:val="single"/>
                    </w:rPr>
                    <w:t>FAMILY MEMBERS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06" style="position:absolute;margin-left:26.4pt;margin-top:8.45pt;width:234pt;height:198pt;z-index:251653632" adj="-858,20733">
            <v:textbox style="mso-next-textbox:#_x0000_s1028">
              <w:txbxContent>
                <w:p w:rsidR="000326CF" w:rsidRPr="000A6B98" w:rsidRDefault="000326CF" w:rsidP="000A6B98">
                  <w:pPr>
                    <w:jc w:val="center"/>
                    <w:rPr>
                      <w:b/>
                      <w:u w:val="single"/>
                    </w:rPr>
                  </w:pPr>
                  <w:r w:rsidRPr="000A6B98">
                    <w:rPr>
                      <w:b/>
                      <w:u w:val="single"/>
                    </w:rPr>
                    <w:t>SCHOOL BAG</w:t>
                  </w:r>
                </w:p>
              </w:txbxContent>
            </v:textbox>
          </v:shape>
        </w:pict>
      </w:r>
      <w:r>
        <w:tab/>
      </w:r>
      <w:r>
        <w:tab/>
      </w:r>
      <w:r>
        <w:tab/>
      </w:r>
    </w:p>
    <w:p w:rsidR="000326CF" w:rsidRDefault="000326C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/>
    <w:p w:rsidR="000326CF" w:rsidRDefault="000326CF" w:rsidP="003C3864">
      <w:pPr>
        <w:pStyle w:val="Heading4"/>
      </w:pPr>
      <w:r>
        <w:t xml:space="preserve">2. AŞAĞIDA VERİLEN KELİMELERE  </w:t>
      </w:r>
      <w:r w:rsidRPr="003C3864">
        <w:rPr>
          <w:u w:val="single"/>
        </w:rPr>
        <w:t>BİR</w:t>
      </w:r>
      <w:r>
        <w:t xml:space="preserve"> ANLAMINA GELEN "a" ya da "an" GETİRİNİZ. </w:t>
      </w:r>
    </w:p>
    <w:p w:rsidR="000326CF" w:rsidRDefault="000326CF" w:rsidP="003C3864">
      <w:pPr>
        <w:pStyle w:val="Heading4"/>
      </w:pPr>
      <w:r>
        <w:t>( 10 x 2 = 20 puan )</w:t>
      </w:r>
    </w:p>
    <w:p w:rsidR="000326CF" w:rsidRDefault="000326CF">
      <w:pPr>
        <w:rPr>
          <w:b/>
        </w:rPr>
      </w:pPr>
    </w:p>
    <w:tbl>
      <w:tblPr>
        <w:tblW w:w="0" w:type="auto"/>
        <w:tblBorders>
          <w:top w:val="single" w:sz="8" w:space="0" w:color="000000"/>
          <w:bottom w:val="single" w:sz="8" w:space="0" w:color="000000"/>
        </w:tblBorders>
        <w:tblLook w:val="00A0"/>
      </w:tblPr>
      <w:tblGrid>
        <w:gridCol w:w="5308"/>
        <w:gridCol w:w="5680"/>
      </w:tblGrid>
      <w:tr w:rsidR="000326CF" w:rsidRPr="000A6B98" w:rsidTr="00FA3DE4">
        <w:tc>
          <w:tcPr>
            <w:tcW w:w="53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pencil case</w:t>
            </w:r>
          </w:p>
        </w:tc>
        <w:tc>
          <w:tcPr>
            <w:tcW w:w="56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book</w:t>
            </w:r>
          </w:p>
        </w:tc>
      </w:tr>
      <w:tr w:rsidR="000326CF" w:rsidRPr="000A6B98" w:rsidTr="00FA3DE4">
        <w:tc>
          <w:tcPr>
            <w:tcW w:w="5308" w:type="dxa"/>
            <w:tcBorders>
              <w:left w:val="nil"/>
              <w:right w:val="nil"/>
            </w:tcBorders>
            <w:shd w:val="clear" w:color="auto" w:fill="C0C0C0"/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classroom</w:t>
            </w:r>
          </w:p>
        </w:tc>
        <w:tc>
          <w:tcPr>
            <w:tcW w:w="5680" w:type="dxa"/>
            <w:tcBorders>
              <w:left w:val="nil"/>
              <w:right w:val="nil"/>
            </w:tcBorders>
            <w:shd w:val="clear" w:color="auto" w:fill="C0C0C0"/>
          </w:tcPr>
          <w:p w:rsidR="000326CF" w:rsidRPr="00FA3DE4" w:rsidRDefault="000326CF" w:rsidP="00602758">
            <w:pPr>
              <w:rPr>
                <w:b/>
                <w:color w:val="000000"/>
                <w:sz w:val="22"/>
                <w:szCs w:val="22"/>
              </w:rPr>
            </w:pPr>
            <w:r w:rsidRPr="00FA3DE4">
              <w:rPr>
                <w:b/>
                <w:color w:val="000000"/>
                <w:sz w:val="22"/>
                <w:szCs w:val="22"/>
              </w:rPr>
              <w:t>............. pen</w:t>
            </w:r>
          </w:p>
        </w:tc>
      </w:tr>
      <w:tr w:rsidR="000326CF" w:rsidRPr="000A6B98" w:rsidTr="00FA3DE4">
        <w:tc>
          <w:tcPr>
            <w:tcW w:w="5308" w:type="dxa"/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orange</w:t>
            </w:r>
          </w:p>
        </w:tc>
        <w:tc>
          <w:tcPr>
            <w:tcW w:w="5680" w:type="dxa"/>
          </w:tcPr>
          <w:p w:rsidR="000326CF" w:rsidRPr="00FA3DE4" w:rsidRDefault="000326CF" w:rsidP="00602758">
            <w:pPr>
              <w:rPr>
                <w:b/>
                <w:color w:val="000000"/>
                <w:sz w:val="22"/>
                <w:szCs w:val="22"/>
              </w:rPr>
            </w:pPr>
            <w:r w:rsidRPr="00FA3DE4">
              <w:rPr>
                <w:b/>
                <w:color w:val="000000"/>
                <w:sz w:val="22"/>
                <w:szCs w:val="22"/>
              </w:rPr>
              <w:t>............. apple</w:t>
            </w:r>
          </w:p>
        </w:tc>
      </w:tr>
      <w:tr w:rsidR="000326CF" w:rsidRPr="000A6B98" w:rsidTr="00FA3DE4">
        <w:tc>
          <w:tcPr>
            <w:tcW w:w="5308" w:type="dxa"/>
            <w:tcBorders>
              <w:left w:val="nil"/>
              <w:right w:val="nil"/>
            </w:tcBorders>
            <w:shd w:val="clear" w:color="auto" w:fill="C0C0C0"/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rubber</w:t>
            </w:r>
          </w:p>
        </w:tc>
        <w:tc>
          <w:tcPr>
            <w:tcW w:w="5680" w:type="dxa"/>
            <w:tcBorders>
              <w:left w:val="nil"/>
              <w:right w:val="nil"/>
            </w:tcBorders>
            <w:shd w:val="clear" w:color="auto" w:fill="C0C0C0"/>
          </w:tcPr>
          <w:p w:rsidR="000326CF" w:rsidRPr="00FA3DE4" w:rsidRDefault="000326CF" w:rsidP="00602758">
            <w:pPr>
              <w:rPr>
                <w:b/>
                <w:color w:val="000000"/>
                <w:sz w:val="22"/>
                <w:szCs w:val="22"/>
              </w:rPr>
            </w:pPr>
            <w:r w:rsidRPr="00FA3DE4">
              <w:rPr>
                <w:b/>
                <w:color w:val="000000"/>
                <w:sz w:val="22"/>
                <w:szCs w:val="22"/>
              </w:rPr>
              <w:t>............. ruler</w:t>
            </w:r>
          </w:p>
        </w:tc>
      </w:tr>
      <w:tr w:rsidR="000326CF" w:rsidRPr="000A6B98" w:rsidTr="00FA3DE4">
        <w:tc>
          <w:tcPr>
            <w:tcW w:w="5308" w:type="dxa"/>
            <w:tcBorders>
              <w:bottom w:val="single" w:sz="8" w:space="0" w:color="000000"/>
            </w:tcBorders>
          </w:tcPr>
          <w:p w:rsidR="000326CF" w:rsidRPr="00FA3DE4" w:rsidRDefault="000326CF" w:rsidP="0060275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3DE4">
              <w:rPr>
                <w:b/>
                <w:bCs/>
                <w:color w:val="000000"/>
                <w:sz w:val="22"/>
                <w:szCs w:val="22"/>
              </w:rPr>
              <w:t>............. notebook</w:t>
            </w:r>
          </w:p>
        </w:tc>
        <w:tc>
          <w:tcPr>
            <w:tcW w:w="5680" w:type="dxa"/>
            <w:tcBorders>
              <w:bottom w:val="single" w:sz="8" w:space="0" w:color="000000"/>
            </w:tcBorders>
          </w:tcPr>
          <w:p w:rsidR="000326CF" w:rsidRPr="00FA3DE4" w:rsidRDefault="000326CF" w:rsidP="00602758">
            <w:pPr>
              <w:rPr>
                <w:b/>
                <w:color w:val="000000"/>
                <w:sz w:val="22"/>
                <w:szCs w:val="22"/>
              </w:rPr>
            </w:pPr>
            <w:r w:rsidRPr="00FA3DE4">
              <w:rPr>
                <w:b/>
                <w:color w:val="000000"/>
                <w:sz w:val="22"/>
                <w:szCs w:val="22"/>
              </w:rPr>
              <w:t>............. school bag</w:t>
            </w:r>
          </w:p>
        </w:tc>
      </w:tr>
    </w:tbl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</w:p>
    <w:p w:rsidR="000326CF" w:rsidRDefault="000326CF" w:rsidP="00021FA9">
      <w:pPr>
        <w:pStyle w:val="Heading4"/>
      </w:pPr>
      <w:r>
        <w:t>3. AŞAĞIDA VERİLEN CÜMLELERİ TÜRKÇE KARŞILIKLARIYLA EŞLEŞTİRİNİZ.</w:t>
      </w:r>
    </w:p>
    <w:p w:rsidR="000326CF" w:rsidRPr="00021FA9" w:rsidRDefault="000326CF" w:rsidP="00021FA9">
      <w:pPr>
        <w:pStyle w:val="Heading4"/>
      </w:pPr>
      <w:r>
        <w:t>( 4 x 3 = 12 puan )</w:t>
      </w: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32.9pt;margin-top:6pt;width:103.5pt;height:45.75pt;z-index:251658752" adj="5864,21246">
            <v:textbox>
              <w:txbxContent>
                <w:p w:rsidR="000326CF" w:rsidRDefault="000326CF" w:rsidP="003C3864">
                  <w:pPr>
                    <w:jc w:val="center"/>
                  </w:pPr>
                  <w:r>
                    <w:t>SIT DOWN.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62" style="position:absolute;margin-left:2.4pt;margin-top:6pt;width:103.5pt;height:45.75pt;z-index:251655680" adj="6647,20184">
            <v:textbox>
              <w:txbxContent>
                <w:p w:rsidR="000326CF" w:rsidRDefault="000326CF" w:rsidP="00602758">
                  <w:pPr>
                    <w:jc w:val="center"/>
                  </w:pPr>
                  <w:r>
                    <w:t>POINT TO THE DOOR.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62" style="position:absolute;margin-left:135.9pt;margin-top:6pt;width:103.5pt;height:45.75pt;z-index:251656704" adj="5551,21600">
            <v:textbox>
              <w:txbxContent>
                <w:p w:rsidR="000326CF" w:rsidRDefault="000326CF" w:rsidP="00602758">
                  <w:pPr>
                    <w:jc w:val="center"/>
                  </w:pPr>
                  <w:r>
                    <w:t>CLOSE THE WINDOW.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62" style="position:absolute;margin-left:283.65pt;margin-top:6pt;width:103.5pt;height:45.75pt;z-index:251657728" adj="5864,21600">
            <v:textbox>
              <w:txbxContent>
                <w:p w:rsidR="000326CF" w:rsidRDefault="000326CF" w:rsidP="00602758">
                  <w:pPr>
                    <w:jc w:val="center"/>
                  </w:pPr>
                  <w:r>
                    <w:t>STAND UP.</w:t>
                  </w:r>
                </w:p>
              </w:txbxContent>
            </v:textbox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</w:p>
    <w:p w:rsidR="000326CF" w:rsidRDefault="000326CF" w:rsidP="000A6B98">
      <w:pPr>
        <w:rPr>
          <w:b/>
        </w:rPr>
      </w:pP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3" type="#_x0000_t122" style="position:absolute;margin-left:426.15pt;margin-top:1.05pt;width:110.25pt;height:55.5pt;z-index:251662848">
            <v:textbox>
              <w:txbxContent>
                <w:p w:rsidR="000326CF" w:rsidRDefault="000326CF" w:rsidP="003C3864">
                  <w:pPr>
                    <w:jc w:val="center"/>
                  </w:pPr>
                  <w:r>
                    <w:t>AYAĞA KALKIN.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22" style="position:absolute;margin-left:276.9pt;margin-top:1.05pt;width:110.25pt;height:55.5pt;z-index:251661824">
            <v:textbox>
              <w:txbxContent>
                <w:p w:rsidR="000326CF" w:rsidRDefault="000326CF" w:rsidP="003C3864">
                  <w:pPr>
                    <w:jc w:val="center"/>
                  </w:pPr>
                  <w:r>
                    <w:t>KAPIYI GÖSTERİN.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22" style="position:absolute;margin-left:129.15pt;margin-top:1.05pt;width:110.25pt;height:55.5pt;z-index:251660800">
            <v:textbox>
              <w:txbxContent>
                <w:p w:rsidR="000326CF" w:rsidRDefault="000326CF" w:rsidP="003C3864">
                  <w:pPr>
                    <w:jc w:val="center"/>
                  </w:pPr>
                  <w:r>
                    <w:t>OTURUN.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22" style="position:absolute;margin-left:2.4pt;margin-top:1.05pt;width:110.25pt;height:55.5pt;z-index:251659776">
            <v:textbox>
              <w:txbxContent>
                <w:p w:rsidR="000326CF" w:rsidRDefault="000326CF" w:rsidP="003C3864">
                  <w:pPr>
                    <w:jc w:val="center"/>
                  </w:pPr>
                  <w:r>
                    <w:t>PENCEREYİ KAPAT.</w:t>
                  </w:r>
                </w:p>
              </w:txbxContent>
            </v:textbox>
          </v:shape>
        </w:pict>
      </w:r>
    </w:p>
    <w:p w:rsidR="000326CF" w:rsidRPr="003C3864" w:rsidRDefault="000326CF" w:rsidP="003C3864"/>
    <w:p w:rsidR="000326CF" w:rsidRPr="003C3864" w:rsidRDefault="000326CF" w:rsidP="003C3864"/>
    <w:p w:rsidR="000326CF" w:rsidRDefault="000326CF" w:rsidP="003C3864"/>
    <w:p w:rsidR="000326CF" w:rsidRDefault="000326CF" w:rsidP="003C3864">
      <w:pPr>
        <w:pStyle w:val="Heading4"/>
      </w:pPr>
      <w:r>
        <w:t xml:space="preserve">4. AŞAĞIDA HARFLERİ KARIŞIK OLARAK VERİLEN SAYILARI DÜZELTEREK YAZINIZ. </w:t>
      </w:r>
    </w:p>
    <w:p w:rsidR="000326CF" w:rsidRDefault="000326CF" w:rsidP="003C3864">
      <w:pPr>
        <w:pStyle w:val="Heading4"/>
      </w:pPr>
      <w:r>
        <w:t>( 10 x 2 = 20 puan )</w:t>
      </w:r>
    </w:p>
    <w:p w:rsidR="000326CF" w:rsidRDefault="000326CF" w:rsidP="00904FDD"/>
    <w:tbl>
      <w:tblPr>
        <w:tblW w:w="0" w:type="auto"/>
        <w:tblBorders>
          <w:top w:val="single" w:sz="8" w:space="0" w:color="C0504D"/>
          <w:bottom w:val="single" w:sz="8" w:space="0" w:color="C0504D"/>
        </w:tblBorders>
        <w:tblLook w:val="00A0"/>
      </w:tblPr>
      <w:tblGrid>
        <w:gridCol w:w="5456"/>
        <w:gridCol w:w="5456"/>
      </w:tblGrid>
      <w:tr w:rsidR="000326CF" w:rsidTr="00FA3DE4">
        <w:tc>
          <w:tcPr>
            <w:tcW w:w="5456" w:type="dxa"/>
            <w:tcBorders>
              <w:top w:val="single" w:sz="8" w:space="0" w:color="C0504D"/>
              <w:left w:val="nil"/>
              <w:bottom w:val="single" w:sz="8" w:space="0" w:color="C0504D"/>
              <w:right w:val="nil"/>
            </w:tcBorders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1- NEO = ......................</w:t>
            </w:r>
          </w:p>
        </w:tc>
        <w:tc>
          <w:tcPr>
            <w:tcW w:w="5456" w:type="dxa"/>
            <w:tcBorders>
              <w:top w:val="single" w:sz="8" w:space="0" w:color="C0504D"/>
              <w:left w:val="nil"/>
              <w:bottom w:val="single" w:sz="8" w:space="0" w:color="C0504D"/>
              <w:right w:val="nil"/>
            </w:tcBorders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7 - NEVES = .....................</w:t>
            </w:r>
          </w:p>
        </w:tc>
      </w:tr>
      <w:tr w:rsidR="000326CF" w:rsidTr="00FA3DE4">
        <w:tc>
          <w:tcPr>
            <w:tcW w:w="5456" w:type="dxa"/>
            <w:tcBorders>
              <w:left w:val="nil"/>
              <w:right w:val="nil"/>
            </w:tcBorders>
            <w:shd w:val="clear" w:color="auto" w:fill="EFD3D2"/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5- VIFE = .....................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EFD3D2"/>
          </w:tcPr>
          <w:p w:rsidR="000326CF" w:rsidRPr="00FA3DE4" w:rsidRDefault="000326CF" w:rsidP="00904FDD">
            <w:pPr>
              <w:rPr>
                <w:b/>
                <w:color w:val="943634"/>
                <w:sz w:val="22"/>
                <w:szCs w:val="22"/>
              </w:rPr>
            </w:pPr>
            <w:r w:rsidRPr="00FA3DE4">
              <w:rPr>
                <w:b/>
                <w:color w:val="943634"/>
                <w:sz w:val="22"/>
                <w:szCs w:val="22"/>
              </w:rPr>
              <w:t>6 - IXS = ...........................</w:t>
            </w:r>
          </w:p>
        </w:tc>
      </w:tr>
      <w:tr w:rsidR="000326CF" w:rsidTr="00FA3DE4">
        <w:tc>
          <w:tcPr>
            <w:tcW w:w="5456" w:type="dxa"/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10 - NET = .....................</w:t>
            </w:r>
          </w:p>
        </w:tc>
        <w:tc>
          <w:tcPr>
            <w:tcW w:w="5456" w:type="dxa"/>
          </w:tcPr>
          <w:p w:rsidR="000326CF" w:rsidRPr="00FA3DE4" w:rsidRDefault="000326CF" w:rsidP="00904FDD">
            <w:pPr>
              <w:rPr>
                <w:b/>
                <w:color w:val="943634"/>
                <w:sz w:val="22"/>
                <w:szCs w:val="22"/>
              </w:rPr>
            </w:pPr>
            <w:r w:rsidRPr="00FA3DE4">
              <w:rPr>
                <w:b/>
                <w:color w:val="943634"/>
                <w:sz w:val="22"/>
                <w:szCs w:val="22"/>
              </w:rPr>
              <w:t>3 - HEETR = ......................</w:t>
            </w:r>
          </w:p>
        </w:tc>
      </w:tr>
      <w:tr w:rsidR="000326CF" w:rsidTr="00FA3DE4">
        <w:tc>
          <w:tcPr>
            <w:tcW w:w="5456" w:type="dxa"/>
            <w:tcBorders>
              <w:left w:val="nil"/>
              <w:right w:val="nil"/>
            </w:tcBorders>
            <w:shd w:val="clear" w:color="auto" w:fill="EFD3D2"/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9 - NENI = .....................</w:t>
            </w:r>
          </w:p>
        </w:tc>
        <w:tc>
          <w:tcPr>
            <w:tcW w:w="5456" w:type="dxa"/>
            <w:tcBorders>
              <w:left w:val="nil"/>
              <w:right w:val="nil"/>
            </w:tcBorders>
            <w:shd w:val="clear" w:color="auto" w:fill="EFD3D2"/>
          </w:tcPr>
          <w:p w:rsidR="000326CF" w:rsidRPr="00FA3DE4" w:rsidRDefault="000326CF" w:rsidP="00904FDD">
            <w:pPr>
              <w:rPr>
                <w:b/>
                <w:color w:val="943634"/>
                <w:sz w:val="22"/>
                <w:szCs w:val="22"/>
              </w:rPr>
            </w:pPr>
            <w:r w:rsidRPr="00FA3DE4">
              <w:rPr>
                <w:b/>
                <w:color w:val="943634"/>
                <w:sz w:val="22"/>
                <w:szCs w:val="22"/>
              </w:rPr>
              <w:t>8 - EGHIT = .....................</w:t>
            </w:r>
          </w:p>
        </w:tc>
      </w:tr>
      <w:tr w:rsidR="000326CF" w:rsidTr="00FA3DE4">
        <w:tc>
          <w:tcPr>
            <w:tcW w:w="5456" w:type="dxa"/>
            <w:tcBorders>
              <w:bottom w:val="single" w:sz="8" w:space="0" w:color="C0504D"/>
            </w:tcBorders>
          </w:tcPr>
          <w:p w:rsidR="000326CF" w:rsidRPr="00FA3DE4" w:rsidRDefault="000326CF" w:rsidP="00904FDD">
            <w:pPr>
              <w:rPr>
                <w:b/>
                <w:bCs/>
                <w:color w:val="943634"/>
                <w:sz w:val="22"/>
                <w:szCs w:val="22"/>
              </w:rPr>
            </w:pPr>
            <w:r w:rsidRPr="00FA3DE4">
              <w:rPr>
                <w:b/>
                <w:bCs/>
                <w:color w:val="943634"/>
                <w:sz w:val="22"/>
                <w:szCs w:val="22"/>
              </w:rPr>
              <w:t>2 - WTO = ....................</w:t>
            </w:r>
          </w:p>
        </w:tc>
        <w:tc>
          <w:tcPr>
            <w:tcW w:w="5456" w:type="dxa"/>
            <w:tcBorders>
              <w:bottom w:val="single" w:sz="8" w:space="0" w:color="C0504D"/>
            </w:tcBorders>
          </w:tcPr>
          <w:p w:rsidR="000326CF" w:rsidRPr="00FA3DE4" w:rsidRDefault="000326CF" w:rsidP="00904FDD">
            <w:pPr>
              <w:rPr>
                <w:b/>
                <w:color w:val="943634"/>
                <w:sz w:val="22"/>
                <w:szCs w:val="22"/>
              </w:rPr>
            </w:pPr>
            <w:r w:rsidRPr="00FA3DE4">
              <w:rPr>
                <w:b/>
                <w:color w:val="943634"/>
                <w:sz w:val="22"/>
                <w:szCs w:val="22"/>
              </w:rPr>
              <w:t>4 - ROUF = ......................</w:t>
            </w:r>
          </w:p>
        </w:tc>
      </w:tr>
    </w:tbl>
    <w:p w:rsidR="000326CF" w:rsidRDefault="000326CF" w:rsidP="002E397B"/>
    <w:p w:rsidR="000326CF" w:rsidRDefault="000326CF" w:rsidP="002E397B"/>
    <w:p w:rsidR="000326CF" w:rsidRDefault="000326CF" w:rsidP="00A573FB">
      <w:pPr>
        <w:pStyle w:val="Heading4"/>
      </w:pPr>
      <w:r>
        <w:t>5. AŞAĞIDA VERİLEN KIYAFETLERİN İNGİLİZCE KARŞILIĞINIZ ALTINDAKİ BOŞLUĞA YAZINIZ.</w:t>
      </w:r>
    </w:p>
    <w:p w:rsidR="000326CF" w:rsidRPr="00A573FB" w:rsidRDefault="000326CF" w:rsidP="00A573FB">
      <w:pPr>
        <w:pStyle w:val="Heading4"/>
      </w:pPr>
      <w:r>
        <w:t>( 9 X 2 = 18 puan )</w:t>
      </w:r>
    </w:p>
    <w:p w:rsidR="000326CF" w:rsidRDefault="000326CF" w:rsidP="00A573FB">
      <w:pPr>
        <w:jc w:val="center"/>
      </w:pPr>
      <w:r w:rsidRPr="000E354D">
        <w:rPr>
          <w:noProof/>
        </w:rPr>
        <w:pict>
          <v:shape id="Resim 4" o:spid="_x0000_i1026" type="#_x0000_t75" style="width:116.25pt;height:148.5pt;visibility:visible">
            <v:imagedata r:id="rId6" o:title=""/>
          </v:shape>
        </w:pict>
      </w:r>
      <w:r w:rsidRPr="000E354D">
        <w:rPr>
          <w:noProof/>
        </w:rPr>
        <w:pict>
          <v:shape id="Resim 16" o:spid="_x0000_i1027" type="#_x0000_t75" style="width:115.5pt;height:124.5pt;visibility:visible">
            <v:imagedata r:id="rId7" o:title=""/>
          </v:shape>
        </w:pict>
      </w:r>
      <w:r w:rsidRPr="000E354D">
        <w:rPr>
          <w:noProof/>
        </w:rPr>
        <w:pict>
          <v:shape id="Resim 6" o:spid="_x0000_i1028" type="#_x0000_t75" style="width:123.75pt;height:135pt;visibility:visible">
            <v:imagedata r:id="rId8" o:title=""/>
          </v:shape>
        </w:pict>
      </w:r>
      <w:r w:rsidRPr="000E354D">
        <w:rPr>
          <w:noProof/>
        </w:rPr>
        <w:pict>
          <v:shape id="Resim 7" o:spid="_x0000_i1029" type="#_x0000_t75" style="width:135.75pt;height:141pt;visibility:visible">
            <v:imagedata r:id="rId9" o:title=""/>
          </v:shape>
        </w:pict>
      </w: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  <w:r w:rsidRPr="000E354D">
        <w:rPr>
          <w:noProof/>
        </w:rPr>
        <w:pict>
          <v:shape id="Resim 8" o:spid="_x0000_i1030" type="#_x0000_t75" style="width:145.5pt;height:122.25pt;visibility:visible">
            <v:imagedata r:id="rId10" o:title=""/>
          </v:shape>
        </w:pict>
      </w:r>
      <w:r w:rsidRPr="000E354D">
        <w:rPr>
          <w:noProof/>
        </w:rPr>
        <w:pict>
          <v:shape id="Resim 12" o:spid="_x0000_i1031" type="#_x0000_t75" style="width:111pt;height:123pt;visibility:visible">
            <v:imagedata r:id="rId11" o:title=""/>
          </v:shape>
        </w:pict>
      </w:r>
      <w:r w:rsidRPr="000E354D">
        <w:rPr>
          <w:noProof/>
        </w:rPr>
        <w:pict>
          <v:shape id="Resim 13" o:spid="_x0000_i1032" type="#_x0000_t75" style="width:94.5pt;height:128.25pt;visibility:visible">
            <v:imagedata r:id="rId12" o:title=""/>
          </v:shape>
        </w:pict>
      </w:r>
      <w:r w:rsidRPr="000E354D">
        <w:rPr>
          <w:noProof/>
        </w:rPr>
        <w:pict>
          <v:shape id="Resim 15" o:spid="_x0000_i1033" type="#_x0000_t75" style="width:132pt;height:127.5pt;visibility:visible">
            <v:imagedata r:id="rId13" o:title=""/>
          </v:shape>
        </w:pict>
      </w: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  <w:r w:rsidRPr="000E354D">
        <w:rPr>
          <w:noProof/>
        </w:rPr>
        <w:pict>
          <v:shape id="Resim 17" o:spid="_x0000_i1034" type="#_x0000_t75" style="width:131.25pt;height:144.75pt;visibility:visible">
            <v:imagedata r:id="rId14" o:title=""/>
          </v:shape>
        </w:pict>
      </w:r>
    </w:p>
    <w:p w:rsidR="000326CF" w:rsidRDefault="000326CF" w:rsidP="00A573FB">
      <w:pPr>
        <w:jc w:val="center"/>
      </w:pPr>
    </w:p>
    <w:p w:rsidR="000326CF" w:rsidRDefault="000326CF" w:rsidP="00A573FB">
      <w:pPr>
        <w:jc w:val="center"/>
      </w:pPr>
    </w:p>
    <w:p w:rsidR="000326CF" w:rsidRPr="00854D7E" w:rsidRDefault="000326CF" w:rsidP="00854D7E">
      <w:pPr>
        <w:pStyle w:val="Heading4"/>
        <w:jc w:val="right"/>
      </w:pPr>
      <w:r w:rsidRPr="00854D7E">
        <w:tab/>
        <w:t>PREPARED BY BAHADDİN BİLİCİ</w:t>
      </w:r>
    </w:p>
    <w:sectPr w:rsidR="000326CF" w:rsidRPr="00854D7E" w:rsidSect="00C617BF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DCB"/>
    <w:rsid w:val="00020DCB"/>
    <w:rsid w:val="00021FA9"/>
    <w:rsid w:val="000326CF"/>
    <w:rsid w:val="00067CD9"/>
    <w:rsid w:val="000A6B98"/>
    <w:rsid w:val="000E354D"/>
    <w:rsid w:val="000E4D1D"/>
    <w:rsid w:val="001655CE"/>
    <w:rsid w:val="00167BDB"/>
    <w:rsid w:val="002E397B"/>
    <w:rsid w:val="003C3864"/>
    <w:rsid w:val="004165C7"/>
    <w:rsid w:val="00555B10"/>
    <w:rsid w:val="005D473D"/>
    <w:rsid w:val="00602758"/>
    <w:rsid w:val="007A6E09"/>
    <w:rsid w:val="00854D7E"/>
    <w:rsid w:val="00904FDD"/>
    <w:rsid w:val="00A573FB"/>
    <w:rsid w:val="00C02CDC"/>
    <w:rsid w:val="00C617BF"/>
    <w:rsid w:val="00EB6679"/>
    <w:rsid w:val="00F5237F"/>
    <w:rsid w:val="00FA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DC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0DCB"/>
    <w:pPr>
      <w:keepNext/>
      <w:tabs>
        <w:tab w:val="center" w:pos="8222"/>
      </w:tabs>
      <w:jc w:val="both"/>
      <w:outlineLvl w:val="0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20D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386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20DCB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20DCB"/>
    <w:rPr>
      <w:rFonts w:ascii="Arial" w:hAnsi="Arial" w:cs="Arial"/>
      <w:b/>
      <w:bCs/>
      <w:sz w:val="26"/>
      <w:szCs w:val="26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3864"/>
    <w:rPr>
      <w:rFonts w:ascii="Cambria" w:hAnsi="Cambria" w:cs="Times New Roman"/>
      <w:b/>
      <w:bCs/>
      <w:i/>
      <w:iCs/>
      <w:color w:val="4F81BD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020DCB"/>
    <w:rPr>
      <w:b/>
      <w:bCs/>
      <w:i/>
      <w:iCs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0DCB"/>
    <w:rPr>
      <w:rFonts w:ascii="Times New Roman" w:hAnsi="Times New Roman" w:cs="Times New Roman"/>
      <w:b/>
      <w:bCs/>
      <w:i/>
      <w:i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4165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65C7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0A6B9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uiPriority w:val="99"/>
    <w:rsid w:val="000A6B9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99"/>
    <w:rsid w:val="002E397B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Hyperlink">
    <w:name w:val="Hyperlink"/>
    <w:basedOn w:val="DefaultParagraphFont"/>
    <w:uiPriority w:val="99"/>
    <w:rsid w:val="007A6E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204</Words>
  <Characters>1164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KEREMBİLİCİ</dc:creator>
  <cp:keywords>www.sorubak.com</cp:keywords>
  <dc:description>www.sorubak.com</dc:description>
  <cp:lastModifiedBy>edanur</cp:lastModifiedBy>
  <cp:revision>9</cp:revision>
  <dcterms:created xsi:type="dcterms:W3CDTF">2013-11-26T21:32:00Z</dcterms:created>
  <dcterms:modified xsi:type="dcterms:W3CDTF">2013-12-01T19:20:00Z</dcterms:modified>
  <cp:category>www.sorubak.com</cp:category>
</cp:coreProperties>
</file>