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DD6" w:rsidRDefault="00334DD6">
      <w:r>
        <w:rPr>
          <w:noProof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_x0000_s1026" type="#_x0000_t122" style="position:absolute;margin-left:186.7pt;margin-top:-62.45pt;width:301.8pt;height:73.8pt;z-index:251612160" strokecolor="#c0504d" strokeweight="5pt">
            <v:stroke linestyle="thickThin"/>
            <v:shadow color="#868686"/>
            <v:textbox style="mso-next-textbox:#_x0000_s1026">
              <w:txbxContent>
                <w:p w:rsidR="00334DD6" w:rsidRPr="0015294F" w:rsidRDefault="00334DD6" w:rsidP="00D56E4C">
                  <w:pPr>
                    <w:jc w:val="center"/>
                    <w:rPr>
                      <w:rFonts w:ascii="Algerian" w:hAnsi="Algerian"/>
                    </w:rPr>
                  </w:pPr>
                  <w:r w:rsidRPr="0015294F">
                    <w:rPr>
                      <w:rFonts w:ascii="Algerian" w:hAnsi="Algerian" w:cs="Arial"/>
                    </w:rPr>
                    <w:t>VALI BEKIR AKSOY</w:t>
                  </w:r>
                  <w:r w:rsidRPr="0015294F">
                    <w:rPr>
                      <w:rFonts w:ascii="Algerian" w:hAnsi="Algerian"/>
                    </w:rPr>
                    <w:t xml:space="preserve"> SCHOOL 1st TERM 3rd  ENGLISH EXAMINATION FOR 4th GRADES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24pt;margin-top:-62.45pt;width:136.3pt;height:90.2pt;z-index:251613184" strokecolor="#f79646" strokeweight="5pt">
            <v:shadow color="#868686"/>
            <v:textbox style="mso-next-textbox:#_x0000_s1027">
              <w:txbxContent>
                <w:p w:rsidR="00334DD6" w:rsidRDefault="00334DD6" w:rsidP="00D56E4C">
                  <w:pPr>
                    <w:pStyle w:val="NoSpacing"/>
                  </w:pPr>
                  <w:r>
                    <w:t>Name:..........................</w:t>
                  </w:r>
                </w:p>
                <w:p w:rsidR="00334DD6" w:rsidRDefault="00334DD6" w:rsidP="00D56E4C">
                  <w:pPr>
                    <w:pStyle w:val="NoSpacing"/>
                  </w:pPr>
                  <w:r>
                    <w:t>Surname:.....................</w:t>
                  </w:r>
                </w:p>
                <w:p w:rsidR="00334DD6" w:rsidRDefault="00334DD6" w:rsidP="00D56E4C">
                  <w:pPr>
                    <w:pStyle w:val="NoSpacing"/>
                  </w:pPr>
                  <w:r>
                    <w:t>Classroom:...................</w:t>
                  </w:r>
                </w:p>
                <w:p w:rsidR="00334DD6" w:rsidRDefault="00334DD6" w:rsidP="00D56E4C">
                  <w:pPr>
                    <w:pStyle w:val="NoSpacing"/>
                  </w:pPr>
                  <w:r>
                    <w:t>Number:.......................</w:t>
                  </w: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s1028" type="#_x0000_t75" style="position:absolute;margin-left:-43.35pt;margin-top:-50.85pt;width:64.2pt;height:69pt;z-index:251614208;visibility:visible;mso-position-horizontal-relative:margin;mso-position-vertical-relative:margin">
            <v:imagedata r:id="rId7" o:title=""/>
            <w10:wrap type="square" anchorx="margin" anchory="margin"/>
          </v:shape>
        </w:pict>
      </w:r>
    </w:p>
    <w:p w:rsidR="00334DD6" w:rsidRDefault="00334DD6" w:rsidP="00D56E4C">
      <w:pPr>
        <w:pStyle w:val="NoSpacing"/>
        <w:ind w:left="360"/>
        <w:rPr>
          <w:b/>
          <w:i/>
        </w:rPr>
      </w:pPr>
    </w:p>
    <w:p w:rsidR="00334DD6" w:rsidRPr="0012618B" w:rsidRDefault="00334DD6" w:rsidP="00D56E4C">
      <w:pPr>
        <w:pStyle w:val="NoSpacing"/>
        <w:numPr>
          <w:ilvl w:val="0"/>
          <w:numId w:val="1"/>
        </w:numPr>
        <w:rPr>
          <w:b/>
          <w:i/>
        </w:rPr>
      </w:pPr>
      <w:r>
        <w:rPr>
          <w:b/>
          <w:i/>
        </w:rPr>
        <w:t>Resimlerin altlarındaki kutulara İngilizcelerini yazınız</w:t>
      </w:r>
      <w:r w:rsidRPr="0012618B">
        <w:rPr>
          <w:b/>
          <w:i/>
        </w:rPr>
        <w:t>.</w:t>
      </w:r>
      <w:r>
        <w:rPr>
          <w:b/>
          <w:i/>
        </w:rPr>
        <w:t xml:space="preserve"> ( 10 X 2p = 2</w:t>
      </w:r>
      <w:r w:rsidRPr="0012618B">
        <w:rPr>
          <w:b/>
          <w:i/>
        </w:rPr>
        <w:t>0 points )</w:t>
      </w:r>
    </w:p>
    <w:p w:rsidR="00334DD6" w:rsidRPr="00D56E4C" w:rsidRDefault="00334DD6" w:rsidP="008C56DA">
      <w:pPr>
        <w:tabs>
          <w:tab w:val="left" w:pos="1270"/>
        </w:tabs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86.9pt;margin-top:10.6pt;width:300.3pt;height:36.35pt;z-index:251637760" fillcolor="#002060" strokecolor="#ffc000" strokeweight="2.25pt">
            <v:fill color2="#0070c0"/>
            <v:shadow color="#868686"/>
            <v:textpath style="font-family:&quot;Forte&quot;;v-text-kern:t" trim="t" fitpath="t" string="Parts of the Body"/>
          </v:shape>
        </w:pict>
      </w:r>
      <w:r>
        <w:rPr>
          <w:noProof/>
        </w:rPr>
        <w:pict>
          <v:roundrect id="_x0000_s1030" style="position:absolute;margin-left:-9.05pt;margin-top:5.25pt;width:478.8pt;height:378.3pt;z-index:251615232" arcsize="10923f" filled="f" strokecolor="#c0504d" strokeweight="2.5pt">
            <v:shadow color="#868686"/>
            <v:textbox style="mso-next-textbox:#_x0000_s1030">
              <w:txbxContent>
                <w:p w:rsidR="00334DD6" w:rsidRPr="008C56DA" w:rsidRDefault="00334DD6" w:rsidP="008C56DA"/>
              </w:txbxContent>
            </v:textbox>
          </v:roundrect>
        </w:pict>
      </w:r>
      <w:r>
        <w:tab/>
      </w:r>
    </w:p>
    <w:p w:rsidR="00334DD6" w:rsidRPr="00D56E4C" w:rsidRDefault="00334DD6" w:rsidP="00D56E4C">
      <w:r>
        <w:rPr>
          <w:noProof/>
        </w:rPr>
        <w:pict>
          <v:roundrect id="_x0000_s1031" style="position:absolute;margin-left:29.15pt;margin-top:21.5pt;width:63.55pt;height:61pt;z-index:251639808" arcsize="10923f" strokecolor="#c0504d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032" style="position:absolute;margin-left:381.9pt;margin-top:18.4pt;width:63.55pt;height:61pt;z-index:251654144" arcsize="10923f" strokecolor="#c0504d" strokeweight="5pt">
            <v:stroke linestyle="thickThin"/>
            <v:shadow color="#868686"/>
          </v:roundrect>
        </w:pict>
      </w:r>
    </w:p>
    <w:p w:rsidR="00334DD6" w:rsidRPr="00D56E4C" w:rsidRDefault="00334DD6" w:rsidP="00D56E4C">
      <w:r>
        <w:rPr>
          <w:noProof/>
        </w:rPr>
        <w:pict>
          <v:shape id="Picture 65" o:spid="_x0000_s1033" type="#_x0000_t75" alt="mouth" style="position:absolute;margin-left:382.25pt;margin-top:.8pt;width:60.2pt;height:46.75pt;z-index:251656192;visibility:visible">
            <v:imagedata r:id="rId8" o:title="" chromakey="#fcfefc"/>
          </v:shape>
        </w:pict>
      </w:r>
      <w:r>
        <w:rPr>
          <w:noProof/>
        </w:rPr>
        <w:pict>
          <v:shape id="Picture 43" o:spid="_x0000_s1034" type="#_x0000_t75" alt="http://www.artvex.com/content/Clip_Art/Anatomy/Feet/0010508.gif" style="position:absolute;margin-left:41.45pt;margin-top:5.45pt;width:36.5pt;height:42pt;z-index:251640832;visibility:visible">
            <v:imagedata r:id="rId9" r:href="rId10" cropbottom="5441f" cropright="14273f" chromakey="white"/>
          </v:shape>
        </w:pict>
      </w:r>
      <w:r>
        <w:rPr>
          <w:noProof/>
        </w:rPr>
        <w:pict>
          <v:shape id="Imagem 1" o:spid="_x0000_s1035" type="#_x0000_t75" style="position:absolute;margin-left:150.15pt;margin-top:105.55pt;width:169.9pt;height:224.15pt;z-index:251638784;visibility:visible;mso-wrap-distance-bottom:1.46pt;mso-position-horizontal-relative:margin;mso-position-vertical-relative:margin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">
            <v:imagedata r:id="rId11" o:title=""/>
            <o:lock v:ext="edit" aspectratio="f"/>
            <w10:wrap type="square" anchorx="margin" anchory="margin"/>
          </v:shape>
        </w:pict>
      </w:r>
    </w:p>
    <w:p w:rsidR="00334DD6" w:rsidRDefault="00334DD6" w:rsidP="00D56E4C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55.25pt;margin-top:1.55pt;width:122.05pt;height:139pt;flip:y;z-index:251679744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37" type="#_x0000_t32" style="position:absolute;margin-left:97.2pt;margin-top:1.55pt;width:63.8pt;height:15.8pt;flip:x y;z-index:251670528" o:connectortype="straight" strokeweight="1pt">
            <v:stroke dashstyle="dash" endarrow="block"/>
            <v:shadow color="#868686"/>
          </v:shape>
        </w:pict>
      </w:r>
    </w:p>
    <w:p w:rsidR="00334DD6" w:rsidRDefault="00334DD6" w:rsidP="00D56E4C">
      <w:r>
        <w:rPr>
          <w:noProof/>
        </w:rPr>
        <w:pict>
          <v:shape id="_x0000_s1038" type="#_x0000_t32" style="position:absolute;margin-left:92.7pt;margin-top:14.15pt;width:81.95pt;height:43.2pt;flip:x;z-index:251671552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roundrect id="_x0000_s1039" style="position:absolute;margin-left:384.4pt;margin-top:3.1pt;width:63.55pt;height:17.9pt;z-index:251669504" arcsize="10923f" strokeweight="1pt">
            <v:stroke dashstyle="dash"/>
            <v:shadow color="#868686"/>
            <v:textbox>
              <w:txbxContent>
                <w:p w:rsidR="00334DD6" w:rsidRPr="00943DF9" w:rsidRDefault="00334DD6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0" style="position:absolute;margin-left:29.15pt;margin-top:6.2pt;width:63.55pt;height:17.9pt;z-index:251660288" arcsize="10923f" strokeweight="1pt">
            <v:stroke dashstyle="dash"/>
            <v:shadow color="#868686"/>
            <v:textbox>
              <w:txbxContent>
                <w:p w:rsidR="00334DD6" w:rsidRPr="00943DF9" w:rsidRDefault="00334DD6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1" style="position:absolute;margin-left:384.4pt;margin-top:24.1pt;width:63.55pt;height:61pt;z-index:251653120" arcsize="10923f" strokecolor="#c0504d" strokeweight="5pt">
            <v:stroke linestyle="thickThin"/>
            <v:shadow color="#868686"/>
          </v:roundrect>
        </w:pict>
      </w:r>
    </w:p>
    <w:p w:rsidR="00334DD6" w:rsidRDefault="00334DD6" w:rsidP="00D56E4C">
      <w:r>
        <w:rPr>
          <w:noProof/>
        </w:rPr>
        <w:pict>
          <v:shape id="Imagem 6" o:spid="_x0000_s1042" type="#_x0000_t75" style="position:absolute;margin-left:392.55pt;margin-top:3.95pt;width:45.8pt;height:50.45pt;z-index:251659264;visibility:visible">
            <v:imagedata r:id="rId12" o:title="" croptop="17664f" cropbottom="18688f" cropleft=".375" cropright="18935f" chromakey="#fffffd"/>
          </v:shape>
        </w:pict>
      </w:r>
      <w:r>
        <w:rPr>
          <w:noProof/>
        </w:rPr>
        <w:pict>
          <v:shape id="Imagem 12" o:spid="_x0000_s1043" type="#_x0000_t75" style="position:absolute;margin-left:17.35pt;margin-top:5.15pt;width:60.8pt;height:49.5pt;z-index:251642880;visibility:visible">
            <v:imagedata r:id="rId13" o:title=""/>
          </v:shape>
        </w:pict>
      </w:r>
      <w:r>
        <w:rPr>
          <w:noProof/>
        </w:rPr>
        <w:pict>
          <v:roundrect id="_x0000_s1044" style="position:absolute;margin-left:29.15pt;margin-top:3.65pt;width:57.75pt;height:59.3pt;z-index:251641856" arcsize="10923f" strokecolor="#c0504d" strokeweight="5pt">
            <v:stroke linestyle="thickThin"/>
            <v:shadow color="#868686"/>
          </v:roundrect>
        </w:pict>
      </w:r>
    </w:p>
    <w:p w:rsidR="00334DD6" w:rsidRDefault="00334DD6" w:rsidP="00D56E4C">
      <w:r>
        <w:rPr>
          <w:noProof/>
        </w:rPr>
        <w:pict>
          <v:shape id="_x0000_s1045" type="#_x0000_t32" style="position:absolute;margin-left:259.8pt;margin-top:6.45pt;width:122.1pt;height:69.2pt;flip:y;z-index:251678720" o:connectortype="straight" strokeweight="1pt">
            <v:stroke dashstyle="dash" endarrow="block"/>
            <v:shadow color="#868686"/>
          </v:shape>
        </w:pict>
      </w:r>
    </w:p>
    <w:p w:rsidR="00334DD6" w:rsidRDefault="00334DD6" w:rsidP="00D56E4C">
      <w:r>
        <w:rPr>
          <w:noProof/>
        </w:rPr>
        <w:pict>
          <v:roundrect id="_x0000_s1046" style="position:absolute;margin-left:387.2pt;margin-top:12.05pt;width:63.55pt;height:17.9pt;z-index:251668480" arcsize="10923f" strokeweight="1pt">
            <v:stroke dashstyle="dash"/>
            <v:shadow color="#868686"/>
            <v:textbox>
              <w:txbxContent>
                <w:p w:rsidR="00334DD6" w:rsidRPr="00943DF9" w:rsidRDefault="00334DD6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47" style="position:absolute;margin-left:29.15pt;margin-top:14.95pt;width:63.55pt;height:17.9pt;z-index:251661312" arcsize="10923f" strokeweight="1pt">
            <v:stroke dashstyle="dash"/>
            <v:shadow color="#868686"/>
            <v:textbox>
              <w:txbxContent>
                <w:p w:rsidR="00334DD6" w:rsidRPr="00943DF9" w:rsidRDefault="00334DD6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</w:p>
    <w:p w:rsidR="00334DD6" w:rsidRDefault="00334DD6" w:rsidP="00D56E4C">
      <w:r>
        <w:rPr>
          <w:noProof/>
        </w:rPr>
        <w:pict>
          <v:shape id="_x0000_s1048" type="#_x0000_t32" style="position:absolute;margin-left:201.6pt;margin-top:10.3pt;width:5.95pt;height:74.7pt;flip:x;z-index:251674624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49" type="#_x0000_t32" style="position:absolute;margin-left:89.7pt;margin-top:24.75pt;width:84.95pt;height:14.9pt;flip:x;z-index:251672576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Imagem 5" o:spid="_x0000_s1050" type="#_x0000_t75" style="position:absolute;margin-left:395.4pt;margin-top:13.65pt;width:52.95pt;height:44.9pt;z-index:251658240;visibility:visible">
            <v:imagedata r:id="rId14" o:title="" cropbottom="4029f" chromakey="#fefefe"/>
          </v:shape>
        </w:pict>
      </w:r>
      <w:r>
        <w:rPr>
          <w:noProof/>
        </w:rPr>
        <w:pict>
          <v:roundrect id="_x0000_s1051" style="position:absolute;margin-left:26.15pt;margin-top:13.3pt;width:63.55pt;height:61pt;z-index:251643904" arcsize="10923f" strokecolor="#c0504d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052" style="position:absolute;margin-left:387.2pt;margin-top:10.3pt;width:63.55pt;height:61pt;z-index:251652096" arcsize="10923f" strokecolor="#c0504d" strokeweight="5pt">
            <v:stroke linestyle="thickThin"/>
            <v:shadow color="#868686"/>
          </v:roundrect>
        </w:pict>
      </w:r>
      <w:r>
        <w:rPr>
          <w:noProof/>
        </w:rPr>
        <w:pict>
          <v:shape id="Imagem 3" o:spid="_x0000_s1053" type="#_x0000_t75" style="position:absolute;margin-left:37.15pt;margin-top:13.3pt;width:50pt;height:48.5pt;z-index:251644928;visibility:visible">
            <v:imagedata r:id="rId15" o:title="" chromakey="white"/>
          </v:shape>
        </w:pict>
      </w:r>
    </w:p>
    <w:p w:rsidR="00334DD6" w:rsidRDefault="00334DD6" w:rsidP="00D56E4C">
      <w:r>
        <w:rPr>
          <w:noProof/>
        </w:rPr>
        <w:pict>
          <v:shape id="_x0000_s1054" type="#_x0000_t32" style="position:absolute;margin-left:269.25pt;margin-top:2.25pt;width:112.65pt;height:2.9pt;z-index:251677696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55" type="#_x0000_t32" style="position:absolute;margin-left:283.65pt;margin-top:5.15pt;width:74.05pt;height:48.5pt;z-index:251676672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56" type="#_x0000_t32" style="position:absolute;margin-left:259.8pt;margin-top:23.2pt;width:14.35pt;height:30.45pt;z-index:251675648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57" type="#_x0000_t32" style="position:absolute;margin-left:135.95pt;margin-top:11.35pt;width:42.15pt;height:42.3pt;flip:x;z-index:251673600" o:connectortype="straight" strokeweight="1pt">
            <v:stroke dashstyle="dash" endarrow="block"/>
            <v:shadow color="#868686"/>
          </v:shape>
        </w:pict>
      </w:r>
    </w:p>
    <w:p w:rsidR="00334DD6" w:rsidRDefault="00334DD6" w:rsidP="00D56E4C">
      <w:r>
        <w:rPr>
          <w:noProof/>
        </w:rPr>
        <w:pict>
          <v:roundrect id="_x0000_s1058" style="position:absolute;margin-left:396.7pt;margin-top:23.45pt;width:63.55pt;height:17.9pt;z-index:251667456" arcsize="10923f" strokeweight="1pt">
            <v:stroke dashstyle="dash"/>
            <v:shadow color="#868686"/>
            <v:textbox>
              <w:txbxContent>
                <w:p w:rsidR="00334DD6" w:rsidRPr="00943DF9" w:rsidRDefault="00334DD6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</w:p>
    <w:p w:rsidR="00334DD6" w:rsidRDefault="00334DD6" w:rsidP="00D56E4C">
      <w:r>
        <w:rPr>
          <w:noProof/>
        </w:rPr>
        <w:pict>
          <v:roundrect id="_x0000_s1059" style="position:absolute;margin-left:17.8pt;margin-top:2.75pt;width:63.55pt;height:17.9pt;z-index:251662336" arcsize="10923f" strokeweight="1pt">
            <v:stroke dashstyle="dash"/>
            <v:shadow color="#868686"/>
            <v:textbox>
              <w:txbxContent>
                <w:p w:rsidR="00334DD6" w:rsidRPr="00943DF9" w:rsidRDefault="00334DD6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shape id="Imagem 10" o:spid="_x0000_s1060" type="#_x0000_t75" style="position:absolute;margin-left:344.5pt;margin-top:13.6pt;width:37.75pt;height:53.25pt;z-index:251655168;visibility:visible">
            <v:imagedata r:id="rId16" o:title=""/>
          </v:shape>
        </w:pict>
      </w:r>
      <w:r>
        <w:rPr>
          <w:noProof/>
        </w:rPr>
        <w:pict>
          <v:shape id="Picture 77" o:spid="_x0000_s1061" type="#_x0000_t75" alt="CoolClips_cart1254" style="position:absolute;margin-left:251.15pt;margin-top:12.15pt;width:49.95pt;height:50.5pt;z-index:251657216;visibility:visible">
            <v:imagedata r:id="rId17" o:title="" cropright="3435f" chromakey="white"/>
          </v:shape>
        </w:pict>
      </w:r>
      <w:r>
        <w:rPr>
          <w:noProof/>
        </w:rPr>
        <w:pict>
          <v:group id="_x0000_s1062" style="position:absolute;margin-left:97.2pt;margin-top:8.7pt;width:46.7pt;height:57.7pt;z-index:251649024" coordorigin="1183,9983" coordsize="1241,1252">
            <v:shape id="_x0000_s1063" type="#_x0000_t75" alt="" style="position:absolute;left:1183;top:10081;width:1241;height:1154">
              <v:imagedata r:id="rId18" o:title="" cropbottom="6995f" chromakey="white"/>
            </v:shape>
            <v:shape id="_x0000_s1064" type="#_x0000_t32" style="position:absolute;left:1490;top:9983;width:0;height:520" o:connectortype="straight" strokecolor="red" strokeweight="2.25pt">
              <v:stroke endarrow="block"/>
            </v:shape>
          </v:group>
        </w:pict>
      </w:r>
      <w:r>
        <w:rPr>
          <w:noProof/>
        </w:rPr>
        <w:pict>
          <v:roundrect id="_x0000_s1065" style="position:absolute;margin-left:86.9pt;margin-top:8.7pt;width:63.55pt;height:61pt;z-index:251645952" arcsize="10923f" strokecolor="#c0504d" strokeweight="5pt">
            <v:stroke linestyle="thickThin"/>
            <v:shadow color="#868686"/>
          </v:roundrect>
        </w:pict>
      </w:r>
      <w:r>
        <w:rPr>
          <w:noProof/>
        </w:rPr>
        <w:pict>
          <v:shape id="Picture 49" o:spid="_x0000_s1066" type="#_x0000_t75" alt="http://tbn3.google.com/images?q=tbn:dkurd55Ll0vVPM:http://www.teachengineering.org/collection/cub_/lessons/cub_images/cub_mars_lesson02_activity1_clipart1.gif" style="position:absolute;margin-left:169.65pt;margin-top:12pt;width:54.5pt;height:54.5pt;z-index:251650048;visibility:visible">
            <v:imagedata r:id="rId19" r:href="rId20"/>
          </v:shape>
        </w:pict>
      </w:r>
      <w:r>
        <w:rPr>
          <w:noProof/>
        </w:rPr>
        <w:pict>
          <v:roundrect id="_x0000_s1067" style="position:absolute;margin-left:165.1pt;margin-top:8.7pt;width:63.55pt;height:61pt;z-index:251646976" arcsize="10923f" strokecolor="#c0504d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068" style="position:absolute;margin-left:247.3pt;margin-top:8.7pt;width:63.55pt;height:61pt;z-index:251648000" arcsize="10923f" strokecolor="#c0504d" strokeweight="5pt">
            <v:stroke linestyle="thickThin"/>
            <v:shadow color="#868686"/>
          </v:roundrect>
        </w:pict>
      </w:r>
      <w:r>
        <w:rPr>
          <w:noProof/>
        </w:rPr>
        <w:pict>
          <v:roundrect id="_x0000_s1069" style="position:absolute;margin-left:330.1pt;margin-top:8.7pt;width:63.55pt;height:61pt;z-index:251651072" arcsize="10923f" strokecolor="#c0504d" strokeweight="5pt">
            <v:stroke linestyle="thickThin"/>
            <v:shadow color="#868686"/>
          </v:roundrect>
        </w:pict>
      </w:r>
    </w:p>
    <w:p w:rsidR="00334DD6" w:rsidRDefault="00334DD6" w:rsidP="00D56E4C"/>
    <w:p w:rsidR="00334DD6" w:rsidRDefault="00334DD6" w:rsidP="00D56E4C">
      <w:r>
        <w:rPr>
          <w:noProof/>
        </w:rPr>
        <w:pict>
          <v:roundrect id="_x0000_s1070" style="position:absolute;margin-left:333.15pt;margin-top:24.45pt;width:63.55pt;height:17.9pt;z-index:251666432" arcsize="10923f" strokeweight="1pt">
            <v:stroke dashstyle="dash"/>
            <v:shadow color="#868686"/>
            <v:textbox>
              <w:txbxContent>
                <w:p w:rsidR="00334DD6" w:rsidRPr="00943DF9" w:rsidRDefault="00334DD6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1" style="position:absolute;margin-left:247.3pt;margin-top:24.45pt;width:63.55pt;height:17.9pt;z-index:251665408" arcsize="10923f" strokeweight="1pt">
            <v:stroke dashstyle="dash"/>
            <v:shadow color="#868686"/>
            <v:textbox>
              <w:txbxContent>
                <w:p w:rsidR="00334DD6" w:rsidRPr="00943DF9" w:rsidRDefault="00334DD6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2" style="position:absolute;margin-left:165.1pt;margin-top:24.45pt;width:63.55pt;height:17.9pt;z-index:251664384" arcsize="10923f" strokeweight="1pt">
            <v:stroke dashstyle="dash"/>
            <v:shadow color="#868686"/>
            <v:textbox>
              <w:txbxContent>
                <w:p w:rsidR="00334DD6" w:rsidRPr="00943DF9" w:rsidRDefault="00334DD6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073" style="position:absolute;margin-left:86.9pt;margin-top:24.45pt;width:63.55pt;height:17.9pt;z-index:251663360" arcsize="10923f" strokeweight="1pt">
            <v:stroke dashstyle="dash"/>
            <v:shadow color="#868686"/>
            <v:textbox>
              <w:txbxContent>
                <w:p w:rsidR="00334DD6" w:rsidRPr="00943DF9" w:rsidRDefault="00334DD6" w:rsidP="00943DF9">
                  <w:pPr>
                    <w:rPr>
                      <w:sz w:val="20"/>
                      <w:szCs w:val="20"/>
                    </w:rPr>
                  </w:pPr>
                  <w:r w:rsidRPr="00943DF9">
                    <w:rPr>
                      <w:sz w:val="20"/>
                      <w:szCs w:val="20"/>
                    </w:rPr>
                    <w:t>..................</w:t>
                  </w:r>
                  <w:r>
                    <w:rPr>
                      <w:sz w:val="20"/>
                      <w:szCs w:val="20"/>
                    </w:rPr>
                    <w:t>..</w:t>
                  </w:r>
                </w:p>
              </w:txbxContent>
            </v:textbox>
          </v:roundrect>
        </w:pict>
      </w:r>
    </w:p>
    <w:p w:rsidR="00334DD6" w:rsidRDefault="00334DD6" w:rsidP="00D56E4C"/>
    <w:p w:rsidR="00334DD6" w:rsidRDefault="00334DD6" w:rsidP="00D56E4C"/>
    <w:p w:rsidR="00334DD6" w:rsidRPr="00D56E4C" w:rsidRDefault="00334DD6" w:rsidP="00D56E4C">
      <w:pPr>
        <w:pStyle w:val="ListParagraph"/>
        <w:numPr>
          <w:ilvl w:val="0"/>
          <w:numId w:val="1"/>
        </w:numPr>
        <w:rPr>
          <w:b/>
          <w:i/>
        </w:rPr>
      </w:pPr>
      <w:r>
        <w:rPr>
          <w:noProof/>
        </w:rPr>
        <w:pict>
          <v:oval id="_x0000_s1074" style="position:absolute;left:0;text-align:left;margin-left:365.9pt;margin-top:25.1pt;width:21.3pt;height:27.5pt;z-index:251634688" strokeweight="1pt">
            <v:stroke dashstyle="dash"/>
            <v:shadow color="#868686"/>
            <v:textbox style="mso-next-textbox:#_x0000_s1074">
              <w:txbxContent>
                <w:p w:rsidR="00334DD6" w:rsidRPr="00EC6351" w:rsidRDefault="00334DD6" w:rsidP="008C56DA">
                  <w:pPr>
                    <w:pStyle w:val="NoSpacing"/>
                    <w:jc w:val="center"/>
                    <w:rPr>
                      <w:b/>
                      <w:i/>
                      <w:color w:val="000000"/>
                    </w:rPr>
                  </w:pPr>
                  <w:r w:rsidRPr="00EC6351">
                    <w:rPr>
                      <w:b/>
                      <w:i/>
                      <w:color w:val="000000"/>
                    </w:rPr>
                    <w:t>H</w:t>
                  </w:r>
                </w:p>
              </w:txbxContent>
            </v:textbox>
          </v:oval>
        </w:pict>
      </w:r>
      <w:r>
        <w:rPr>
          <w:noProof/>
        </w:rPr>
        <w:pict>
          <v:oval id="_x0000_s1075" style="position:absolute;left:0;text-align:left;margin-left:304.1pt;margin-top:20.9pt;width:21.3pt;height:27.5pt;z-index:251631616" strokeweight="1pt">
            <v:stroke dashstyle="dash"/>
            <v:shadow color="#868686"/>
            <v:textbox>
              <w:txbxContent>
                <w:p w:rsidR="00334DD6" w:rsidRPr="00EC6351" w:rsidRDefault="00334DD6" w:rsidP="008C56DA">
                  <w:pPr>
                    <w:pStyle w:val="NoSpacing"/>
                    <w:jc w:val="center"/>
                    <w:rPr>
                      <w:b/>
                      <w:i/>
                      <w:color w:val="000000"/>
                    </w:rPr>
                  </w:pPr>
                  <w:r w:rsidRPr="00EC6351">
                    <w:rPr>
                      <w:b/>
                      <w:i/>
                      <w:color w:val="000000"/>
                    </w:rPr>
                    <w:t>E</w:t>
                  </w:r>
                </w:p>
              </w:txbxContent>
            </v:textbox>
          </v:oval>
        </w:pict>
      </w:r>
      <w:r>
        <w:rPr>
          <w:noProof/>
        </w:rPr>
        <w:pict>
          <v:roundrect id="_x0000_s1076" style="position:absolute;left:0;text-align:left;margin-left:-12.65pt;margin-top:20.9pt;width:447.3pt;height:186.2pt;z-index:251616256" arcsize="10923f" filled="f" strokecolor="#c0504d" strokeweight="2.5pt">
            <v:shadow color="#868686"/>
            <v:textbox style="mso-next-textbox:#_x0000_s1076">
              <w:txbxContent>
                <w:p w:rsidR="00334DD6" w:rsidRDefault="00334DD6" w:rsidP="006321E9">
                  <w:pPr>
                    <w:pStyle w:val="NoSpacing"/>
                    <w:spacing w:line="276" w:lineRule="auto"/>
                  </w:pPr>
                  <w:r>
                    <w:t>1-Trousers  ( ........)</w:t>
                  </w:r>
                </w:p>
                <w:p w:rsidR="00334DD6" w:rsidRDefault="00334DD6" w:rsidP="006321E9">
                  <w:pPr>
                    <w:pStyle w:val="NoSpacing"/>
                    <w:spacing w:line="276" w:lineRule="auto"/>
                  </w:pPr>
                  <w:r>
                    <w:t>2-Jacket      ( ........)</w:t>
                  </w:r>
                </w:p>
                <w:p w:rsidR="00334DD6" w:rsidRDefault="00334DD6" w:rsidP="006321E9">
                  <w:pPr>
                    <w:pStyle w:val="NoSpacing"/>
                    <w:spacing w:line="276" w:lineRule="auto"/>
                  </w:pPr>
                  <w:r>
                    <w:t xml:space="preserve">3-Sweater   ( ........) </w:t>
                  </w:r>
                </w:p>
                <w:p w:rsidR="00334DD6" w:rsidRDefault="00334DD6" w:rsidP="006321E9">
                  <w:pPr>
                    <w:pStyle w:val="NoSpacing"/>
                    <w:spacing w:line="276" w:lineRule="auto"/>
                  </w:pPr>
                  <w:r>
                    <w:t>4-Skirt          ( ........)</w:t>
                  </w:r>
                </w:p>
                <w:p w:rsidR="00334DD6" w:rsidRDefault="00334DD6" w:rsidP="006321E9">
                  <w:pPr>
                    <w:pStyle w:val="NoSpacing"/>
                    <w:spacing w:line="276" w:lineRule="auto"/>
                  </w:pPr>
                  <w:r>
                    <w:t>5-Dress        ( ........)</w:t>
                  </w:r>
                </w:p>
                <w:p w:rsidR="00334DD6" w:rsidRDefault="00334DD6" w:rsidP="006321E9">
                  <w:pPr>
                    <w:pStyle w:val="NoSpacing"/>
                    <w:spacing w:line="276" w:lineRule="auto"/>
                  </w:pPr>
                  <w:r>
                    <w:t>6-Shirt          ( ........)</w:t>
                  </w:r>
                </w:p>
                <w:p w:rsidR="00334DD6" w:rsidRDefault="00334DD6" w:rsidP="006321E9">
                  <w:pPr>
                    <w:pStyle w:val="NoSpacing"/>
                    <w:spacing w:line="276" w:lineRule="auto"/>
                  </w:pPr>
                  <w:r>
                    <w:t>7-Shoes        ( ........)</w:t>
                  </w:r>
                </w:p>
                <w:p w:rsidR="00334DD6" w:rsidRDefault="00334DD6" w:rsidP="006321E9">
                  <w:pPr>
                    <w:pStyle w:val="NoSpacing"/>
                    <w:spacing w:line="276" w:lineRule="auto"/>
                  </w:pPr>
                  <w:r>
                    <w:t>8-Hat            ( ........)</w:t>
                  </w:r>
                </w:p>
                <w:p w:rsidR="00334DD6" w:rsidRDefault="00334DD6" w:rsidP="006321E9">
                  <w:pPr>
                    <w:pStyle w:val="NoSpacing"/>
                    <w:spacing w:line="276" w:lineRule="auto"/>
                  </w:pPr>
                  <w:r>
                    <w:t>9-Jeans         ( ........)</w:t>
                  </w:r>
                </w:p>
                <w:p w:rsidR="00334DD6" w:rsidRDefault="00334DD6" w:rsidP="006321E9">
                  <w:pPr>
                    <w:pStyle w:val="NoSpacing"/>
                    <w:spacing w:line="276" w:lineRule="auto"/>
                  </w:pPr>
                  <w:r>
                    <w:t>10-Socks       ( ........)</w:t>
                  </w:r>
                </w:p>
                <w:p w:rsidR="00334DD6" w:rsidRDefault="00334DD6" w:rsidP="006321E9">
                  <w:r>
                    <w:t xml:space="preserve">          </w:t>
                  </w:r>
                </w:p>
              </w:txbxContent>
            </v:textbox>
          </v:roundrect>
        </w:pict>
      </w:r>
      <w:r w:rsidRPr="00D56E4C">
        <w:rPr>
          <w:b/>
          <w:i/>
        </w:rPr>
        <w:t>Aşağıdaki resimleri kelimelerle eşleştiriniz. ( 10 X 3p = 30points )</w:t>
      </w:r>
    </w:p>
    <w:p w:rsidR="00334DD6" w:rsidRDefault="00334DD6" w:rsidP="00D56E4C">
      <w:r>
        <w:rPr>
          <w:noProof/>
        </w:rPr>
        <w:pict>
          <v:oval id="_x0000_s1077" style="position:absolute;margin-left:221.4pt;margin-top:-.3pt;width:21.3pt;height:27.5pt;z-index:251628544" strokeweight="1pt">
            <v:stroke dashstyle="dash"/>
            <v:shadow color="#868686"/>
            <v:textbox style="mso-next-textbox:#_x0000_s1077">
              <w:txbxContent>
                <w:p w:rsidR="00334DD6" w:rsidRPr="00EC6351" w:rsidRDefault="00334DD6" w:rsidP="008C56DA">
                  <w:pPr>
                    <w:pStyle w:val="NoSpacing"/>
                    <w:jc w:val="center"/>
                    <w:rPr>
                      <w:b/>
                      <w:i/>
                      <w:color w:val="000000"/>
                    </w:rPr>
                  </w:pPr>
                  <w:r w:rsidRPr="00EC6351">
                    <w:rPr>
                      <w:b/>
                      <w:i/>
                      <w:color w:val="000000"/>
                    </w:rPr>
                    <w:t>B</w:t>
                  </w:r>
                </w:p>
              </w:txbxContent>
            </v:textbox>
          </v:oval>
        </w:pict>
      </w:r>
      <w:r>
        <w:rPr>
          <w:noProof/>
        </w:rPr>
        <w:pict>
          <v:shape id="Picture 7" o:spid="_x0000_s1078" type="#_x0000_t75" style="position:absolute;margin-left:372.15pt;margin-top:621.3pt;width:42.65pt;height:32.6pt;z-index:251619328;visibility:visible;mso-position-horizontal-relative:margin;mso-position-vertical-relative:margin">
            <v:imagedata r:id="rId21" o:title=""/>
            <w10:wrap type="square" anchorx="margin" anchory="margin"/>
          </v:shape>
        </w:pict>
      </w:r>
      <w:r>
        <w:rPr>
          <w:noProof/>
        </w:rPr>
        <w:pict>
          <v:shape id="Picture 10" o:spid="_x0000_s1079" type="#_x0000_t75" style="position:absolute;margin-left:308.95pt;margin-top:600.2pt;width:41.25pt;height:53.65pt;z-index:251620352;visibility:visible;mso-position-horizontal-relative:margin;mso-position-vertical-relative:margin">
            <v:imagedata r:id="rId22" o:title=""/>
            <w10:wrap type="square" anchorx="margin" anchory="margin"/>
          </v:shape>
        </w:pict>
      </w:r>
      <w:r>
        <w:rPr>
          <w:noProof/>
        </w:rPr>
        <w:pict>
          <v:shape id="Picture 4" o:spid="_x0000_s1080" type="#_x0000_t75" style="position:absolute;margin-left:376.9pt;margin-top:547.25pt;width:34.5pt;height:66.55pt;z-index:251618304;visibility:visible;mso-position-horizontal-relative:margin;mso-position-vertical-relative:margin">
            <v:imagedata r:id="rId23" o:title=""/>
            <w10:wrap type="square" anchorx="margin" anchory="margin"/>
          </v:shape>
        </w:pict>
      </w:r>
      <w:r>
        <w:rPr>
          <w:noProof/>
        </w:rPr>
        <w:pict>
          <v:shape id="Picture 13" o:spid="_x0000_s1081" type="#_x0000_t75" style="position:absolute;margin-left:307.6pt;margin-top:547.25pt;width:42.75pt;height:40.75pt;z-index:251621376;visibility:visible;mso-position-horizontal-relative:margin;mso-position-vertical-relative:margin">
            <v:imagedata r:id="rId24" o:title=""/>
            <w10:wrap type="square" anchorx="margin" anchory="margin"/>
          </v:shape>
        </w:pict>
      </w:r>
      <w:r>
        <w:rPr>
          <w:noProof/>
        </w:rPr>
        <w:pict>
          <v:shape id="_x0000_s1082" type="#_x0000_t75" style="position:absolute;margin-left:372.15pt;margin-top:497.65pt;width:41.6pt;height:38.7pt;z-index:251617280;visibility:visible;mso-position-horizontal-relative:margin;mso-position-vertical-relative:margin">
            <v:imagedata r:id="rId25" o:title=""/>
            <w10:wrap type="square" anchorx="margin" anchory="margin"/>
          </v:shape>
        </w:pict>
      </w:r>
      <w:r>
        <w:rPr>
          <w:noProof/>
        </w:rPr>
        <w:pict>
          <v:shape id="Picture 22" o:spid="_x0000_s1083" type="#_x0000_t75" style="position:absolute;margin-left:300.8pt;margin-top:494.25pt;width:67.75pt;height:42.75pt;z-index:251622400;visibility:visible;mso-position-horizontal-relative:margin;mso-position-vertical-relative:margin">
            <v:imagedata r:id="rId26" o:title=""/>
            <w10:wrap type="square" anchorx="margin" anchory="margin"/>
          </v:shape>
        </w:pict>
      </w:r>
      <w:r>
        <w:rPr>
          <w:noProof/>
        </w:rPr>
        <w:pict>
          <v:shape id="Picture 34" o:spid="_x0000_s1084" type="#_x0000_t75" style="position:absolute;margin-left:234.3pt;margin-top:494.15pt;width:41.25pt;height:45pt;z-index:251624448;visibility:visible;mso-position-horizontal-relative:margin;mso-position-vertical-relative:margin">
            <v:imagedata r:id="rId27" o:title=""/>
            <w10:wrap type="square" anchorx="margin" anchory="margin"/>
          </v:shape>
        </w:pict>
      </w:r>
    </w:p>
    <w:p w:rsidR="00334DD6" w:rsidRDefault="00334DD6" w:rsidP="00D56E4C">
      <w:pPr>
        <w:tabs>
          <w:tab w:val="left" w:pos="3160"/>
        </w:tabs>
      </w:pPr>
      <w:r>
        <w:rPr>
          <w:noProof/>
        </w:rPr>
        <w:pict>
          <v:oval id="_x0000_s1085" style="position:absolute;margin-left:298.65pt;margin-top:23.45pt;width:21.3pt;height:27.5pt;z-index:251632640" strokeweight="1pt">
            <v:stroke dashstyle="dash"/>
            <v:shadow color="#868686"/>
            <v:textbox style="mso-next-textbox:#_x0000_s1085">
              <w:txbxContent>
                <w:p w:rsidR="00334DD6" w:rsidRPr="00EC6351" w:rsidRDefault="00334DD6" w:rsidP="008C56DA">
                  <w:pPr>
                    <w:pStyle w:val="NoSpacing"/>
                    <w:jc w:val="center"/>
                    <w:rPr>
                      <w:b/>
                      <w:i/>
                      <w:color w:val="000000"/>
                    </w:rPr>
                  </w:pPr>
                  <w:r w:rsidRPr="00EC6351">
                    <w:rPr>
                      <w:b/>
                      <w:i/>
                      <w:color w:val="000000"/>
                    </w:rPr>
                    <w:t>F</w:t>
                  </w:r>
                </w:p>
              </w:txbxContent>
            </v:textbox>
          </v:oval>
        </w:pict>
      </w:r>
      <w:r>
        <w:rPr>
          <w:noProof/>
        </w:rPr>
        <w:pict>
          <v:shape id="Picture 40" o:spid="_x0000_s1086" type="#_x0000_t75" style="position:absolute;margin-left:184pt;margin-top:533.65pt;width:34.2pt;height:1in;z-index:251626496;visibility:visible;mso-position-horizontal-relative:margin;mso-position-vertical-relative:margin">
            <v:imagedata r:id="rId28" o:title=""/>
            <w10:wrap type="square" anchorx="margin" anchory="margin"/>
          </v:shape>
        </w:pict>
      </w:r>
      <w:r>
        <w:rPr>
          <w:noProof/>
        </w:rPr>
        <w:pict>
          <v:oval id="_x0000_s1087" style="position:absolute;margin-left:174.65pt;margin-top:12.7pt;width:21.3pt;height:27.5pt;z-index:251627520" strokeweight="1pt">
            <v:stroke dashstyle="dash"/>
            <v:shadow color="#868686"/>
            <v:textbox style="mso-next-textbox:#_x0000_s1087">
              <w:txbxContent>
                <w:p w:rsidR="00334DD6" w:rsidRPr="00EC6351" w:rsidRDefault="00334DD6" w:rsidP="008C56DA">
                  <w:pPr>
                    <w:pStyle w:val="NoSpacing"/>
                    <w:jc w:val="center"/>
                    <w:rPr>
                      <w:b/>
                      <w:i/>
                      <w:color w:val="000000"/>
                    </w:rPr>
                  </w:pPr>
                  <w:r w:rsidRPr="00EC6351">
                    <w:rPr>
                      <w:b/>
                      <w:i/>
                      <w:color w:val="000000"/>
                    </w:rPr>
                    <w:t>A</w:t>
                  </w:r>
                </w:p>
              </w:txbxContent>
            </v:textbox>
          </v:oval>
        </w:pict>
      </w:r>
      <w:r>
        <w:tab/>
      </w:r>
    </w:p>
    <w:p w:rsidR="00334DD6" w:rsidRPr="00D56E4C" w:rsidRDefault="00334DD6" w:rsidP="00D56E4C">
      <w:r>
        <w:rPr>
          <w:noProof/>
        </w:rPr>
        <w:pict>
          <v:oval id="_x0000_s1088" style="position:absolute;margin-left:-54.5pt;margin-top:2.35pt;width:21.3pt;height:27.5pt;z-index:251635712" strokeweight="1pt">
            <v:stroke dashstyle="dash"/>
            <v:shadow color="#868686"/>
            <v:textbox style="mso-next-textbox:#_x0000_s1088">
              <w:txbxContent>
                <w:p w:rsidR="00334DD6" w:rsidRPr="00EC6351" w:rsidRDefault="00334DD6" w:rsidP="008C56DA">
                  <w:pPr>
                    <w:pStyle w:val="NoSpacing"/>
                    <w:jc w:val="center"/>
                    <w:rPr>
                      <w:b/>
                      <w:i/>
                      <w:color w:val="000000"/>
                    </w:rPr>
                  </w:pPr>
                  <w:r w:rsidRPr="00EC6351">
                    <w:rPr>
                      <w:b/>
                      <w:i/>
                      <w:color w:val="000000"/>
                    </w:rPr>
                    <w:t>I</w:t>
                  </w:r>
                </w:p>
              </w:txbxContent>
            </v:textbox>
          </v:oval>
        </w:pict>
      </w:r>
      <w:r>
        <w:rPr>
          <w:noProof/>
        </w:rPr>
        <w:pict>
          <v:oval id="_x0000_s1089" style="position:absolute;margin-left:-194.4pt;margin-top:2.35pt;width:21.3pt;height:27.5pt;z-index:251629568" strokeweight="1pt">
            <v:stroke dashstyle="dash"/>
            <v:shadow color="#868686"/>
            <v:textbox style="mso-next-textbox:#_x0000_s1089">
              <w:txbxContent>
                <w:p w:rsidR="00334DD6" w:rsidRPr="00EC6351" w:rsidRDefault="00334DD6" w:rsidP="008C56DA">
                  <w:pPr>
                    <w:pStyle w:val="NoSpacing"/>
                    <w:jc w:val="center"/>
                    <w:rPr>
                      <w:b/>
                      <w:i/>
                      <w:color w:val="000000"/>
                    </w:rPr>
                  </w:pPr>
                  <w:r w:rsidRPr="00EC6351">
                    <w:rPr>
                      <w:b/>
                      <w:i/>
                      <w:color w:val="000000"/>
                    </w:rPr>
                    <w:t>C</w:t>
                  </w:r>
                </w:p>
              </w:txbxContent>
            </v:textbox>
          </v:oval>
        </w:pict>
      </w:r>
      <w:r>
        <w:rPr>
          <w:noProof/>
        </w:rPr>
        <w:pict>
          <v:shape id="Picture 25" o:spid="_x0000_s1090" type="#_x0000_t75" style="position:absolute;margin-left:239pt;margin-top:549.3pt;width:33pt;height:1in;z-index:251623424;visibility:visible;mso-position-horizontal-relative:margin;mso-position-vertical-relative:margin">
            <v:imagedata r:id="rId29" o:title=""/>
            <w10:wrap type="square" anchorx="margin" anchory="margin"/>
          </v:shape>
        </w:pict>
      </w:r>
    </w:p>
    <w:p w:rsidR="00334DD6" w:rsidRPr="00D56E4C" w:rsidRDefault="00334DD6" w:rsidP="00D56E4C"/>
    <w:p w:rsidR="00334DD6" w:rsidRPr="00D56E4C" w:rsidRDefault="00334DD6" w:rsidP="00D56E4C">
      <w:r>
        <w:rPr>
          <w:noProof/>
        </w:rPr>
        <w:pict>
          <v:oval id="_x0000_s1091" style="position:absolute;margin-left:-54.5pt;margin-top:21.8pt;width:21.3pt;height:27.5pt;z-index:251636736" strokeweight="1pt">
            <v:stroke dashstyle="dash"/>
            <v:shadow color="#868686"/>
            <v:textbox style="mso-next-textbox:#_x0000_s1091">
              <w:txbxContent>
                <w:p w:rsidR="00334DD6" w:rsidRPr="00EC6351" w:rsidRDefault="00334DD6" w:rsidP="008C56DA">
                  <w:pPr>
                    <w:pStyle w:val="NoSpacing"/>
                    <w:jc w:val="center"/>
                    <w:rPr>
                      <w:b/>
                      <w:i/>
                      <w:color w:val="000000"/>
                    </w:rPr>
                  </w:pPr>
                  <w:r w:rsidRPr="00EC6351">
                    <w:rPr>
                      <w:b/>
                      <w:i/>
                      <w:color w:val="000000"/>
                    </w:rPr>
                    <w:t>J</w:t>
                  </w:r>
                </w:p>
              </w:txbxContent>
            </v:textbox>
          </v:oval>
        </w:pict>
      </w:r>
      <w:r>
        <w:rPr>
          <w:noProof/>
        </w:rPr>
        <w:pict>
          <v:oval id="_x0000_s1092" style="position:absolute;margin-left:-125.8pt;margin-top:4.85pt;width:21.3pt;height:27.5pt;z-index:251633664" strokeweight="1pt">
            <v:stroke dashstyle="dash"/>
            <v:shadow color="#868686"/>
            <v:textbox style="mso-next-textbox:#_x0000_s1092">
              <w:txbxContent>
                <w:p w:rsidR="00334DD6" w:rsidRPr="00EC6351" w:rsidRDefault="00334DD6" w:rsidP="008C56DA">
                  <w:pPr>
                    <w:pStyle w:val="NoSpacing"/>
                    <w:jc w:val="center"/>
                    <w:rPr>
                      <w:b/>
                      <w:i/>
                      <w:color w:val="000000"/>
                    </w:rPr>
                  </w:pPr>
                  <w:r w:rsidRPr="00EC6351">
                    <w:rPr>
                      <w:b/>
                      <w:i/>
                      <w:color w:val="000000"/>
                    </w:rPr>
                    <w:t>G</w:t>
                  </w:r>
                </w:p>
              </w:txbxContent>
            </v:textbox>
          </v:oval>
        </w:pict>
      </w:r>
    </w:p>
    <w:p w:rsidR="00334DD6" w:rsidRPr="00D56E4C" w:rsidRDefault="00334DD6" w:rsidP="00D56E4C">
      <w:r>
        <w:rPr>
          <w:noProof/>
        </w:rPr>
        <w:pict>
          <v:oval id="_x0000_s1093" style="position:absolute;margin-left:-206.95pt;margin-top:6.9pt;width:21.3pt;height:27.5pt;z-index:251630592" strokeweight="1pt">
            <v:stroke dashstyle="dash"/>
            <v:shadow color="#868686"/>
            <v:textbox>
              <w:txbxContent>
                <w:p w:rsidR="00334DD6" w:rsidRPr="00EC6351" w:rsidRDefault="00334DD6" w:rsidP="008C56DA">
                  <w:pPr>
                    <w:pStyle w:val="NoSpacing"/>
                    <w:jc w:val="center"/>
                    <w:rPr>
                      <w:b/>
                      <w:i/>
                      <w:color w:val="000000"/>
                    </w:rPr>
                  </w:pPr>
                  <w:r w:rsidRPr="00EC6351">
                    <w:rPr>
                      <w:b/>
                      <w:i/>
                      <w:color w:val="000000"/>
                    </w:rPr>
                    <w:t>D</w:t>
                  </w:r>
                </w:p>
              </w:txbxContent>
            </v:textbox>
          </v:oval>
        </w:pict>
      </w:r>
      <w:r>
        <w:rPr>
          <w:noProof/>
        </w:rPr>
        <w:pict>
          <v:shape id="Picture 37" o:spid="_x0000_s1094" type="#_x0000_t75" style="position:absolute;margin-left:224.25pt;margin-top:634.2pt;width:60.3pt;height:29.85pt;z-index:251625472;visibility:visible;mso-position-horizontal-relative:margin;mso-position-vertical-relative:margin">
            <v:imagedata r:id="rId30" o:title=""/>
            <w10:wrap type="square" anchorx="margin" anchory="margin"/>
          </v:shape>
        </w:pict>
      </w:r>
    </w:p>
    <w:p w:rsidR="00334DD6" w:rsidRDefault="00334DD6" w:rsidP="003C3FDE">
      <w:pPr>
        <w:tabs>
          <w:tab w:val="left" w:pos="3900"/>
        </w:tabs>
      </w:pPr>
    </w:p>
    <w:p w:rsidR="00334DD6" w:rsidRDefault="00334DD6" w:rsidP="003C3FDE">
      <w:pPr>
        <w:tabs>
          <w:tab w:val="left" w:pos="3900"/>
        </w:tabs>
      </w:pPr>
      <w:hyperlink r:id="rId31" w:history="1">
        <w:r w:rsidRPr="000E7B2D">
          <w:rPr>
            <w:rStyle w:val="Hyperlink"/>
            <w:b/>
            <w:sz w:val="20"/>
            <w:szCs w:val="20"/>
          </w:rPr>
          <w:t>www.sorubak.com</w:t>
        </w:r>
      </w:hyperlink>
    </w:p>
    <w:p w:rsidR="00334DD6" w:rsidRDefault="00334DD6" w:rsidP="0015294F">
      <w:pPr>
        <w:pStyle w:val="ListParagraph"/>
        <w:numPr>
          <w:ilvl w:val="0"/>
          <w:numId w:val="1"/>
        </w:numPr>
        <w:tabs>
          <w:tab w:val="left" w:pos="3900"/>
        </w:tabs>
        <w:rPr>
          <w:b/>
          <w:i/>
        </w:rPr>
      </w:pPr>
      <w:r w:rsidRPr="0015294F">
        <w:rPr>
          <w:b/>
          <w:i/>
        </w:rPr>
        <w:t>Resimdeki kişinin hangi kıyafetlere sahip olduğunu renkleri ile tanıtınız.</w:t>
      </w:r>
      <w:r>
        <w:rPr>
          <w:b/>
          <w:i/>
        </w:rPr>
        <w:t xml:space="preserve"> ( 5 X 4 = 20p )</w:t>
      </w:r>
    </w:p>
    <w:p w:rsidR="00334DD6" w:rsidRDefault="00334DD6" w:rsidP="0015294F">
      <w:pPr>
        <w:pStyle w:val="ListParagraph"/>
        <w:tabs>
          <w:tab w:val="left" w:pos="3900"/>
        </w:tabs>
        <w:rPr>
          <w:b/>
          <w:i/>
        </w:rPr>
      </w:pPr>
      <w:r>
        <w:rPr>
          <w:noProof/>
        </w:rPr>
        <w:pict>
          <v:shape id="_x0000_s1095" type="#_x0000_t32" style="position:absolute;left:0;text-align:left;margin-left:381.95pt;margin-top:127.95pt;width:5.7pt;height:17.9pt;flip:x;z-index:251692032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96" type="#_x0000_t32" style="position:absolute;left:0;text-align:left;margin-left:314.7pt;margin-top:112.4pt;width:54.05pt;height:30pt;flip:x;z-index:251691008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97" type="#_x0000_t32" style="position:absolute;left:0;text-align:left;margin-left:322pt;margin-top:92.85pt;width:49.9pt;height:14.45pt;flip:x;z-index:251689984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98" type="#_x0000_t32" style="position:absolute;left:0;text-align:left;margin-left:314.7pt;margin-top:68.1pt;width:61.45pt;height:5.15pt;flip:x y;z-index:251688960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shape id="_x0000_s1099" type="#_x0000_t32" style="position:absolute;left:0;text-align:left;margin-left:335.5pt;margin-top:24.85pt;width:40.65pt;height:0;flip:x;z-index:251687936" o:connectortype="straight" strokeweight="1pt">
            <v:stroke dashstyle="dash" endarrow="block"/>
            <v:shadow color="#868686"/>
          </v:shape>
        </w:pict>
      </w:r>
      <w:r>
        <w:rPr>
          <w:noProof/>
        </w:rPr>
        <w:pict>
          <v:roundrect id="_x0000_s1100" style="position:absolute;left:0;text-align:left;margin-left:266.65pt;margin-top:134.3pt;width:44.4pt;height:23.6pt;z-index:251686912" arcsize="10923f">
            <v:textbox style="mso-next-textbox:#_x0000_s1100">
              <w:txbxContent>
                <w:p w:rsidR="00334DD6" w:rsidRDefault="00334DD6" w:rsidP="0015294F">
                  <w:pPr>
                    <w:pStyle w:val="NoSpacing"/>
                  </w:pPr>
                  <w:r>
                    <w:t>Yeşil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1" style="position:absolute;left:0;text-align:left;margin-left:266.65pt;margin-top:56.55pt;width:44.4pt;height:23.6pt;z-index:251684864" arcsize="10923f">
            <v:textbox style="mso-next-textbox:#_x0000_s1101">
              <w:txbxContent>
                <w:p w:rsidR="00334DD6" w:rsidRDefault="00334DD6" w:rsidP="0015294F">
                  <w:pPr>
                    <w:pStyle w:val="NoSpacing"/>
                  </w:pPr>
                  <w:r>
                    <w:t>Mavi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2" style="position:absolute;left:0;text-align:left;margin-left:266.65pt;margin-top:96.3pt;width:55.35pt;height:23.6pt;z-index:251683840" arcsize="10923f">
            <v:textbox style="mso-next-textbox:#_x0000_s1102">
              <w:txbxContent>
                <w:p w:rsidR="00334DD6" w:rsidRDefault="00334DD6" w:rsidP="0015294F">
                  <w:pPr>
                    <w:pStyle w:val="NoSpacing"/>
                  </w:pPr>
                  <w:r>
                    <w:t>Kırmızı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3" style="position:absolute;left:0;text-align:left;margin-left:364pt;margin-top:145.85pt;width:44.4pt;height:23.6pt;z-index:251682816" arcsize="10923f">
            <v:textbox style="mso-next-textbox:#_x0000_s1103">
              <w:txbxContent>
                <w:p w:rsidR="00334DD6" w:rsidRDefault="00334DD6" w:rsidP="0015294F">
                  <w:pPr>
                    <w:pStyle w:val="NoSpacing"/>
                  </w:pPr>
                  <w:r>
                    <w:t>Siyah</w:t>
                  </w:r>
                </w:p>
              </w:txbxContent>
            </v:textbox>
          </v:roundrect>
        </w:pict>
      </w:r>
      <w:r>
        <w:rPr>
          <w:noProof/>
        </w:rPr>
        <w:pict>
          <v:shape id="Imagem 54" o:spid="_x0000_s1104" type="#_x0000_t75" style="position:absolute;left:0;text-align:left;margin-left:344.75pt;margin-top:22.55pt;width:87.1pt;height:114pt;z-index:251681792;visibility:visible">
            <v:imagedata r:id="rId32" o:title="" chromakey="white"/>
          </v:shape>
        </w:pict>
      </w:r>
      <w:r>
        <w:rPr>
          <w:noProof/>
        </w:rPr>
        <w:pict>
          <v:roundrect id="_x0000_s1105" style="position:absolute;left:0;text-align:left;margin-left:266.65pt;margin-top:14.5pt;width:68.85pt;height:23.6pt;z-index:251685888" arcsize="10923f">
            <v:textbox style="mso-next-textbox:#_x0000_s1105">
              <w:txbxContent>
                <w:p w:rsidR="00334DD6" w:rsidRDefault="00334DD6" w:rsidP="0015294F">
                  <w:pPr>
                    <w:pStyle w:val="NoSpacing"/>
                  </w:pPr>
                  <w:r>
                    <w:t>Kahverengi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06" style="position:absolute;left:0;text-align:left;margin-left:1.2pt;margin-top:4.45pt;width:452.1pt;height:168pt;z-index:251680768" arcsize="10923f" strokecolor="#c0504d" strokeweight="2.5pt">
            <v:shadow color="#868686"/>
            <v:textbox>
              <w:txbxContent>
                <w:p w:rsidR="00334DD6" w:rsidRDefault="00334DD6" w:rsidP="0015294F">
                  <w:pPr>
                    <w:pStyle w:val="ListParagraph"/>
                    <w:numPr>
                      <w:ilvl w:val="0"/>
                      <w:numId w:val="3"/>
                    </w:numPr>
                    <w:spacing w:line="480" w:lineRule="auto"/>
                  </w:pPr>
                  <w:r>
                    <w:t>She has got ............................................</w:t>
                  </w:r>
                </w:p>
                <w:p w:rsidR="00334DD6" w:rsidRDefault="00334DD6" w:rsidP="0015294F">
                  <w:pPr>
                    <w:pStyle w:val="ListParagraph"/>
                    <w:numPr>
                      <w:ilvl w:val="0"/>
                      <w:numId w:val="3"/>
                    </w:numPr>
                    <w:spacing w:line="480" w:lineRule="auto"/>
                  </w:pPr>
                  <w:r>
                    <w:t>...............................................................</w:t>
                  </w:r>
                </w:p>
                <w:p w:rsidR="00334DD6" w:rsidRDefault="00334DD6" w:rsidP="0015294F">
                  <w:pPr>
                    <w:pStyle w:val="ListParagraph"/>
                    <w:numPr>
                      <w:ilvl w:val="0"/>
                      <w:numId w:val="3"/>
                    </w:numPr>
                    <w:spacing w:line="480" w:lineRule="auto"/>
                  </w:pPr>
                  <w:r>
                    <w:t>...............................................................</w:t>
                  </w:r>
                </w:p>
                <w:p w:rsidR="00334DD6" w:rsidRDefault="00334DD6" w:rsidP="0015294F">
                  <w:pPr>
                    <w:pStyle w:val="ListParagraph"/>
                    <w:numPr>
                      <w:ilvl w:val="0"/>
                      <w:numId w:val="3"/>
                    </w:numPr>
                    <w:spacing w:line="480" w:lineRule="auto"/>
                  </w:pPr>
                  <w:r>
                    <w:t>...............................................................</w:t>
                  </w:r>
                </w:p>
                <w:p w:rsidR="00334DD6" w:rsidRDefault="00334DD6" w:rsidP="0015294F">
                  <w:pPr>
                    <w:pStyle w:val="ListParagraph"/>
                    <w:numPr>
                      <w:ilvl w:val="0"/>
                      <w:numId w:val="3"/>
                    </w:numPr>
                    <w:spacing w:line="480" w:lineRule="auto"/>
                  </w:pPr>
                  <w:r>
                    <w:t>...............................................................</w:t>
                  </w:r>
                </w:p>
                <w:p w:rsidR="00334DD6" w:rsidRDefault="00334DD6" w:rsidP="0015294F">
                  <w:pPr>
                    <w:pStyle w:val="ListParagraph"/>
                    <w:spacing w:line="480" w:lineRule="auto"/>
                  </w:pPr>
                </w:p>
              </w:txbxContent>
            </v:textbox>
          </v:roundrect>
        </w:pict>
      </w:r>
    </w:p>
    <w:p w:rsidR="00334DD6" w:rsidRPr="0015294F" w:rsidRDefault="00334DD6" w:rsidP="0015294F"/>
    <w:p w:rsidR="00334DD6" w:rsidRPr="0015294F" w:rsidRDefault="00334DD6" w:rsidP="0015294F"/>
    <w:p w:rsidR="00334DD6" w:rsidRPr="0015294F" w:rsidRDefault="00334DD6" w:rsidP="0015294F"/>
    <w:p w:rsidR="00334DD6" w:rsidRPr="0015294F" w:rsidRDefault="00334DD6" w:rsidP="0015294F"/>
    <w:p w:rsidR="00334DD6" w:rsidRPr="0015294F" w:rsidRDefault="00334DD6" w:rsidP="0015294F"/>
    <w:p w:rsidR="00334DD6" w:rsidRDefault="00334DD6" w:rsidP="0015294F"/>
    <w:p w:rsidR="00334DD6" w:rsidRDefault="00334DD6" w:rsidP="0015294F">
      <w:pPr>
        <w:tabs>
          <w:tab w:val="left" w:pos="1182"/>
        </w:tabs>
      </w:pPr>
    </w:p>
    <w:p w:rsidR="00334DD6" w:rsidRPr="00B039D2" w:rsidRDefault="00334DD6" w:rsidP="0015294F">
      <w:pPr>
        <w:pStyle w:val="ListParagraph"/>
        <w:numPr>
          <w:ilvl w:val="0"/>
          <w:numId w:val="1"/>
        </w:numPr>
        <w:tabs>
          <w:tab w:val="left" w:pos="1182"/>
        </w:tabs>
        <w:rPr>
          <w:b/>
          <w:i/>
        </w:rPr>
      </w:pPr>
      <w:r w:rsidRPr="00B039D2">
        <w:rPr>
          <w:b/>
          <w:i/>
        </w:rPr>
        <w:t>Kutu içerisindeki sözcükleri uygun olan resimlerin altına yazınız.</w:t>
      </w:r>
      <w:r>
        <w:rPr>
          <w:b/>
          <w:i/>
        </w:rPr>
        <w:t xml:space="preserve"> ( 4 X 2,5p = 10points )</w:t>
      </w:r>
    </w:p>
    <w:p w:rsidR="00334DD6" w:rsidRPr="00C42EB1" w:rsidRDefault="00334DD6" w:rsidP="00C42EB1">
      <w:pPr>
        <w:pStyle w:val="ListParagraph"/>
        <w:tabs>
          <w:tab w:val="left" w:pos="1182"/>
        </w:tabs>
        <w:rPr>
          <w:i/>
        </w:rPr>
      </w:pPr>
      <w:r>
        <w:rPr>
          <w:noProof/>
        </w:rPr>
        <w:pict>
          <v:roundrect id="_x0000_s1107" style="position:absolute;left:0;text-align:left;margin-left:1.2pt;margin-top:4.25pt;width:460.95pt;height:30.1pt;z-index:251697152" arcsize="10923f" strokecolor="#c0504d" strokeweight="2.5pt">
            <v:shadow color="#868686"/>
            <v:textbox>
              <w:txbxContent>
                <w:p w:rsidR="00334DD6" w:rsidRPr="00C42EB1" w:rsidRDefault="00334DD6">
                  <w:pPr>
                    <w:rPr>
                      <w:rFonts w:ascii="Bauhaus 93" w:hAnsi="Bauhaus 93"/>
                    </w:rPr>
                  </w:pPr>
                  <w:r w:rsidRPr="00C42EB1">
                    <w:rPr>
                      <w:rFonts w:ascii="Bauhaus 93" w:hAnsi="Bauhaus 93"/>
                    </w:rPr>
                    <w:t xml:space="preserve">           Good evening ! -------– Good night! –-------- Good morning !---------  Good afternoon !</w:t>
                  </w:r>
                </w:p>
              </w:txbxContent>
            </v:textbox>
          </v:roundrect>
        </w:pict>
      </w:r>
    </w:p>
    <w:p w:rsidR="00334DD6" w:rsidRDefault="00334DD6" w:rsidP="00C42EB1">
      <w:pPr>
        <w:tabs>
          <w:tab w:val="left" w:pos="1182"/>
        </w:tabs>
      </w:pPr>
      <w:r>
        <w:rPr>
          <w:noProof/>
        </w:rPr>
        <w:pict>
          <v:shape id="Picture 67" o:spid="_x0000_s1108" type="#_x0000_t75" style="position:absolute;margin-left:383.6pt;margin-top:282.15pt;width:65.65pt;height:57.85pt;z-index:251701248;visibility:visible;mso-position-horizontal-relative:margin;mso-position-vertical-relative:margin">
            <v:imagedata r:id="rId33" o:title=""/>
            <w10:wrap type="square" anchorx="margin" anchory="margin"/>
          </v:shape>
        </w:pict>
      </w:r>
      <w:r>
        <w:rPr>
          <w:noProof/>
        </w:rPr>
        <w:pict>
          <v:shape id="Picture 64" o:spid="_x0000_s1109" type="#_x0000_t75" style="position:absolute;margin-left:265.9pt;margin-top:282.15pt;width:68.7pt;height:61.75pt;z-index:251700224;visibility:visible;mso-position-horizontal-relative:margin;mso-position-vertical-relative:margin">
            <v:imagedata r:id="rId34" o:title=""/>
            <w10:wrap type="square" anchorx="margin" anchory="margin"/>
          </v:shape>
        </w:pict>
      </w:r>
      <w:r>
        <w:rPr>
          <w:noProof/>
        </w:rPr>
        <w:pict>
          <v:shape id="Picture 61" o:spid="_x0000_s1110" type="#_x0000_t75" style="position:absolute;margin-left:141.25pt;margin-top:278.9pt;width:67.8pt;height:65pt;z-index:251699200;visibility:visible;mso-position-horizontal-relative:margin;mso-position-vertical-relative:margin">
            <v:imagedata r:id="rId35" o:title=""/>
            <w10:wrap type="square" anchorx="margin" anchory="margin"/>
          </v:shape>
        </w:pict>
      </w:r>
      <w:r>
        <w:rPr>
          <w:noProof/>
        </w:rPr>
        <w:pict>
          <v:roundrect id="_x0000_s1111" style="position:absolute;margin-left:364pt;margin-top:15.75pt;width:112.85pt;height:94.55pt;z-index:251693056" arcsize="10923f" strokecolor="#c0504d" strokeweight="2.5pt">
            <v:shadow color="#868686"/>
            <v:textbox>
              <w:txbxContent>
                <w:p w:rsidR="00334DD6" w:rsidRDefault="00334DD6" w:rsidP="00C42EB1"/>
                <w:p w:rsidR="00334DD6" w:rsidRDefault="00334DD6" w:rsidP="00C42EB1"/>
                <w:p w:rsidR="00334DD6" w:rsidRDefault="00334DD6" w:rsidP="00C42EB1">
                  <w:pPr>
                    <w:pStyle w:val="NoSpacing"/>
                  </w:pPr>
                </w:p>
                <w:p w:rsidR="00334DD6" w:rsidRDefault="00334DD6" w:rsidP="00C42EB1">
                  <w:pPr>
                    <w:pStyle w:val="NoSpacing"/>
                  </w:pPr>
                  <w:r>
                    <w:t>....................................</w:t>
                  </w:r>
                </w:p>
                <w:p w:rsidR="00334DD6" w:rsidRDefault="00334DD6"/>
              </w:txbxContent>
            </v:textbox>
          </v:roundrect>
        </w:pict>
      </w:r>
      <w:r>
        <w:rPr>
          <w:noProof/>
        </w:rPr>
        <w:pict>
          <v:roundrect id="_x0000_s1112" style="position:absolute;margin-left:242.8pt;margin-top:15.75pt;width:118.35pt;height:94.55pt;z-index:251695104" arcsize="10923f" strokecolor="#c0504d" strokeweight="2.5pt">
            <v:shadow color="#868686"/>
            <v:textbox>
              <w:txbxContent>
                <w:p w:rsidR="00334DD6" w:rsidRDefault="00334DD6" w:rsidP="00C42EB1"/>
                <w:p w:rsidR="00334DD6" w:rsidRDefault="00334DD6" w:rsidP="00C42EB1"/>
                <w:p w:rsidR="00334DD6" w:rsidRDefault="00334DD6" w:rsidP="00C42EB1">
                  <w:pPr>
                    <w:pStyle w:val="NoSpacing"/>
                  </w:pPr>
                </w:p>
                <w:p w:rsidR="00334DD6" w:rsidRDefault="00334DD6" w:rsidP="00C42EB1">
                  <w:pPr>
                    <w:pStyle w:val="NoSpacing"/>
                  </w:pPr>
                  <w:r>
                    <w:t>....................................</w:t>
                  </w:r>
                </w:p>
                <w:p w:rsidR="00334DD6" w:rsidRDefault="00334DD6"/>
              </w:txbxContent>
            </v:textbox>
          </v:roundrect>
        </w:pict>
      </w:r>
      <w:r>
        <w:rPr>
          <w:noProof/>
        </w:rPr>
        <w:pict>
          <v:roundrect id="_x0000_s1113" style="position:absolute;margin-left:115.55pt;margin-top:15.75pt;width:123.65pt;height:94.55pt;z-index:251694080" arcsize="10923f" strokecolor="#c0504d" strokeweight="2.5pt">
            <v:shadow color="#868686"/>
            <v:textbox>
              <w:txbxContent>
                <w:p w:rsidR="00334DD6" w:rsidRDefault="00334DD6" w:rsidP="00C42EB1"/>
                <w:p w:rsidR="00334DD6" w:rsidRDefault="00334DD6" w:rsidP="00C42EB1"/>
                <w:p w:rsidR="00334DD6" w:rsidRDefault="00334DD6" w:rsidP="00C42EB1">
                  <w:pPr>
                    <w:pStyle w:val="NoSpacing"/>
                  </w:pPr>
                </w:p>
                <w:p w:rsidR="00334DD6" w:rsidRDefault="00334DD6" w:rsidP="00C42EB1">
                  <w:pPr>
                    <w:pStyle w:val="NoSpacing"/>
                  </w:pPr>
                  <w:r>
                    <w:t>....................................</w:t>
                  </w:r>
                </w:p>
                <w:p w:rsidR="00334DD6" w:rsidRDefault="00334DD6"/>
              </w:txbxContent>
            </v:textbox>
          </v:roundrect>
        </w:pict>
      </w:r>
      <w:r>
        <w:rPr>
          <w:noProof/>
        </w:rPr>
        <w:pict>
          <v:roundrect id="_x0000_s1114" style="position:absolute;margin-left:-13.35pt;margin-top:15.75pt;width:124.1pt;height:94.55pt;z-index:251696128" arcsize="10923f" strokecolor="#c0504d" strokeweight="2.5pt">
            <v:shadow color="#868686"/>
            <v:textbox>
              <w:txbxContent>
                <w:p w:rsidR="00334DD6" w:rsidRDefault="00334DD6"/>
                <w:p w:rsidR="00334DD6" w:rsidRDefault="00334DD6"/>
                <w:p w:rsidR="00334DD6" w:rsidRDefault="00334DD6" w:rsidP="00C42EB1">
                  <w:pPr>
                    <w:pStyle w:val="NoSpacing"/>
                  </w:pPr>
                </w:p>
                <w:p w:rsidR="00334DD6" w:rsidRDefault="00334DD6" w:rsidP="00C42EB1">
                  <w:pPr>
                    <w:pStyle w:val="NoSpacing"/>
                  </w:pPr>
                  <w:r>
                    <w:t>....................................</w:t>
                  </w:r>
                </w:p>
              </w:txbxContent>
            </v:textbox>
          </v:roundrect>
        </w:pict>
      </w:r>
    </w:p>
    <w:p w:rsidR="00334DD6" w:rsidRPr="00B039D2" w:rsidRDefault="00334DD6" w:rsidP="00B039D2">
      <w:r>
        <w:rPr>
          <w:noProof/>
        </w:rPr>
        <w:pict>
          <v:shape id="Picture 58" o:spid="_x0000_s1115" type="#_x0000_t75" style="position:absolute;margin-left:17.65pt;margin-top:287pt;width:70.5pt;height:56.85pt;z-index:251698176;visibility:visible;mso-position-horizontal-relative:margin;mso-position-vertical-relative:margin">
            <v:imagedata r:id="rId36" o:title=""/>
            <w10:wrap type="square" anchorx="margin" anchory="margin"/>
          </v:shape>
        </w:pict>
      </w:r>
    </w:p>
    <w:p w:rsidR="00334DD6" w:rsidRPr="00B039D2" w:rsidRDefault="00334DD6" w:rsidP="00B039D2"/>
    <w:p w:rsidR="00334DD6" w:rsidRPr="00B039D2" w:rsidRDefault="00334DD6" w:rsidP="00B039D2"/>
    <w:p w:rsidR="00334DD6" w:rsidRPr="00B039D2" w:rsidRDefault="00334DD6" w:rsidP="00B039D2"/>
    <w:p w:rsidR="00334DD6" w:rsidRPr="00D63351" w:rsidRDefault="00334DD6" w:rsidP="00B039D2">
      <w:pPr>
        <w:pStyle w:val="ListParagraph"/>
        <w:numPr>
          <w:ilvl w:val="0"/>
          <w:numId w:val="1"/>
        </w:numPr>
        <w:rPr>
          <w:b/>
          <w:i/>
        </w:rPr>
      </w:pPr>
      <w:r w:rsidRPr="00D63351">
        <w:rPr>
          <w:b/>
          <w:i/>
        </w:rPr>
        <w:t>Aşağıdaki bulmacadan 10 adet Sınıf Nesnesini bulunuz ve bulduklarınızı aşağıdaki kutucuğa yazınız. ( 10 X 2p = 20points)</w:t>
      </w:r>
    </w:p>
    <w:p w:rsidR="00334DD6" w:rsidRDefault="00334DD6" w:rsidP="00D63351">
      <w:pPr>
        <w:pStyle w:val="ListParagraph"/>
      </w:pPr>
      <w:r>
        <w:rPr>
          <w:noProof/>
        </w:rPr>
        <w:pict>
          <v:roundrect id="_x0000_s1116" style="position:absolute;left:0;text-align:left;margin-left:404.15pt;margin-top:1.75pt;width:106.9pt;height:262.75pt;z-index:251703296" arcsize="10923f" strokecolor="#c0504d" strokeweight="5pt">
            <v:stroke linestyle="thickThin"/>
            <v:shadow color="#868686"/>
            <v:textbox>
              <w:txbxContent>
                <w:p w:rsidR="00334DD6" w:rsidRDefault="00334DD6" w:rsidP="00D63351">
                  <w:r>
                    <w:t>1) ........................</w:t>
                  </w:r>
                </w:p>
                <w:p w:rsidR="00334DD6" w:rsidRDefault="00334DD6" w:rsidP="00D63351">
                  <w:r>
                    <w:t>2)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334DD6" w:rsidRDefault="00334DD6" w:rsidP="00D63351">
                  <w:r>
                    <w:t>3)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334DD6" w:rsidRDefault="00334DD6" w:rsidP="00D63351">
                  <w:r>
                    <w:t>4)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334DD6" w:rsidRDefault="00334DD6" w:rsidP="00D63351">
                  <w:r>
                    <w:t>5)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334DD6" w:rsidRDefault="00334DD6" w:rsidP="00D63351">
                  <w:r>
                    <w:t>6)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334DD6" w:rsidRDefault="00334DD6" w:rsidP="00D63351">
                  <w:r>
                    <w:t>7)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334DD6" w:rsidRDefault="00334DD6" w:rsidP="00D63351">
                  <w:r>
                    <w:t>8)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334DD6" w:rsidRDefault="00334DD6" w:rsidP="00D63351">
                  <w:r>
                    <w:t>9)</w:t>
                  </w:r>
                  <w:r w:rsidRPr="00D63351">
                    <w:t xml:space="preserve"> </w:t>
                  </w:r>
                  <w:r>
                    <w:t>........................</w:t>
                  </w:r>
                </w:p>
                <w:p w:rsidR="00334DD6" w:rsidRDefault="00334DD6" w:rsidP="00D63351">
                  <w:r>
                    <w:t>10)........................</w:t>
                  </w:r>
                </w:p>
              </w:txbxContent>
            </v:textbox>
          </v:roundrect>
        </w:pict>
      </w:r>
      <w:r>
        <w:rPr>
          <w:noProof/>
        </w:rPr>
        <w:pict>
          <v:roundrect id="_x0000_s1117" style="position:absolute;left:0;text-align:left;margin-left:-33.25pt;margin-top:1.75pt;width:433.1pt;height:266.5pt;z-index:251702272" arcsize="10923f" strokecolor="#c0504d" strokeweight="5pt">
            <v:stroke linestyle="thickThin"/>
            <v:shadow color="#868686"/>
            <v:textbox style="mso-next-textbox:#_x0000_s1117">
              <w:txbxContent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S  L  V  A  S  Q  K  M  U  O  F  M  P  E  N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O  W  C  N  I  K  H  O  J  K  M  X  C  G  H</w:t>
                  </w:r>
                  <w:r>
                    <w:rPr>
                      <w:rFonts w:ascii="Courier New" w:hAnsi="Courier New" w:cs="Courier New"/>
                      <w:sz w:val="27"/>
                    </w:rPr>
                    <w:t xml:space="preserve">  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W  C  U  R  U  B  B  E  R  E  Z  Z  R  A  B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Z  I  M  T  M  R  I  F  S  G  L  U  O  Y  G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T  T  T  T  K  S  A  A  Q  Z  L  F  P  T  Y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C  L  O  N  X  B  C  Z  O  E  F  P  S  Z  G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N  S  A  E  G  L  L  L  R  E  L  B  A  T  K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F  F  P  E  I  J  P  L  B  R  O  E  E  L  X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S  Q  P  C  N  N  R  I  A  H  C  B  B  Y  C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P  O  N  L  G  V  L  M  R  Q  O  C  A  N  C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Q  E  T  H  E  L  U  R  X  O  Z  Y  F  M  B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P  U  D  E  S  K  F  R  K  Z  K  U  V  K  S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A  C  T  O  R  K  O  O  B  E  T  O  N  A  T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P  E  N  C  I  L  S  H  A  R  P  E  N  E  R</w:t>
                  </w:r>
                </w:p>
                <w:p w:rsidR="00334DD6" w:rsidRPr="00D63351" w:rsidRDefault="00334DD6" w:rsidP="00D63351">
                  <w:pPr>
                    <w:pStyle w:val="ListParagraph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63351">
                    <w:rPr>
                      <w:rFonts w:ascii="Courier New" w:hAnsi="Courier New" w:cs="Courier New"/>
                      <w:sz w:val="27"/>
                    </w:rPr>
                    <w:t>L  H  C  F  D  P  S  D  Q  F  N  S  R  A  V</w:t>
                  </w:r>
                </w:p>
                <w:p w:rsidR="00334DD6" w:rsidRDefault="00334DD6"/>
              </w:txbxContent>
            </v:textbox>
          </v:roundrect>
        </w:pict>
      </w:r>
    </w:p>
    <w:p w:rsidR="00334DD6" w:rsidRPr="00B039D2" w:rsidRDefault="00334DD6" w:rsidP="00B039D2">
      <w:pPr>
        <w:tabs>
          <w:tab w:val="left" w:pos="1902"/>
        </w:tabs>
      </w:pPr>
    </w:p>
    <w:sectPr w:rsidR="00334DD6" w:rsidRPr="00B039D2" w:rsidSect="00F722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4DD6" w:rsidRDefault="00334DD6" w:rsidP="00472750">
      <w:pPr>
        <w:spacing w:after="0" w:line="240" w:lineRule="auto"/>
      </w:pPr>
      <w:r>
        <w:separator/>
      </w:r>
    </w:p>
  </w:endnote>
  <w:endnote w:type="continuationSeparator" w:id="0">
    <w:p w:rsidR="00334DD6" w:rsidRDefault="00334DD6" w:rsidP="004727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Algerian">
    <w:altName w:val="Imprint MT Shado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Bauhaus 93">
    <w:altName w:val="Curlz MT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4DD6" w:rsidRDefault="00334DD6" w:rsidP="00472750">
      <w:pPr>
        <w:spacing w:after="0" w:line="240" w:lineRule="auto"/>
      </w:pPr>
      <w:r>
        <w:separator/>
      </w:r>
    </w:p>
  </w:footnote>
  <w:footnote w:type="continuationSeparator" w:id="0">
    <w:p w:rsidR="00334DD6" w:rsidRDefault="00334DD6" w:rsidP="004727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2510E"/>
    <w:multiLevelType w:val="hybridMultilevel"/>
    <w:tmpl w:val="FDE4C6CC"/>
    <w:lvl w:ilvl="0" w:tplc="C7708AE6">
      <w:start w:val="1"/>
      <w:numFmt w:val="decimal"/>
      <w:lvlText w:val="%1-"/>
      <w:lvlJc w:val="left"/>
      <w:pPr>
        <w:ind w:left="60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  <w:rPr>
        <w:rFonts w:cs="Times New Roman"/>
      </w:rPr>
    </w:lvl>
  </w:abstractNum>
  <w:abstractNum w:abstractNumId="1">
    <w:nsid w:val="356F1EE1"/>
    <w:multiLevelType w:val="hybridMultilevel"/>
    <w:tmpl w:val="2F5E83B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296922"/>
    <w:multiLevelType w:val="hybridMultilevel"/>
    <w:tmpl w:val="20EEBBE8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81F4A26"/>
    <w:multiLevelType w:val="hybridMultilevel"/>
    <w:tmpl w:val="82266018"/>
    <w:lvl w:ilvl="0" w:tplc="D68EB24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6E4C"/>
    <w:rsid w:val="000E7B2D"/>
    <w:rsid w:val="000F7B35"/>
    <w:rsid w:val="0012618B"/>
    <w:rsid w:val="0015294F"/>
    <w:rsid w:val="00217ACC"/>
    <w:rsid w:val="00297F50"/>
    <w:rsid w:val="00334DD6"/>
    <w:rsid w:val="003C3FDE"/>
    <w:rsid w:val="00472750"/>
    <w:rsid w:val="004E708A"/>
    <w:rsid w:val="006321E9"/>
    <w:rsid w:val="008C56DA"/>
    <w:rsid w:val="00943DF9"/>
    <w:rsid w:val="00953FA8"/>
    <w:rsid w:val="009C5DA9"/>
    <w:rsid w:val="00AC70A0"/>
    <w:rsid w:val="00B039D2"/>
    <w:rsid w:val="00C42EB1"/>
    <w:rsid w:val="00D56E4C"/>
    <w:rsid w:val="00D63351"/>
    <w:rsid w:val="00EC6351"/>
    <w:rsid w:val="00F248E2"/>
    <w:rsid w:val="00F72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22B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D56E4C"/>
    <w:rPr>
      <w:lang w:eastAsia="en-US"/>
    </w:rPr>
  </w:style>
  <w:style w:type="paragraph" w:styleId="ListParagraph">
    <w:name w:val="List Paragraph"/>
    <w:basedOn w:val="Normal"/>
    <w:uiPriority w:val="99"/>
    <w:qFormat/>
    <w:rsid w:val="00D56E4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56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56E4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472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72750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4727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72750"/>
    <w:rPr>
      <w:rFonts w:cs="Times New Roman"/>
    </w:rPr>
  </w:style>
  <w:style w:type="character" w:styleId="HTMLTypewriter">
    <w:name w:val="HTML Typewriter"/>
    <w:basedOn w:val="DefaultParagraphFont"/>
    <w:uiPriority w:val="99"/>
    <w:semiHidden/>
    <w:rsid w:val="00D63351"/>
    <w:rPr>
      <w:rFonts w:ascii="Courier New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rsid w:val="000F7B3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523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8.png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34" Type="http://schemas.openxmlformats.org/officeDocument/2006/relationships/image" Target="media/image25.png"/><Relationship Id="rId7" Type="http://schemas.openxmlformats.org/officeDocument/2006/relationships/image" Target="media/image1.png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7.png"/><Relationship Id="rId33" Type="http://schemas.openxmlformats.org/officeDocument/2006/relationships/image" Target="media/image24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http://tbn3.google.com/images?q=tbn:dkurd55Ll0vVPM:http://www.teachengineering.org/collection/cub_/lessons/cub_images/cub_mars_lesson02_activity1_clipart1.gif" TargetMode="External"/><Relationship Id="rId29" Type="http://schemas.openxmlformats.org/officeDocument/2006/relationships/image" Target="media/image2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32" Type="http://schemas.openxmlformats.org/officeDocument/2006/relationships/image" Target="media/image23.jpe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5.png"/><Relationship Id="rId28" Type="http://schemas.openxmlformats.org/officeDocument/2006/relationships/image" Target="media/image20.png"/><Relationship Id="rId36" Type="http://schemas.openxmlformats.org/officeDocument/2006/relationships/image" Target="media/image27.png"/><Relationship Id="rId10" Type="http://schemas.openxmlformats.org/officeDocument/2006/relationships/image" Target="http://www.artvex.com/content/Clip_Art/Anatomy/Feet/0010508.gif" TargetMode="External"/><Relationship Id="rId19" Type="http://schemas.openxmlformats.org/officeDocument/2006/relationships/image" Target="media/image12.jpeg"/><Relationship Id="rId31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image" Target="media/image22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2</Pages>
  <Words>95</Words>
  <Characters>548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cp:keywords>www.sorubak.com</cp:keywords>
  <dc:description>www.sorubak.com</dc:description>
  <cp:lastPrinted>2011-01-12T23:17:00Z</cp:lastPrinted>
  <dcterms:created xsi:type="dcterms:W3CDTF">2011-01-12T23:19:00Z</dcterms:created>
  <dcterms:modified xsi:type="dcterms:W3CDTF">2014-01-02T15:44:00Z</dcterms:modified>
  <cp:category>www.sorubak.com</cp:category>
</cp:coreProperties>
</file>