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101" w:rsidRDefault="00D23101" w:rsidP="005217F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Plevne İlköğretim Okulu</w:t>
      </w:r>
    </w:p>
    <w:p w:rsidR="00D23101" w:rsidRPr="00180877" w:rsidRDefault="00D23101" w:rsidP="005217FE">
      <w:pPr>
        <w:jc w:val="center"/>
        <w:rPr>
          <w:rFonts w:ascii="Times New Roman" w:hAnsi="Times New Roman"/>
          <w:b/>
          <w:sz w:val="24"/>
          <w:szCs w:val="24"/>
        </w:rPr>
      </w:pPr>
      <w:r w:rsidRPr="00180877">
        <w:rPr>
          <w:rFonts w:ascii="Times New Roman" w:hAnsi="Times New Roman"/>
          <w:b/>
          <w:sz w:val="24"/>
          <w:szCs w:val="24"/>
        </w:rPr>
        <w:t>4. Sınıflar İngilizce Dersi 2. Dönem</w:t>
      </w:r>
    </w:p>
    <w:p w:rsidR="00D23101" w:rsidRPr="00180877" w:rsidRDefault="00D23101" w:rsidP="005217FE">
      <w:pPr>
        <w:jc w:val="center"/>
        <w:rPr>
          <w:rFonts w:ascii="Times New Roman" w:hAnsi="Times New Roman"/>
          <w:b/>
          <w:sz w:val="24"/>
          <w:szCs w:val="24"/>
        </w:rPr>
      </w:pPr>
      <w:r w:rsidRPr="00180877">
        <w:rPr>
          <w:rFonts w:ascii="Times New Roman" w:hAnsi="Times New Roman"/>
          <w:b/>
          <w:sz w:val="24"/>
          <w:szCs w:val="24"/>
        </w:rPr>
        <w:t>1. Performans Görevi</w:t>
      </w:r>
    </w:p>
    <w:p w:rsidR="00D23101" w:rsidRPr="00180877" w:rsidRDefault="00D23101" w:rsidP="007B072A">
      <w:pPr>
        <w:spacing w:line="360" w:lineRule="auto"/>
        <w:rPr>
          <w:rFonts w:ascii="Times New Roman" w:hAnsi="Times New Roman"/>
          <w:sz w:val="24"/>
          <w:szCs w:val="24"/>
        </w:rPr>
      </w:pPr>
      <w:r w:rsidRPr="00180877">
        <w:rPr>
          <w:rFonts w:ascii="Times New Roman" w:hAnsi="Times New Roman"/>
          <w:sz w:val="24"/>
          <w:szCs w:val="24"/>
        </w:rPr>
        <w:t xml:space="preserve"> Sevgili öğrenciler, </w:t>
      </w:r>
      <w:r>
        <w:rPr>
          <w:rFonts w:ascii="Times New Roman" w:hAnsi="Times New Roman"/>
          <w:sz w:val="24"/>
          <w:szCs w:val="24"/>
        </w:rPr>
        <w:t xml:space="preserve">bu performans ödevi iki aşamalıdır. </w:t>
      </w:r>
    </w:p>
    <w:p w:rsidR="00D23101" w:rsidRDefault="00D23101" w:rsidP="00C75BC5">
      <w:pPr>
        <w:spacing w:line="360" w:lineRule="auto"/>
        <w:rPr>
          <w:rFonts w:ascii="Times New Roman" w:hAnsi="Times New Roman"/>
          <w:sz w:val="24"/>
          <w:szCs w:val="24"/>
        </w:rPr>
      </w:pPr>
      <w:r w:rsidRPr="00C75BC5">
        <w:rPr>
          <w:rFonts w:ascii="Times New Roman" w:hAnsi="Times New Roman"/>
          <w:b/>
          <w:sz w:val="24"/>
          <w:szCs w:val="24"/>
        </w:rPr>
        <w:t>1- )</w:t>
      </w:r>
      <w:r>
        <w:rPr>
          <w:rFonts w:ascii="Times New Roman" w:hAnsi="Times New Roman"/>
          <w:sz w:val="24"/>
          <w:szCs w:val="24"/>
        </w:rPr>
        <w:t xml:space="preserve"> Televizyonda yayınlanan 10 tane dizinin hangi gün, saat kaçta olduğunu bildiren bir televizyon programı hazırlayınız. </w:t>
      </w:r>
      <w:r w:rsidRPr="00C75BC5">
        <w:rPr>
          <w:rFonts w:ascii="Times New Roman" w:hAnsi="Times New Roman"/>
          <w:b/>
          <w:sz w:val="24"/>
          <w:szCs w:val="24"/>
        </w:rPr>
        <w:t>On</w:t>
      </w:r>
      <w:r>
        <w:rPr>
          <w:rFonts w:ascii="Times New Roman" w:hAnsi="Times New Roman"/>
          <w:sz w:val="24"/>
          <w:szCs w:val="24"/>
        </w:rPr>
        <w:t xml:space="preserve"> ve </w:t>
      </w:r>
      <w:r w:rsidRPr="00C75BC5">
        <w:rPr>
          <w:rFonts w:ascii="Times New Roman" w:hAnsi="Times New Roman"/>
          <w:b/>
          <w:sz w:val="24"/>
          <w:szCs w:val="24"/>
        </w:rPr>
        <w:t>at</w:t>
      </w:r>
      <w:r>
        <w:rPr>
          <w:rFonts w:ascii="Times New Roman" w:hAnsi="Times New Roman"/>
          <w:sz w:val="24"/>
          <w:szCs w:val="24"/>
        </w:rPr>
        <w:t xml:space="preserve"> kelimelerini doğru bir şekilde kullanmaya özen gösteriniz. Defterinizden ve kitaplarınızdan yararlanabilirsiniz.</w:t>
      </w:r>
    </w:p>
    <w:p w:rsidR="00D23101" w:rsidRDefault="00D23101" w:rsidP="00C75BC5">
      <w:pPr>
        <w:spacing w:line="360" w:lineRule="auto"/>
        <w:rPr>
          <w:rFonts w:ascii="Times New Roman" w:hAnsi="Times New Roman"/>
          <w:sz w:val="24"/>
          <w:szCs w:val="24"/>
        </w:rPr>
      </w:pPr>
      <w:r w:rsidRPr="00C75BC5">
        <w:rPr>
          <w:rFonts w:ascii="Times New Roman" w:hAnsi="Times New Roman"/>
          <w:b/>
          <w:sz w:val="24"/>
          <w:szCs w:val="24"/>
        </w:rPr>
        <w:t>2-)</w:t>
      </w:r>
      <w:r>
        <w:rPr>
          <w:rFonts w:ascii="Times New Roman" w:hAnsi="Times New Roman"/>
          <w:sz w:val="24"/>
          <w:szCs w:val="24"/>
        </w:rPr>
        <w:t xml:space="preserve"> Ödevin ikinci aşamasında sınıfınızdan 10 tane arkadaşınızın doğum günlerinin hangi ayda olduğunu yazınız. </w:t>
      </w:r>
      <w:r w:rsidRPr="00C75BC5">
        <w:rPr>
          <w:rFonts w:ascii="Times New Roman" w:hAnsi="Times New Roman"/>
          <w:b/>
          <w:sz w:val="24"/>
          <w:szCs w:val="24"/>
        </w:rPr>
        <w:t>(in)</w:t>
      </w:r>
      <w:r>
        <w:rPr>
          <w:rFonts w:ascii="Times New Roman" w:hAnsi="Times New Roman"/>
          <w:sz w:val="24"/>
          <w:szCs w:val="24"/>
        </w:rPr>
        <w:t xml:space="preserve"> kelimesini doğru kullanmaya özen gösteriniz.</w:t>
      </w:r>
    </w:p>
    <w:p w:rsidR="00D23101" w:rsidRDefault="00D23101" w:rsidP="00C75BC5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Ödevinizi yaparken sıralar arasında gezerek arkadaşlarınızın doğum günlerini öğrenebilirsiniz.</w:t>
      </w:r>
    </w:p>
    <w:p w:rsidR="00D23101" w:rsidRDefault="00D23101" w:rsidP="00C75BC5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Ödevinizi 1 ders saati içinde tamamlayıp, teslim ediniz.</w:t>
      </w:r>
    </w:p>
    <w:tbl>
      <w:tblPr>
        <w:tblpPr w:leftFromText="141" w:rightFromText="141" w:vertAnchor="text" w:horzAnchor="page" w:tblpX="1018" w:tblpY="2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27"/>
        <w:gridCol w:w="3260"/>
      </w:tblGrid>
      <w:tr w:rsidR="00D23101" w:rsidRPr="00683AFA" w:rsidTr="00683AFA">
        <w:tc>
          <w:tcPr>
            <w:tcW w:w="3227" w:type="dxa"/>
          </w:tcPr>
          <w:p w:rsidR="00D23101" w:rsidRPr="00683AFA" w:rsidRDefault="00D23101" w:rsidP="00683AF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23101" w:rsidRPr="00683AFA" w:rsidRDefault="00D23101" w:rsidP="00683AF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23101" w:rsidRPr="00683AFA" w:rsidRDefault="00D23101" w:rsidP="00683AF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3AFA">
              <w:rPr>
                <w:rFonts w:ascii="Times New Roman" w:hAnsi="Times New Roman"/>
                <w:b/>
                <w:sz w:val="18"/>
                <w:szCs w:val="18"/>
              </w:rPr>
              <w:t>Dilbilgisi :</w:t>
            </w:r>
          </w:p>
          <w:p w:rsidR="00D23101" w:rsidRPr="00683AFA" w:rsidRDefault="00D23101" w:rsidP="00683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:rsidR="00D23101" w:rsidRPr="00683AFA" w:rsidRDefault="00D23101" w:rsidP="00683AFA">
            <w:pPr>
              <w:spacing w:after="0"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3AF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0-2 hata </w:t>
            </w:r>
            <w:r w:rsidRPr="00683AF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(20 p)</w:t>
            </w:r>
            <w:r w:rsidRPr="00683AF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D23101" w:rsidRPr="00683AFA" w:rsidRDefault="00D23101" w:rsidP="00683AFA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83AF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3-5 Hata </w:t>
            </w:r>
            <w:r w:rsidRPr="00683AF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(16 p)</w:t>
            </w:r>
          </w:p>
          <w:p w:rsidR="00D23101" w:rsidRPr="00683AFA" w:rsidRDefault="00D23101" w:rsidP="00683AFA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83AF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6-8 Hata </w:t>
            </w:r>
            <w:r w:rsidRPr="00683AF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(12 p) </w:t>
            </w:r>
          </w:p>
          <w:p w:rsidR="00D23101" w:rsidRPr="00683AFA" w:rsidRDefault="00D23101" w:rsidP="00683AFA">
            <w:pPr>
              <w:spacing w:after="0"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3AF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9- 12 Hata </w:t>
            </w:r>
            <w:r w:rsidRPr="00683AF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( 8 p) </w:t>
            </w:r>
          </w:p>
          <w:p w:rsidR="00D23101" w:rsidRPr="00683AFA" w:rsidRDefault="00D23101" w:rsidP="00683AFA">
            <w:pPr>
              <w:spacing w:after="0"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683AF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13 den fazla hata </w:t>
            </w:r>
            <w:r w:rsidRPr="00683AF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(4 p)</w:t>
            </w:r>
          </w:p>
        </w:tc>
      </w:tr>
      <w:tr w:rsidR="00D23101" w:rsidRPr="00683AFA" w:rsidTr="00683AFA">
        <w:tc>
          <w:tcPr>
            <w:tcW w:w="3227" w:type="dxa"/>
          </w:tcPr>
          <w:p w:rsidR="00D23101" w:rsidRPr="00683AFA" w:rsidRDefault="00D23101" w:rsidP="00683AF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23101" w:rsidRPr="00683AFA" w:rsidRDefault="00D23101" w:rsidP="00683AF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23101" w:rsidRPr="00683AFA" w:rsidRDefault="00D23101" w:rsidP="00683AF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3AFA">
              <w:rPr>
                <w:rFonts w:ascii="Times New Roman" w:hAnsi="Times New Roman"/>
                <w:b/>
                <w:sz w:val="18"/>
                <w:szCs w:val="18"/>
              </w:rPr>
              <w:t>İmla ve Noktalama kurallarına uygunluk :</w:t>
            </w:r>
          </w:p>
          <w:p w:rsidR="00D23101" w:rsidRPr="00683AFA" w:rsidRDefault="00D23101" w:rsidP="00683AF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</w:tcPr>
          <w:p w:rsidR="00D23101" w:rsidRPr="00683AFA" w:rsidRDefault="00D23101" w:rsidP="00683AFA">
            <w:pPr>
              <w:spacing w:after="0" w:line="360" w:lineRule="auto"/>
              <w:rPr>
                <w:color w:val="000000"/>
                <w:sz w:val="18"/>
                <w:szCs w:val="18"/>
              </w:rPr>
            </w:pPr>
            <w:r w:rsidRPr="00683AFA">
              <w:rPr>
                <w:color w:val="000000"/>
                <w:sz w:val="18"/>
                <w:szCs w:val="18"/>
              </w:rPr>
              <w:t xml:space="preserve">0-2 hata </w:t>
            </w:r>
            <w:r w:rsidRPr="00683AFA">
              <w:rPr>
                <w:b/>
                <w:color w:val="000000"/>
                <w:sz w:val="18"/>
                <w:szCs w:val="18"/>
              </w:rPr>
              <w:t>(20 p)</w:t>
            </w:r>
          </w:p>
          <w:p w:rsidR="00D23101" w:rsidRPr="00683AFA" w:rsidRDefault="00D23101" w:rsidP="00683AFA">
            <w:pPr>
              <w:spacing w:after="0" w:line="360" w:lineRule="auto"/>
              <w:rPr>
                <w:color w:val="000000"/>
                <w:sz w:val="18"/>
                <w:szCs w:val="18"/>
              </w:rPr>
            </w:pPr>
            <w:r w:rsidRPr="00683AFA">
              <w:rPr>
                <w:color w:val="000000"/>
                <w:sz w:val="18"/>
                <w:szCs w:val="18"/>
              </w:rPr>
              <w:t xml:space="preserve">3-5 Hata </w:t>
            </w:r>
            <w:r w:rsidRPr="00683AFA">
              <w:rPr>
                <w:b/>
                <w:color w:val="000000"/>
                <w:sz w:val="18"/>
                <w:szCs w:val="18"/>
              </w:rPr>
              <w:t xml:space="preserve">(16 p) </w:t>
            </w:r>
          </w:p>
          <w:p w:rsidR="00D23101" w:rsidRPr="00683AFA" w:rsidRDefault="00D23101" w:rsidP="00683AFA">
            <w:pPr>
              <w:spacing w:after="0" w:line="360" w:lineRule="auto"/>
              <w:rPr>
                <w:color w:val="000000"/>
                <w:sz w:val="18"/>
                <w:szCs w:val="18"/>
              </w:rPr>
            </w:pPr>
            <w:r w:rsidRPr="00683AFA">
              <w:rPr>
                <w:color w:val="000000"/>
                <w:sz w:val="18"/>
                <w:szCs w:val="18"/>
              </w:rPr>
              <w:t xml:space="preserve">6-9 Hata </w:t>
            </w:r>
            <w:r w:rsidRPr="00683AFA">
              <w:rPr>
                <w:b/>
                <w:color w:val="000000"/>
                <w:sz w:val="18"/>
                <w:szCs w:val="18"/>
              </w:rPr>
              <w:t xml:space="preserve">(12 p) </w:t>
            </w:r>
          </w:p>
          <w:p w:rsidR="00D23101" w:rsidRPr="00683AFA" w:rsidRDefault="00D23101" w:rsidP="00683AFA">
            <w:pPr>
              <w:spacing w:after="0" w:line="360" w:lineRule="auto"/>
              <w:rPr>
                <w:color w:val="000000"/>
                <w:sz w:val="18"/>
                <w:szCs w:val="18"/>
              </w:rPr>
            </w:pPr>
            <w:r w:rsidRPr="00683AFA">
              <w:rPr>
                <w:color w:val="000000"/>
                <w:sz w:val="18"/>
                <w:szCs w:val="18"/>
              </w:rPr>
              <w:t xml:space="preserve">10- 12 Hata </w:t>
            </w:r>
            <w:r w:rsidRPr="00683AFA">
              <w:rPr>
                <w:b/>
                <w:color w:val="000000"/>
                <w:sz w:val="18"/>
                <w:szCs w:val="18"/>
              </w:rPr>
              <w:t xml:space="preserve">( 8 p) </w:t>
            </w:r>
          </w:p>
          <w:p w:rsidR="00D23101" w:rsidRPr="00683AFA" w:rsidRDefault="00D23101" w:rsidP="00683AFA">
            <w:pPr>
              <w:spacing w:after="0"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3AFA">
              <w:rPr>
                <w:color w:val="000000"/>
                <w:sz w:val="18"/>
                <w:szCs w:val="18"/>
              </w:rPr>
              <w:t xml:space="preserve">13 den fazla hata </w:t>
            </w:r>
            <w:r w:rsidRPr="00683AFA">
              <w:rPr>
                <w:b/>
                <w:color w:val="000000"/>
                <w:sz w:val="18"/>
                <w:szCs w:val="18"/>
              </w:rPr>
              <w:t>(4 p)</w:t>
            </w:r>
          </w:p>
        </w:tc>
      </w:tr>
      <w:tr w:rsidR="00D23101" w:rsidRPr="00683AFA" w:rsidTr="00683AFA">
        <w:tc>
          <w:tcPr>
            <w:tcW w:w="3227" w:type="dxa"/>
          </w:tcPr>
          <w:p w:rsidR="00D23101" w:rsidRPr="00683AFA" w:rsidRDefault="00D23101" w:rsidP="00683AF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23101" w:rsidRPr="00683AFA" w:rsidRDefault="00D23101" w:rsidP="00683AF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23101" w:rsidRPr="00683AFA" w:rsidRDefault="00D23101" w:rsidP="00683AF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3AFA">
              <w:rPr>
                <w:rFonts w:ascii="Times New Roman" w:hAnsi="Times New Roman"/>
                <w:b/>
                <w:sz w:val="18"/>
                <w:szCs w:val="18"/>
              </w:rPr>
              <w:t>Özgünlük:</w:t>
            </w:r>
          </w:p>
          <w:p w:rsidR="00D23101" w:rsidRPr="00683AFA" w:rsidRDefault="00D23101" w:rsidP="00683AF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</w:tcPr>
          <w:p w:rsidR="00D23101" w:rsidRPr="00683AFA" w:rsidRDefault="00D23101" w:rsidP="00683AFA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83AF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Mükemmel </w:t>
            </w:r>
            <w:r w:rsidRPr="00683AF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(15 p)</w:t>
            </w:r>
          </w:p>
          <w:p w:rsidR="00D23101" w:rsidRPr="00683AFA" w:rsidRDefault="00D23101" w:rsidP="00683AFA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83AF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İyi </w:t>
            </w:r>
            <w:r w:rsidRPr="00683AF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(10 p)</w:t>
            </w:r>
            <w:r w:rsidRPr="00683AF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ab/>
            </w:r>
          </w:p>
          <w:p w:rsidR="00D23101" w:rsidRPr="00683AFA" w:rsidRDefault="00D23101" w:rsidP="00683AFA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83AF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Orta </w:t>
            </w:r>
            <w:r w:rsidRPr="00683AF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(8 p)</w:t>
            </w:r>
            <w:r w:rsidRPr="00683AF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ab/>
            </w:r>
          </w:p>
          <w:p w:rsidR="00D23101" w:rsidRPr="00683AFA" w:rsidRDefault="00D23101" w:rsidP="00683AFA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83AF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Geliştirilebilir </w:t>
            </w:r>
            <w:r w:rsidRPr="00683AF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(5 p)</w:t>
            </w:r>
          </w:p>
          <w:p w:rsidR="00D23101" w:rsidRPr="00683AFA" w:rsidRDefault="00D23101" w:rsidP="00683AFA">
            <w:pPr>
              <w:spacing w:after="0"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3AF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Yetersiz </w:t>
            </w:r>
            <w:r w:rsidRPr="00683AF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(3 p)</w:t>
            </w:r>
          </w:p>
        </w:tc>
      </w:tr>
      <w:tr w:rsidR="00D23101" w:rsidRPr="00683AFA" w:rsidTr="00683AFA">
        <w:tc>
          <w:tcPr>
            <w:tcW w:w="3227" w:type="dxa"/>
          </w:tcPr>
          <w:p w:rsidR="00D23101" w:rsidRPr="00683AFA" w:rsidRDefault="00D23101" w:rsidP="00683AF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  <w:p w:rsidR="00D23101" w:rsidRPr="00683AFA" w:rsidRDefault="00D23101" w:rsidP="00683AF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  <w:p w:rsidR="00D23101" w:rsidRPr="00683AFA" w:rsidRDefault="00D23101" w:rsidP="00683AF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3AF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Zamanında Teslim</w:t>
            </w:r>
          </w:p>
          <w:p w:rsidR="00D23101" w:rsidRPr="00683AFA" w:rsidRDefault="00D23101" w:rsidP="00683AF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260" w:type="dxa"/>
          </w:tcPr>
          <w:p w:rsidR="00D23101" w:rsidRPr="00683AFA" w:rsidRDefault="00D23101" w:rsidP="00683AFA">
            <w:pPr>
              <w:spacing w:after="0"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3AF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Zamanında </w:t>
            </w:r>
            <w:r w:rsidRPr="00683AF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(15 p)</w:t>
            </w:r>
          </w:p>
          <w:p w:rsidR="00D23101" w:rsidRPr="00683AFA" w:rsidRDefault="00D23101" w:rsidP="00683AFA">
            <w:pPr>
              <w:spacing w:after="0"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3AF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gün geç </w:t>
            </w:r>
            <w:r w:rsidRPr="00683AF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(10 p)</w:t>
            </w:r>
          </w:p>
          <w:p w:rsidR="00D23101" w:rsidRPr="00683AFA" w:rsidRDefault="00D23101" w:rsidP="00683AFA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83AF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 gün geç </w:t>
            </w:r>
            <w:r w:rsidRPr="00683AF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(5 p)</w:t>
            </w:r>
          </w:p>
          <w:p w:rsidR="00D23101" w:rsidRPr="00683AFA" w:rsidRDefault="00D23101" w:rsidP="00683AFA">
            <w:pPr>
              <w:spacing w:after="0"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3AFA">
              <w:rPr>
                <w:rFonts w:ascii="Times New Roman" w:hAnsi="Times New Roman"/>
                <w:color w:val="000000"/>
                <w:sz w:val="18"/>
                <w:szCs w:val="18"/>
              </w:rPr>
              <w:t>3 gün geç</w:t>
            </w:r>
            <w:r w:rsidRPr="00683AF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(0 p) </w:t>
            </w:r>
          </w:p>
        </w:tc>
      </w:tr>
      <w:tr w:rsidR="00D23101" w:rsidRPr="00683AFA" w:rsidTr="00683AFA">
        <w:tc>
          <w:tcPr>
            <w:tcW w:w="3227" w:type="dxa"/>
          </w:tcPr>
          <w:p w:rsidR="00D23101" w:rsidRPr="00683AFA" w:rsidRDefault="00D23101" w:rsidP="00683AF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  <w:p w:rsidR="00D23101" w:rsidRPr="00683AFA" w:rsidRDefault="00D23101" w:rsidP="00683AF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83AF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Tertip, Düzen Ve</w:t>
            </w:r>
          </w:p>
          <w:p w:rsidR="00D23101" w:rsidRPr="00683AFA" w:rsidRDefault="00D23101" w:rsidP="00683AF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83AF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Estetik Görüntüsü:</w:t>
            </w:r>
          </w:p>
        </w:tc>
        <w:tc>
          <w:tcPr>
            <w:tcW w:w="3260" w:type="dxa"/>
          </w:tcPr>
          <w:p w:rsidR="00D23101" w:rsidRPr="00683AFA" w:rsidRDefault="00D23101" w:rsidP="00683AFA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83AF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Mükemmel </w:t>
            </w:r>
            <w:r w:rsidRPr="00683AF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(10 p)</w:t>
            </w:r>
          </w:p>
          <w:p w:rsidR="00D23101" w:rsidRPr="00683AFA" w:rsidRDefault="00D23101" w:rsidP="00683AFA">
            <w:pPr>
              <w:spacing w:after="0" w:line="36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83AFA">
              <w:rPr>
                <w:rFonts w:ascii="Times New Roman" w:hAnsi="Times New Roman"/>
                <w:sz w:val="18"/>
                <w:szCs w:val="18"/>
              </w:rPr>
              <w:t xml:space="preserve">İyi </w:t>
            </w:r>
            <w:r w:rsidRPr="00683AFA">
              <w:rPr>
                <w:rFonts w:ascii="Times New Roman" w:hAnsi="Times New Roman"/>
                <w:b/>
                <w:sz w:val="18"/>
                <w:szCs w:val="18"/>
              </w:rPr>
              <w:t>(8 p)</w:t>
            </w:r>
          </w:p>
          <w:p w:rsidR="00D23101" w:rsidRPr="00683AFA" w:rsidRDefault="00D23101" w:rsidP="00683AFA">
            <w:pPr>
              <w:spacing w:after="0" w:line="36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83AFA">
              <w:rPr>
                <w:rFonts w:ascii="Times New Roman" w:hAnsi="Times New Roman"/>
                <w:sz w:val="18"/>
                <w:szCs w:val="18"/>
              </w:rPr>
              <w:t xml:space="preserve">Orta </w:t>
            </w:r>
            <w:r w:rsidRPr="00683AFA">
              <w:rPr>
                <w:rFonts w:ascii="Times New Roman" w:hAnsi="Times New Roman"/>
                <w:b/>
                <w:sz w:val="18"/>
                <w:szCs w:val="18"/>
              </w:rPr>
              <w:t>(5 p)</w:t>
            </w:r>
          </w:p>
          <w:p w:rsidR="00D23101" w:rsidRPr="00683AFA" w:rsidRDefault="00D23101" w:rsidP="00683AFA">
            <w:pPr>
              <w:spacing w:after="0"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3AFA">
              <w:rPr>
                <w:rFonts w:ascii="Times New Roman" w:hAnsi="Times New Roman"/>
                <w:sz w:val="18"/>
                <w:szCs w:val="18"/>
              </w:rPr>
              <w:t xml:space="preserve">Geliştirilebilir </w:t>
            </w:r>
            <w:r w:rsidRPr="00683AFA">
              <w:rPr>
                <w:rFonts w:ascii="Times New Roman" w:hAnsi="Times New Roman"/>
                <w:b/>
                <w:sz w:val="18"/>
                <w:szCs w:val="18"/>
              </w:rPr>
              <w:t>(3 p)</w:t>
            </w:r>
          </w:p>
        </w:tc>
      </w:tr>
      <w:tr w:rsidR="00D23101" w:rsidRPr="00683AFA" w:rsidTr="00683AFA">
        <w:tc>
          <w:tcPr>
            <w:tcW w:w="3227" w:type="dxa"/>
          </w:tcPr>
          <w:p w:rsidR="00D23101" w:rsidRPr="00683AFA" w:rsidRDefault="00D23101" w:rsidP="00683AF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83AFA">
              <w:rPr>
                <w:rFonts w:ascii="Times New Roman" w:hAnsi="Times New Roman"/>
                <w:b/>
                <w:sz w:val="18"/>
                <w:szCs w:val="18"/>
              </w:rPr>
              <w:t>İçerik :</w:t>
            </w:r>
          </w:p>
          <w:p w:rsidR="00D23101" w:rsidRPr="00683AFA" w:rsidRDefault="00D23101" w:rsidP="00683AF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</w:tcPr>
          <w:p w:rsidR="00D23101" w:rsidRPr="00683AFA" w:rsidRDefault="00D23101" w:rsidP="00683AFA">
            <w:pPr>
              <w:spacing w:after="0" w:line="36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83AFA">
              <w:rPr>
                <w:rFonts w:ascii="Times New Roman" w:hAnsi="Times New Roman"/>
                <w:sz w:val="18"/>
                <w:szCs w:val="18"/>
              </w:rPr>
              <w:t xml:space="preserve">0-2 cümle eksik </w:t>
            </w:r>
            <w:r w:rsidRPr="00683AFA">
              <w:rPr>
                <w:rFonts w:ascii="Times New Roman" w:hAnsi="Times New Roman"/>
                <w:b/>
                <w:sz w:val="18"/>
                <w:szCs w:val="18"/>
              </w:rPr>
              <w:t>(20 p)</w:t>
            </w:r>
          </w:p>
          <w:p w:rsidR="00D23101" w:rsidRPr="00683AFA" w:rsidRDefault="00D23101" w:rsidP="00683AFA">
            <w:pPr>
              <w:spacing w:after="0" w:line="36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83AFA">
              <w:rPr>
                <w:rFonts w:ascii="Times New Roman" w:hAnsi="Times New Roman"/>
                <w:sz w:val="18"/>
                <w:szCs w:val="18"/>
              </w:rPr>
              <w:t xml:space="preserve">3– 5 cümle eksik  </w:t>
            </w:r>
            <w:r w:rsidRPr="00683AFA">
              <w:rPr>
                <w:rFonts w:ascii="Times New Roman" w:hAnsi="Times New Roman"/>
                <w:b/>
                <w:sz w:val="18"/>
                <w:szCs w:val="18"/>
              </w:rPr>
              <w:t>(15 p)</w:t>
            </w:r>
          </w:p>
          <w:p w:rsidR="00D23101" w:rsidRPr="00683AFA" w:rsidRDefault="00D23101" w:rsidP="00683AFA">
            <w:pPr>
              <w:spacing w:after="0" w:line="36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83AFA">
              <w:rPr>
                <w:rFonts w:ascii="Times New Roman" w:hAnsi="Times New Roman"/>
                <w:sz w:val="18"/>
                <w:szCs w:val="18"/>
              </w:rPr>
              <w:t xml:space="preserve">6-8  cümle eksik </w:t>
            </w:r>
            <w:r w:rsidRPr="00683AFA">
              <w:rPr>
                <w:rFonts w:ascii="Times New Roman" w:hAnsi="Times New Roman"/>
                <w:b/>
                <w:sz w:val="18"/>
                <w:szCs w:val="18"/>
              </w:rPr>
              <w:t>(10 p)</w:t>
            </w:r>
          </w:p>
          <w:p w:rsidR="00D23101" w:rsidRPr="00683AFA" w:rsidRDefault="00D23101" w:rsidP="00683AFA">
            <w:pPr>
              <w:spacing w:after="0" w:line="36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83AFA">
              <w:rPr>
                <w:rFonts w:ascii="Times New Roman" w:hAnsi="Times New Roman"/>
                <w:sz w:val="18"/>
                <w:szCs w:val="18"/>
              </w:rPr>
              <w:t xml:space="preserve">9-10 cümle eksik </w:t>
            </w:r>
            <w:r w:rsidRPr="00683AFA">
              <w:rPr>
                <w:rFonts w:ascii="Times New Roman" w:hAnsi="Times New Roman"/>
                <w:b/>
                <w:sz w:val="18"/>
                <w:szCs w:val="18"/>
              </w:rPr>
              <w:t>(5 p)</w:t>
            </w:r>
          </w:p>
          <w:p w:rsidR="00D23101" w:rsidRPr="00683AFA" w:rsidRDefault="00D23101" w:rsidP="00683AFA">
            <w:pPr>
              <w:spacing w:after="0"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683AFA">
              <w:rPr>
                <w:rFonts w:ascii="Times New Roman" w:hAnsi="Times New Roman"/>
                <w:sz w:val="18"/>
                <w:szCs w:val="18"/>
              </w:rPr>
              <w:t xml:space="preserve">10 dan fazla eksik cümle </w:t>
            </w:r>
            <w:r w:rsidRPr="00683AFA">
              <w:rPr>
                <w:rFonts w:ascii="Times New Roman" w:hAnsi="Times New Roman"/>
                <w:b/>
                <w:sz w:val="18"/>
                <w:szCs w:val="18"/>
              </w:rPr>
              <w:t>(0 p)</w:t>
            </w:r>
          </w:p>
        </w:tc>
      </w:tr>
    </w:tbl>
    <w:p w:rsidR="00D23101" w:rsidRPr="000D5395" w:rsidRDefault="00D23101" w:rsidP="00C75BC5">
      <w:pPr>
        <w:pStyle w:val="ListParagraph"/>
        <w:spacing w:line="360" w:lineRule="auto"/>
        <w:rPr>
          <w:rFonts w:ascii="Times New Roman" w:hAnsi="Times New Roman"/>
          <w:sz w:val="18"/>
          <w:szCs w:val="18"/>
        </w:rPr>
      </w:pPr>
    </w:p>
    <w:p w:rsidR="00D23101" w:rsidRPr="000D5395" w:rsidRDefault="00D23101" w:rsidP="005217FE">
      <w:pPr>
        <w:rPr>
          <w:rFonts w:ascii="Times New Roman" w:hAnsi="Times New Roman"/>
          <w:sz w:val="18"/>
          <w:szCs w:val="18"/>
        </w:rPr>
      </w:pPr>
      <w:hyperlink r:id="rId5" w:history="1">
        <w:r>
          <w:rPr>
            <w:rStyle w:val="Hyperlink"/>
          </w:rPr>
          <w:t>www.sorubak.com</w:t>
        </w:r>
      </w:hyperlink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.4pt;margin-top:374.7pt;width:207.75pt;height:53.5pt;z-index:251658240;mso-position-horizontal-relative:text;mso-position-vertical-relative:text">
            <v:textbox>
              <w:txbxContent>
                <w:p w:rsidR="00D23101" w:rsidRPr="000D5395" w:rsidRDefault="00D23101">
                  <w:pPr>
                    <w:rPr>
                      <w:b/>
                    </w:rPr>
                  </w:pPr>
                  <w:r w:rsidRPr="000D5395">
                    <w:rPr>
                      <w:b/>
                    </w:rPr>
                    <w:t xml:space="preserve">             Eray ATİK </w:t>
                  </w:r>
                  <w:r w:rsidRPr="000D5395">
                    <w:rPr>
                      <w:b/>
                    </w:rPr>
                    <w:tab/>
                    <w:t xml:space="preserve">      Fadime Çeliker</w:t>
                  </w:r>
                </w:p>
                <w:p w:rsidR="00D23101" w:rsidRDefault="00D23101">
                  <w:r>
                    <w:t>İngilizce Öğretmeni</w:t>
                  </w:r>
                  <w:r>
                    <w:tab/>
                    <w:t>İngilizce Öğretmeni</w:t>
                  </w:r>
                </w:p>
              </w:txbxContent>
            </v:textbox>
          </v:shape>
        </w:pict>
      </w:r>
    </w:p>
    <w:sectPr w:rsidR="00D23101" w:rsidRPr="000D5395" w:rsidSect="00C75BC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B701D3"/>
    <w:multiLevelType w:val="hybridMultilevel"/>
    <w:tmpl w:val="F1F03DE0"/>
    <w:lvl w:ilvl="0" w:tplc="3CC8521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FE"/>
    <w:rsid w:val="00037927"/>
    <w:rsid w:val="000D4AA8"/>
    <w:rsid w:val="000D5395"/>
    <w:rsid w:val="00180877"/>
    <w:rsid w:val="003B5179"/>
    <w:rsid w:val="003C639E"/>
    <w:rsid w:val="00427978"/>
    <w:rsid w:val="004D3A8C"/>
    <w:rsid w:val="005217FE"/>
    <w:rsid w:val="00624347"/>
    <w:rsid w:val="00625965"/>
    <w:rsid w:val="00683AFA"/>
    <w:rsid w:val="007B072A"/>
    <w:rsid w:val="00846B4A"/>
    <w:rsid w:val="00AA2032"/>
    <w:rsid w:val="00C21D48"/>
    <w:rsid w:val="00C75BC5"/>
    <w:rsid w:val="00D23101"/>
    <w:rsid w:val="00FD2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AA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8087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75BC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0D5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D539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C639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211</Words>
  <Characters>1208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aminastor</dc:creator>
  <cp:keywords/>
  <dc:description/>
  <cp:lastModifiedBy>edanur</cp:lastModifiedBy>
  <cp:revision>6</cp:revision>
  <dcterms:created xsi:type="dcterms:W3CDTF">2012-03-24T14:43:00Z</dcterms:created>
  <dcterms:modified xsi:type="dcterms:W3CDTF">2014-01-27T19:19:00Z</dcterms:modified>
</cp:coreProperties>
</file>