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A45" w:rsidRPr="00276EC2" w:rsidRDefault="00C54A45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026" style="position:absolute;margin-left:-5.15pt;margin-top:14.2pt;width:540pt;height:36pt;z-index:251643904" coordorigin="387,821" coordsize="10800,720">
            <v:group id="_x0000_s1027" style="position:absolute;left:387;top:821;width:10800;height:720" coordorigin="387,821" coordsize="10800,720">
              <v:rect id="_x0000_s102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2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3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31" style="position:absolute;left:387;top:821;width:10800;height:720" coordorigin="387,821" coordsize="10800,720">
              <v:shape id="_x0000_s103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Resim 1" o:spid="_x0000_s1072" type="#_x0000_t75" style="position:absolute;margin-left:-9pt;margin-top:9pt;width:33pt;height:43.5pt;z-index:-251659264;visibility:visible">
            <v:imagedata r:id="rId7" o:title=""/>
          </v:shape>
        </w:pict>
      </w:r>
      <w:r>
        <w:rPr>
          <w:rFonts w:ascii="Nurhan Uz" w:hAnsi="Nurhan Uz"/>
          <w:sz w:val="68"/>
          <w:szCs w:val="68"/>
        </w:rPr>
        <w:t xml:space="preserve">  </w:t>
      </w:r>
      <w:r>
        <w:rPr>
          <w:rFonts w:ascii="Hand writing Mutlu" w:hAnsi="Hand writing Mutlu"/>
          <w:sz w:val="68"/>
          <w:szCs w:val="68"/>
        </w:rPr>
        <w:t>Taner treni itele.</w:t>
      </w:r>
      <w:r>
        <w:rPr>
          <w:rFonts w:ascii="Nurhan Uz" w:hAnsi="Nurhan Uz"/>
          <w:sz w:val="68"/>
          <w:szCs w:val="68"/>
        </w:rPr>
        <w:t xml:space="preserve"> </w:t>
      </w:r>
    </w:p>
    <w:p w:rsidR="00C54A45" w:rsidRPr="00276EC2" w:rsidRDefault="00C54A45" w:rsidP="008557D6">
      <w:pPr>
        <w:tabs>
          <w:tab w:val="left" w:pos="6465"/>
        </w:tabs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073" style="position:absolute;margin-left:-3.65pt;margin-top:12.9pt;width:540pt;height:36pt;z-index:251644928" coordorigin="387,821" coordsize="10800,720">
            <v:group id="_x0000_s1074" style="position:absolute;left:387;top:821;width:10800;height:720" coordorigin="387,821" coordsize="10800,720">
              <v:rect id="_x0000_s10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0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0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078" style="position:absolute;left:387;top:821;width:10800;height:720" coordorigin="387,821" coordsize="10800,720">
              <v:shape id="_x0000_s10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6 Resim" o:spid="_x0000_s1119" type="#_x0000_t75" alt="PEP.jpg" style="position:absolute;margin-left:-9pt;margin-top:9.95pt;width:36pt;height:36pt;z-index:-251658240;visibility:visible">
            <v:imagedata r:id="rId8" o:title=""/>
          </v:shape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r>
        <w:rPr>
          <w:rFonts w:ascii="Hand writing Mutlu" w:hAnsi="Hand writing Mutlu"/>
          <w:sz w:val="68"/>
          <w:szCs w:val="68"/>
        </w:rPr>
        <w:t>Narin 3 nar tart.</w:t>
      </w:r>
      <w:r>
        <w:rPr>
          <w:rFonts w:ascii="Hand writing Mutlu" w:hAnsi="Hand writing Mutlu"/>
          <w:sz w:val="68"/>
          <w:szCs w:val="68"/>
        </w:rPr>
        <w:tab/>
      </w:r>
    </w:p>
    <w:p w:rsidR="00C54A45" w:rsidRPr="00F90F3D" w:rsidRDefault="00C54A45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120" style="position:absolute;margin-left:-5.25pt;margin-top:12.7pt;width:540pt;height:36pt;z-index:251642880" coordorigin="387,821" coordsize="10800,720">
            <v:group id="_x0000_s1121" style="position:absolute;left:387;top:821;width:10800;height:720" coordorigin="387,821" coordsize="10800,720" o:regroupid="1">
              <v:rect id="_x0000_s1122" style="position:absolute;left:387;top:1320;width:10800;height:221" o:regroupid="2" filled="f" fillcolor="black" strokecolor="#0d0d0d" strokeweight=".62pt">
                <v:stroke dashstyle="1 1" endcap="round"/>
                <v:path arrowok="t"/>
              </v:rect>
              <v:rect id="_x0000_s1123" style="position:absolute;left:387;top:1043;width:10800;height:277" o:regroupid="2" filled="f" fillcolor="black" strokecolor="#0d0d0d" strokeweight=".62pt">
                <v:stroke dashstyle="1 1" endcap="round"/>
                <v:path arrowok="t"/>
              </v:rect>
              <v:rect id="_x0000_s1124" style="position:absolute;left:387;top:821;width:10800;height:222" o:regroupid="2" filled="f" fillcolor="black" strokecolor="#0d0d0d" strokeweight=".62pt">
                <v:stroke dashstyle="1 1" endcap="round"/>
                <v:path arrowok="t"/>
              </v:rect>
            </v:group>
            <v:group id="_x0000_s1125" style="position:absolute;left:387;top:821;width:10800;height:720" coordorigin="387,821" coordsize="10800,720" o:regroupid="1">
              <v:shape id="_x0000_s1126" style="position:absolute;left:38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9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6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19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146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17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0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268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254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280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07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34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361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388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15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41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468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49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2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549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5762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0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3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656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6837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10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37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764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791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18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45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871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8988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256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9525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9794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063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331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10600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  <v:shape id="_x0000_s1165" style="position:absolute;left:10869;top:821;width:318;height:720;rotation:-479849fd;mso-position-horizontal:absolute;mso-position-vertical:absolute" coordsize="270,706" o:regroupid="3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4 Resim" o:spid="_x0000_s1166" type="#_x0000_t75" alt="BEBE.jpg" style="position:absolute;margin-left:-9pt;margin-top:10.85pt;width:36pt;height:33.6pt;z-index:-251656192;visibility:visible">
            <v:imagedata r:id="rId9" o:title=""/>
          </v:shape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r>
        <w:rPr>
          <w:rFonts w:ascii="Hand writing Mutlu" w:hAnsi="Hand writing Mutlu"/>
          <w:sz w:val="68"/>
          <w:szCs w:val="68"/>
        </w:rPr>
        <w:t>Erol noteri ara.</w:t>
      </w:r>
    </w:p>
    <w:p w:rsidR="00C54A45" w:rsidRPr="00F90F3D" w:rsidRDefault="00C54A45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167" style="position:absolute;margin-left:-5.25pt;margin-top:12.9pt;width:540pt;height:36pt;z-index:251645952" coordorigin="387,821" coordsize="10800,720">
            <v:group id="_x0000_s1168" style="position:absolute;left:387;top:821;width:10800;height:720" coordorigin="387,821" coordsize="10800,720">
              <v:rect id="_x0000_s116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7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7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172" style="position:absolute;left:387;top:821;width:10800;height:720" coordorigin="387,821" coordsize="10800,720">
              <v:shape id="_x0000_s117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_x0000_s1213" type="#_x0000_t75" alt="https://encrypted-tbn2.gstatic.com/images?q=tbn:ANd9GcRQSJEgWFS0YyhAh6WftsMJ-bQ4ZB6Zs9XOVNb9LsIU5VmqGHKtSw" style="position:absolute;margin-left:-18pt;margin-top:11.8pt;width:45pt;height:33.75pt;z-index:-251653120;visibility:visible">
            <v:imagedata r:id="rId10" r:href="rId11"/>
          </v:shape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r>
        <w:rPr>
          <w:rFonts w:ascii="Hand writing Mutlu" w:hAnsi="Hand writing Mutlu"/>
          <w:sz w:val="68"/>
          <w:szCs w:val="68"/>
        </w:rPr>
        <w:t>Rana tarla ora.</w:t>
      </w:r>
    </w:p>
    <w:p w:rsidR="00C54A45" w:rsidRPr="00F90F3D" w:rsidRDefault="00C54A45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214" style="position:absolute;margin-left:-5.15pt;margin-top:13.05pt;width:540pt;height:36pt;z-index:251646976" coordorigin="387,821" coordsize="10800,720">
            <v:group id="_x0000_s1215" style="position:absolute;left:387;top:821;width:10800;height:720" coordorigin="387,821" coordsize="10800,720">
              <v:rect id="_x0000_s121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1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1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19" style="position:absolute;left:387;top:821;width:10800;height:720" coordorigin="387,821" coordsize="10800,720">
              <v:shape id="_x0000_s122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_x0000_s1260" type="#_x0000_t75" alt="https://encrypted-tbn1.gstatic.com/images?q=tbn:ANd9GcS7fuBKoSRqbuigVRC1vV9dNWCVf8-We6qsawmlirdhx-VT-t33" style="position:absolute;margin-left:-9pt;margin-top:12.7pt;width:27.75pt;height:36.75pt;z-index:-251651072;visibility:visible">
            <v:imagedata r:id="rId12" r:href="rId13"/>
          </v:shape>
        </w:pict>
      </w:r>
      <w:r>
        <w:rPr>
          <w:rFonts w:ascii="Nurhan Uz" w:hAnsi="Nurhan Uz"/>
          <w:sz w:val="68"/>
          <w:szCs w:val="68"/>
        </w:rPr>
        <w:t xml:space="preserve">  </w:t>
      </w:r>
      <w:r>
        <w:rPr>
          <w:rFonts w:ascii="Hand writing Mutlu" w:hAnsi="Hand writing Mutlu"/>
          <w:sz w:val="68"/>
          <w:szCs w:val="68"/>
        </w:rPr>
        <w:t>Alara aleti onar.</w:t>
      </w:r>
    </w:p>
    <w:p w:rsidR="00C54A45" w:rsidRPr="00155AF8" w:rsidRDefault="00C54A45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261" style="position:absolute;margin-left:-5.95pt;margin-top:13.05pt;width:540pt;height:36pt;z-index:251648000" coordorigin="387,821" coordsize="10800,720">
            <v:group id="_x0000_s1262" style="position:absolute;left:387;top:821;width:10800;height:720" coordorigin="387,821" coordsize="10800,720">
              <v:rect id="_x0000_s126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26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26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266" style="position:absolute;left:387;top:821;width:10800;height:720" coordorigin="387,821" coordsize="10800,720">
              <v:shape id="_x0000_s126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_x0000_s1307" type="#_x0000_t75" alt="https://encrypted-tbn0.gstatic.com/images?q=tbn:ANd9GcS_OIaTprZA58EfzEiqrhvkObXgxp1qUais15Z8e8TYWX40F_I3" style="position:absolute;margin-left:-9pt;margin-top:13.65pt;width:22.5pt;height:36.65pt;z-index:-251649024;visibility:visible">
            <v:imagedata r:id="rId14" r:href="rId15"/>
          </v:shape>
        </w:pict>
      </w:r>
      <w:r>
        <w:rPr>
          <w:rFonts w:ascii="Nurhan Uz" w:hAnsi="Nurhan Uz"/>
          <w:sz w:val="68"/>
          <w:szCs w:val="68"/>
        </w:rPr>
        <w:t xml:space="preserve"> </w:t>
      </w:r>
      <w:r>
        <w:rPr>
          <w:rFonts w:ascii="Hand writing Mutlu" w:hAnsi="Hand writing Mutlu"/>
          <w:sz w:val="68"/>
          <w:szCs w:val="68"/>
        </w:rPr>
        <w:t xml:space="preserve"> Ertan 5 lira al. </w:t>
      </w:r>
      <w:r>
        <w:rPr>
          <w:rFonts w:ascii="AtakanYarici_CizgiCalismasiFont" w:hAnsi="AtakanYarici_CizgiCalismasiFont"/>
          <w:sz w:val="68"/>
          <w:szCs w:val="68"/>
        </w:rPr>
        <w:t xml:space="preserve"> </w:t>
      </w:r>
      <w:r>
        <w:rPr>
          <w:rFonts w:ascii="Hand writing Mutlu" w:hAnsi="Hand writing Mutlu"/>
          <w:sz w:val="68"/>
          <w:szCs w:val="68"/>
        </w:rPr>
        <w:t xml:space="preserve"> </w:t>
      </w:r>
    </w:p>
    <w:p w:rsidR="00C54A45" w:rsidRPr="00F90F3D" w:rsidRDefault="00C54A45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308" style="position:absolute;margin-left:-8.9pt;margin-top:13.2pt;width:540pt;height:36pt;z-index:251649024" coordorigin="387,821" coordsize="10800,720">
            <v:group id="_x0000_s1309" style="position:absolute;left:387;top:821;width:10800;height:720" coordorigin="387,821" coordsize="10800,720">
              <v:rect id="_x0000_s131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1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1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13" style="position:absolute;left:387;top:821;width:10800;height:720" coordorigin="387,821" coordsize="10800,720">
              <v:shape id="_x0000_s131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_x0000_s1354" type="#_x0000_t75" alt="PEP.jpg" style="position:absolute;margin-left:-17.85pt;margin-top:14.55pt;width:36pt;height:36pt;z-index:-251648000;visibility:visible">
            <v:imagedata r:id="rId8" o:title=""/>
          </v:shape>
        </w:pict>
      </w:r>
      <w:r>
        <w:rPr>
          <w:rFonts w:ascii="Nurhan Uz" w:hAnsi="Nurhan Uz"/>
          <w:sz w:val="68"/>
          <w:szCs w:val="68"/>
        </w:rPr>
        <w:t xml:space="preserve">  </w:t>
      </w:r>
      <w:r>
        <w:rPr>
          <w:rFonts w:ascii="Hand writing Mutlu" w:hAnsi="Hand writing Mutlu"/>
          <w:sz w:val="68"/>
          <w:szCs w:val="68"/>
        </w:rPr>
        <w:t>Erol  iri nar at.</w:t>
      </w:r>
    </w:p>
    <w:p w:rsidR="00C54A45" w:rsidRPr="00AE3337" w:rsidRDefault="00C54A45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355" style="position:absolute;margin-left:-5.25pt;margin-top:12.65pt;width:540pt;height:36pt;z-index:251650048" coordorigin="387,821" coordsize="10800,720">
            <v:group id="_x0000_s1356" style="position:absolute;left:387;top:821;width:10800;height:720" coordorigin="387,821" coordsize="10800,720">
              <v:rect id="_x0000_s135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35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35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360" style="position:absolute;left:387;top:821;width:10800;height:720" coordorigin="387,821" coordsize="10800,720">
              <v:shape id="_x0000_s136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_x0000_s1401" type="#_x0000_t75" alt="BEBE.jpg" style="position:absolute;margin-left:-9pt;margin-top:15.5pt;width:36pt;height:33.6pt;z-index:-251646976;visibility:visible">
            <v:imagedata r:id="rId9" o:title=""/>
          </v:shape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r>
        <w:rPr>
          <w:rFonts w:ascii="Hand writing Mutlu" w:hAnsi="Hand writing Mutlu"/>
          <w:sz w:val="68"/>
          <w:szCs w:val="68"/>
        </w:rPr>
        <w:t xml:space="preserve">Alara terini elle.  </w:t>
      </w:r>
      <w:r>
        <w:rPr>
          <w:rFonts w:ascii="Nurhan Uz" w:hAnsi="Nurhan Uz"/>
          <w:sz w:val="68"/>
          <w:szCs w:val="68"/>
        </w:rPr>
        <w:t xml:space="preserve"> </w:t>
      </w:r>
    </w:p>
    <w:p w:rsidR="00C54A45" w:rsidRPr="00F90F3D" w:rsidRDefault="00C54A45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402" style="position:absolute;margin-left:-9pt;margin-top:12.05pt;width:540pt;height:36pt;z-index:251651072" coordorigin="387,821" coordsize="10800,720">
            <v:group id="_x0000_s1403" style="position:absolute;left:387;top:821;width:10800;height:720" coordorigin="387,821" coordsize="10800,720">
              <v:rect id="_x0000_s140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0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0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07" style="position:absolute;left:387;top:821;width:10800;height:720" coordorigin="387,821" coordsize="10800,720">
              <v:shape id="_x0000_s140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_x0000_s1448" type="#_x0000_t75" alt="https://encrypted-tbn2.gstatic.com/images?q=tbn:ANd9GcRQSJEgWFS0YyhAh6WftsMJ-bQ4ZB6Zs9XOVNb9LsIU5VmqGHKtSw" style="position:absolute;margin-left:-18pt;margin-top:16.4pt;width:45pt;height:33.75pt;z-index:-251645952;visibility:visible">
            <v:imagedata r:id="rId10" r:href="rId16"/>
          </v:shape>
        </w:pict>
      </w:r>
      <w:r w:rsidRPr="00C812C2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 xml:space="preserve"> </w:t>
      </w:r>
      <w:r>
        <w:rPr>
          <w:rFonts w:ascii="Hand writing Mutlu" w:hAnsi="Hand writing Mutlu"/>
          <w:sz w:val="68"/>
          <w:szCs w:val="68"/>
        </w:rPr>
        <w:t>Taner aleti ileri it.</w:t>
      </w:r>
    </w:p>
    <w:p w:rsidR="00C54A45" w:rsidRPr="007E3054" w:rsidRDefault="00C54A45" w:rsidP="003B02F3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449" style="position:absolute;margin-left:-8.9pt;margin-top:13.75pt;width:540pt;height:36pt;z-index:251652096" coordorigin="387,821" coordsize="10800,720">
            <v:group id="_x0000_s1450" style="position:absolute;left:387;top:821;width:10800;height:720" coordorigin="387,821" coordsize="10800,720">
              <v:rect id="_x0000_s145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5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45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454" style="position:absolute;left:387;top:821;width:10800;height:720" coordorigin="387,821" coordsize="10800,720">
              <v:shape id="_x0000_s145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_x0000_s1495" type="#_x0000_t75" alt="https://encrypted-tbn1.gstatic.com/images?q=tbn:ANd9GcS7fuBKoSRqbuigVRC1vV9dNWCVf8-We6qsawmlirdhx-VT-t33" style="position:absolute;margin-left:-9pt;margin-top:8.35pt;width:27.75pt;height:36.75pt;z-index:-251652096;visibility:visible">
            <v:imagedata r:id="rId12" r:href="rId17"/>
          </v:shape>
        </w:pict>
      </w:r>
      <w:r>
        <w:rPr>
          <w:rFonts w:ascii="Hand writing Mutlu" w:hAnsi="Hand writing Mutlu"/>
          <w:sz w:val="68"/>
          <w:szCs w:val="68"/>
        </w:rPr>
        <w:t xml:space="preserve">  Narin </w:t>
      </w:r>
      <w:r w:rsidRPr="00F24D94">
        <w:rPr>
          <w:noProof/>
        </w:rPr>
        <w:pict>
          <v:shape id="Resim 8" o:spid="_x0000_i1026" type="#_x0000_t75" alt="http://www.kadinlarweb.com/wp-content/uploads/2011/05/peruk-ornekleri.jpg" style="width:33pt;height:20.25pt;visibility:visible">
            <v:imagedata r:id="rId18" o:title=""/>
          </v:shape>
        </w:pict>
      </w:r>
      <w:r>
        <w:rPr>
          <w:rFonts w:ascii="Hand writing Mutlu" w:hAnsi="Hand writing Mutlu"/>
          <w:sz w:val="68"/>
          <w:szCs w:val="68"/>
        </w:rPr>
        <w:t xml:space="preserve"> tara.</w:t>
      </w:r>
    </w:p>
    <w:p w:rsidR="00C54A45" w:rsidRPr="00345876" w:rsidRDefault="00C54A45">
      <w:pPr>
        <w:rPr>
          <w:rFonts w:ascii="Nurhan Uz" w:hAnsi="Nurhan Uz"/>
          <w:sz w:val="68"/>
          <w:szCs w:val="68"/>
        </w:rPr>
      </w:pPr>
      <w:r>
        <w:rPr>
          <w:noProof/>
        </w:rPr>
        <w:pict>
          <v:group id="_x0000_s1496" style="position:absolute;margin-left:-9pt;margin-top:12.6pt;width:540pt;height:36pt;z-index:251653120" coordorigin="387,821" coordsize="10800,720">
            <v:group id="_x0000_s1497" style="position:absolute;left:387;top:821;width:10800;height:720" coordorigin="387,821" coordsize="10800,720">
              <v:rect id="_x0000_s149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49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0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01" style="position:absolute;left:387;top:821;width:10800;height:720" coordorigin="387,821" coordsize="10800,720">
              <v:shape id="_x0000_s150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_x0000_s1542" type="#_x0000_t75" alt="https://encrypted-tbn0.gstatic.com/images?q=tbn:ANd9GcS_OIaTprZA58EfzEiqrhvkObXgxp1qUais15Z8e8TYWX40F_I3" style="position:absolute;margin-left:-9pt;margin-top:9.25pt;width:22.1pt;height:36pt;z-index:-251650048;visibility:visible">
            <v:imagedata r:id="rId19" r:href="rId20"/>
          </v:shape>
        </w:pict>
      </w:r>
      <w:r>
        <w:rPr>
          <w:rFonts w:ascii="AtakanYarici_CizgiCalismasiFont" w:hAnsi="AtakanYarici_CizgiCalismasiFont"/>
          <w:sz w:val="68"/>
          <w:szCs w:val="68"/>
        </w:rPr>
        <w:t xml:space="preserve"> </w:t>
      </w:r>
      <w:r>
        <w:rPr>
          <w:rFonts w:ascii="Hand writing Mutlu" w:hAnsi="Hand writing Mutlu"/>
          <w:sz w:val="68"/>
          <w:szCs w:val="68"/>
        </w:rPr>
        <w:t xml:space="preserve"> Rana 5 nara elle.</w:t>
      </w:r>
    </w:p>
    <w:p w:rsidR="00C54A45" w:rsidRPr="001A01BA" w:rsidRDefault="00C54A45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543" style="position:absolute;margin-left:-9.6pt;margin-top:12.6pt;width:540pt;height:36pt;z-index:251654144" coordorigin="387,821" coordsize="10800,720">
            <v:group id="_x0000_s1544" style="position:absolute;left:387;top:821;width:10800;height:720" coordorigin="387,821" coordsize="10800,720">
              <v:rect id="_x0000_s154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4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4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48" style="position:absolute;left:387;top:821;width:10800;height:720" coordorigin="387,821" coordsize="10800,720">
              <v:shape id="_x0000_s154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_x0000_s1589" type="#_x0000_t75" alt="PEP.jpg" style="position:absolute;margin-left:-9pt;margin-top:10.2pt;width:36pt;height:36pt;z-index:-251657216;visibility:visible">
            <v:imagedata r:id="rId8" o:title=""/>
          </v:shape>
        </w:pict>
      </w:r>
      <w:r>
        <w:rPr>
          <w:rFonts w:ascii="Nurhan Uz" w:hAnsi="Nurhan Uz"/>
          <w:sz w:val="68"/>
          <w:szCs w:val="68"/>
        </w:rPr>
        <w:t xml:space="preserve">  </w:t>
      </w:r>
      <w:r>
        <w:rPr>
          <w:rFonts w:ascii="Hand writing Mutlu" w:hAnsi="Hand writing Mutlu"/>
          <w:sz w:val="68"/>
          <w:szCs w:val="68"/>
        </w:rPr>
        <w:t>Erol toner ile tineri ara.</w:t>
      </w:r>
    </w:p>
    <w:p w:rsidR="00C54A45" w:rsidRPr="001A01BA" w:rsidRDefault="00C54A45" w:rsidP="001B4A95">
      <w:pPr>
        <w:pStyle w:val="ListParagraph"/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590" style="position:absolute;left:0;text-align:left;margin-left:-3.65pt;margin-top:11.7pt;width:540pt;height:36pt;z-index:251655168" coordorigin="387,821" coordsize="10800,720">
            <v:group id="_x0000_s1591" style="position:absolute;left:387;top:821;width:10800;height:720" coordorigin="387,821" coordsize="10800,720">
              <v:rect id="_x0000_s1592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593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594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595" style="position:absolute;left:387;top:821;width:10800;height:720" coordorigin="387,821" coordsize="10800,720">
              <v:shape id="_x0000_s1596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4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5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6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7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8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9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0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_x0000_s1636" type="#_x0000_t75" alt="BEBE.jpg" style="position:absolute;left:0;text-align:left;margin-left:-9pt;margin-top:11.1pt;width:36pt;height:33.6pt;z-index:-251655168;visibility:visible">
            <v:imagedata r:id="rId9" o:title=""/>
          </v:shape>
        </w:pict>
      </w:r>
      <w:r>
        <w:rPr>
          <w:rFonts w:ascii="Hand writing Mutlu" w:hAnsi="Hand writing Mutlu"/>
          <w:sz w:val="68"/>
          <w:szCs w:val="68"/>
        </w:rPr>
        <w:t xml:space="preserve">Eren lor </w:t>
      </w:r>
      <w:r w:rsidRPr="00F24D94">
        <w:rPr>
          <w:noProof/>
        </w:rPr>
        <w:pict>
          <v:shape id="Resim 11" o:spid="_x0000_i1027" type="#_x0000_t75" alt="http://www.hekimim.com/haberler/peynir_dis.jpg" style="width:21pt;height:19.5pt;visibility:visible">
            <v:imagedata r:id="rId21" o:title=""/>
          </v:shape>
        </w:pict>
      </w:r>
      <w:r>
        <w:rPr>
          <w:rFonts w:ascii="Hand writing Mutlu" w:hAnsi="Hand writing Mutlu"/>
          <w:sz w:val="68"/>
          <w:szCs w:val="68"/>
        </w:rPr>
        <w:t xml:space="preserve"> onlar.</w:t>
      </w:r>
    </w:p>
    <w:p w:rsidR="00C54A45" w:rsidRPr="007E3054" w:rsidRDefault="00C54A45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637" style="position:absolute;margin-left:-9pt;margin-top:12.05pt;width:540pt;height:36pt;z-index:251656192" coordorigin="387,821" coordsize="10800,720">
            <v:group id="_x0000_s1638" style="position:absolute;left:387;top:821;width:10800;height:720" coordorigin="387,821" coordsize="10800,720">
              <v:rect id="_x0000_s163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4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4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42" style="position:absolute;left:387;top:821;width:10800;height:720" coordorigin="387,821" coordsize="10800,720">
              <v:shape id="_x0000_s164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7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8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</w:rPr>
        <w:pict>
          <v:shape id="rg_hi" o:spid="_x0000_s1683" type="#_x0000_t75" alt="https://encrypted-tbn2.gstatic.com/images?q=tbn:ANd9GcRQSJEgWFS0YyhAh6WftsMJ-bQ4ZB6Zs9XOVNb9LsIU5VmqGHKtSw" style="position:absolute;margin-left:-9pt;margin-top:12.05pt;width:45pt;height:33.75pt;z-index:-251654144;visibility:visible">
            <v:imagedata r:id="rId10" r:href="rId22"/>
          </v:shape>
        </w:pict>
      </w:r>
      <w:r>
        <w:rPr>
          <w:rFonts w:ascii="Hand writing Mutlu" w:hAnsi="Hand writing Mutlu"/>
          <w:sz w:val="68"/>
          <w:szCs w:val="68"/>
        </w:rPr>
        <w:t xml:space="preserve">   Eren nara at.</w:t>
      </w:r>
    </w:p>
    <w:p w:rsidR="00C54A45" w:rsidRDefault="00C54A45" w:rsidP="006C4706">
      <w:pPr>
        <w:pStyle w:val="AralkYok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group id="_x0000_s1684" style="position:absolute;margin-left:-9pt;margin-top:12.2pt;width:540pt;height:36pt;z-index:251671552" coordorigin="387,821" coordsize="10800,720">
            <v:group id="_x0000_s1685" style="position:absolute;left:387;top:821;width:10800;height:720" coordorigin="387,821" coordsize="10800,720">
              <v:rect id="_x0000_s1686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687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688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1689" style="position:absolute;left:387;top:821;width:10800;height:720" coordorigin="387,821" coordsize="10800,720">
              <v:shape id="_x0000_s1690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1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2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3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4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5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6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7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8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99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0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1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2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3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4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5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6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7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8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09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0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1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2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3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4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5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6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7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8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19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0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1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2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3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4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5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6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7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8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729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noProof/>
          <w:lang w:eastAsia="tr-TR"/>
        </w:rPr>
        <w:pict>
          <v:shape id="Resim 2361" o:spid="_x0000_s1730" type="#_x0000_t75" alt="http://www.kolayidare.com/haber_ds/haberresim/nasrettin.jpg" style="position:absolute;margin-left:-9pt;margin-top:11.45pt;width:36pt;height:32.85pt;z-index:-251643904;visibility:visible">
            <v:imagedata r:id="rId23" r:href="rId24"/>
          </v:shape>
        </w:pict>
      </w:r>
      <w:r>
        <w:rPr>
          <w:rFonts w:ascii="Nurhan Uz" w:hAnsi="Nurhan Uz"/>
          <w:sz w:val="68"/>
          <w:szCs w:val="68"/>
        </w:rPr>
        <w:t xml:space="preserve"> </w:t>
      </w:r>
      <w:r>
        <w:rPr>
          <w:rFonts w:ascii="Hand writing Mutlu" w:hAnsi="Hand writing Mutlu"/>
          <w:sz w:val="68"/>
          <w:szCs w:val="68"/>
        </w:rPr>
        <w:t xml:space="preserve"> Eren ata ot at. </w:t>
      </w:r>
      <w:hyperlink r:id="rId25" w:history="1">
        <w:r>
          <w:rPr>
            <w:rStyle w:val="Hyperlink"/>
            <w:rFonts w:ascii="Times New Roman" w:hAnsi="Times New Roman"/>
            <w:sz w:val="24"/>
          </w:rPr>
          <w:t>www.sorubak.com</w:t>
        </w:r>
      </w:hyperlink>
      <w:r>
        <w:rPr>
          <w:rFonts w:ascii="Times New Roman" w:hAnsi="Times New Roman"/>
          <w:sz w:val="24"/>
        </w:rPr>
        <w:t xml:space="preserve"> </w:t>
      </w:r>
    </w:p>
    <w:p w:rsidR="00C54A45" w:rsidRPr="005B0AB6" w:rsidRDefault="00C54A45">
      <w:pPr>
        <w:rPr>
          <w:rFonts w:ascii="ALFABET98" w:hAnsi="ALFABET98"/>
        </w:rPr>
      </w:pPr>
    </w:p>
    <w:sectPr w:rsidR="00C54A45" w:rsidRPr="005B0AB6" w:rsidSect="00E212FB">
      <w:pgSz w:w="11906" w:h="16838"/>
      <w:pgMar w:top="411" w:right="567" w:bottom="180" w:left="567" w:header="34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A45" w:rsidRDefault="00C54A45">
      <w:r>
        <w:separator/>
      </w:r>
    </w:p>
  </w:endnote>
  <w:endnote w:type="continuationSeparator" w:id="0">
    <w:p w:rsidR="00C54A45" w:rsidRDefault="00C54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takanYarici_CizgiCalismasiFont">
    <w:altName w:val="Courier New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A45" w:rsidRDefault="00C54A45">
      <w:r>
        <w:separator/>
      </w:r>
    </w:p>
  </w:footnote>
  <w:footnote w:type="continuationSeparator" w:id="0">
    <w:p w:rsidR="00C54A45" w:rsidRDefault="00C54A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http://www.rimpasekmek.com/images/t%C3%BCnel_ekmek_anasayfa.jpg" style="width:1200pt;height:561.75pt;visibility:visible" o:bullet="t">
        <v:imagedata r:id="rId1" o:title=""/>
      </v:shape>
    </w:pict>
  </w:numPicBullet>
  <w:abstractNum w:abstractNumId="0">
    <w:nsid w:val="4704216B"/>
    <w:multiLevelType w:val="hybridMultilevel"/>
    <w:tmpl w:val="81503DB6"/>
    <w:lvl w:ilvl="0" w:tplc="DD021C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AEC0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7829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F664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5EA9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6E1E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1C8E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6A62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1022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2752"/>
    <w:rsid w:val="00050721"/>
    <w:rsid w:val="00066AD7"/>
    <w:rsid w:val="00083EDA"/>
    <w:rsid w:val="00155AF8"/>
    <w:rsid w:val="001A01BA"/>
    <w:rsid w:val="001B110E"/>
    <w:rsid w:val="001B4A95"/>
    <w:rsid w:val="001B4B03"/>
    <w:rsid w:val="002362EB"/>
    <w:rsid w:val="0024023B"/>
    <w:rsid w:val="00247420"/>
    <w:rsid w:val="00276EC2"/>
    <w:rsid w:val="002B3A7C"/>
    <w:rsid w:val="002B7D4C"/>
    <w:rsid w:val="00345876"/>
    <w:rsid w:val="00374294"/>
    <w:rsid w:val="003B02F3"/>
    <w:rsid w:val="004064DC"/>
    <w:rsid w:val="00430043"/>
    <w:rsid w:val="00456E51"/>
    <w:rsid w:val="004607A2"/>
    <w:rsid w:val="00485C4C"/>
    <w:rsid w:val="00535C25"/>
    <w:rsid w:val="0055775D"/>
    <w:rsid w:val="00567304"/>
    <w:rsid w:val="0057554C"/>
    <w:rsid w:val="005B0AB6"/>
    <w:rsid w:val="005B6DC7"/>
    <w:rsid w:val="0063608D"/>
    <w:rsid w:val="00691093"/>
    <w:rsid w:val="006C4706"/>
    <w:rsid w:val="006C4DF7"/>
    <w:rsid w:val="006F1FB1"/>
    <w:rsid w:val="006F413D"/>
    <w:rsid w:val="006F448A"/>
    <w:rsid w:val="007173DE"/>
    <w:rsid w:val="007276F5"/>
    <w:rsid w:val="007939BC"/>
    <w:rsid w:val="007B3A80"/>
    <w:rsid w:val="007E3054"/>
    <w:rsid w:val="00812A17"/>
    <w:rsid w:val="008557D6"/>
    <w:rsid w:val="008B6A85"/>
    <w:rsid w:val="00925C0D"/>
    <w:rsid w:val="00947AEF"/>
    <w:rsid w:val="0095775E"/>
    <w:rsid w:val="00960145"/>
    <w:rsid w:val="00965EDC"/>
    <w:rsid w:val="009C119C"/>
    <w:rsid w:val="009C75ED"/>
    <w:rsid w:val="00A30913"/>
    <w:rsid w:val="00A75A30"/>
    <w:rsid w:val="00A9121F"/>
    <w:rsid w:val="00AB1BE4"/>
    <w:rsid w:val="00AE3337"/>
    <w:rsid w:val="00B01DBC"/>
    <w:rsid w:val="00BB2752"/>
    <w:rsid w:val="00BC5830"/>
    <w:rsid w:val="00BE0C5A"/>
    <w:rsid w:val="00C43F93"/>
    <w:rsid w:val="00C54A45"/>
    <w:rsid w:val="00C812C2"/>
    <w:rsid w:val="00C83694"/>
    <w:rsid w:val="00C93F77"/>
    <w:rsid w:val="00CF4587"/>
    <w:rsid w:val="00D37F21"/>
    <w:rsid w:val="00D4585F"/>
    <w:rsid w:val="00D672B3"/>
    <w:rsid w:val="00DC4FCE"/>
    <w:rsid w:val="00DE2FF0"/>
    <w:rsid w:val="00DE4776"/>
    <w:rsid w:val="00DE6343"/>
    <w:rsid w:val="00E212FB"/>
    <w:rsid w:val="00E317B3"/>
    <w:rsid w:val="00EB351A"/>
    <w:rsid w:val="00F144AA"/>
    <w:rsid w:val="00F24D94"/>
    <w:rsid w:val="00F27824"/>
    <w:rsid w:val="00F37149"/>
    <w:rsid w:val="00F643C5"/>
    <w:rsid w:val="00F80A81"/>
    <w:rsid w:val="00F90F3D"/>
    <w:rsid w:val="00FA3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7A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212F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1DF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212F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1DF3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93F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F7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B4A95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C4706"/>
    <w:rPr>
      <w:rFonts w:cs="Times New Roman"/>
      <w:color w:val="0000FF"/>
      <w:u w:val="single"/>
    </w:rPr>
  </w:style>
  <w:style w:type="paragraph" w:customStyle="1" w:styleId="AralkYok">
    <w:name w:val="Aralık Yok"/>
    <w:uiPriority w:val="99"/>
    <w:rsid w:val="006C4706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34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s://encrypted-tbn1.gstatic.com/images?q=tbn:ANd9GcS7fuBKoSRqbuigVRC1vV9dNWCVf8-We6qsawmlirdhx-VT-t33" TargetMode="External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https://encrypted-tbn1.gstatic.com/images?q=tbn:ANd9GcS7fuBKoSRqbuigVRC1vV9dNWCVf8-We6qsawmlirdhx-VT-t33" TargetMode="External"/><Relationship Id="rId25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https://encrypted-tbn2.gstatic.com/images?q=tbn:ANd9GcRQSJEgWFS0YyhAh6WftsMJ-bQ4ZB6Zs9XOVNb9LsIU5VmqGHKtSw" TargetMode="External"/><Relationship Id="rId20" Type="http://schemas.openxmlformats.org/officeDocument/2006/relationships/image" Target="https://encrypted-tbn0.gstatic.com/images?q=tbn:ANd9GcS_OIaTprZA58EfzEiqrhvkObXgxp1qUais15Z8e8TYWX40F_I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s://encrypted-tbn2.gstatic.com/images?q=tbn:ANd9GcRQSJEgWFS0YyhAh6WftsMJ-bQ4ZB6Zs9XOVNb9LsIU5VmqGHKtSw" TargetMode="External"/><Relationship Id="rId24" Type="http://schemas.openxmlformats.org/officeDocument/2006/relationships/image" Target="http://www.kolayidare.com/haber_ds/haberresim/nasrettin.jpg" TargetMode="External"/><Relationship Id="rId5" Type="http://schemas.openxmlformats.org/officeDocument/2006/relationships/footnotes" Target="footnotes.xml"/><Relationship Id="rId15" Type="http://schemas.openxmlformats.org/officeDocument/2006/relationships/image" Target="https://encrypted-tbn0.gstatic.com/images?q=tbn:ANd9GcS_OIaTprZA58EfzEiqrhvkObXgxp1qUais15Z8e8TYWX40F_I3" TargetMode="External"/><Relationship Id="rId23" Type="http://schemas.openxmlformats.org/officeDocument/2006/relationships/image" Target="media/image11.jpeg"/><Relationship Id="rId10" Type="http://schemas.openxmlformats.org/officeDocument/2006/relationships/image" Target="media/image5.jpe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7.jpeg"/><Relationship Id="rId22" Type="http://schemas.openxmlformats.org/officeDocument/2006/relationships/image" Target="https://encrypted-tbn2.gstatic.com/images?q=tbn:ANd9GcRQSJEgWFS0YyhAh6WftsMJ-bQ4ZB6Zs9XOVNb9LsIU5VmqGHKtSw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1223</TotalTime>
  <Pages>1</Pages>
  <Words>59</Words>
  <Characters>337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2013-12-10T15:13:00Z</cp:lastPrinted>
  <dcterms:created xsi:type="dcterms:W3CDTF">2013-10-24T17:44:00Z</dcterms:created>
  <dcterms:modified xsi:type="dcterms:W3CDTF">2013-12-22T18:51:00Z</dcterms:modified>
  <cp:category>www.sorubak.com</cp:category>
</cp:coreProperties>
</file>