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>GEÇMİŞİMİ ÖĞRENİYORUM</w:t>
      </w:r>
      <w:r w:rsidRPr="00CE125D">
        <w:rPr>
          <w:rFonts w:ascii="Comic Sans MS" w:hAnsi="Comic Sans MS"/>
        </w:rPr>
        <w:t xml:space="preserve"> ÜNİTESİ 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1-Aşağıdaki spor dallarından hangisi milli kültürümüze ait bir spor dalıdır?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A-Karete                                B-Yağlı güreş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C-Basketbol                           D-Sumo güreşi</w:t>
      </w:r>
    </w:p>
    <w:p w:rsidR="00383C62" w:rsidRPr="00CE125D" w:rsidRDefault="00383C62" w:rsidP="00707E1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2-Aşağıdaki yemeklerden hangisi milli kültürümüze ait bir yiyecek değildir?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A-baklava                              B-çiğ köfte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C-hamburger                         D-döner</w:t>
      </w:r>
    </w:p>
    <w:p w:rsidR="00383C62" w:rsidRPr="00CE125D" w:rsidRDefault="00383C62" w:rsidP="00707E1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3-Aşağıdakilerden hangisi gelenek ve göreneklerimizden biri değildir?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A-Eve gelen misafirleri ikramda bulunmak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B-Bayramlarda büyüklerimizi ziyaret etmek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C-Evlenecek kızlara kına yakmak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D-Sinemaya gitmek</w:t>
      </w:r>
    </w:p>
    <w:p w:rsidR="00383C62" w:rsidRPr="00CE125D" w:rsidRDefault="00383C62" w:rsidP="00707E1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4-Ülkemizde birçok halk oyunu oynanmaktadır. Aşağıdaki halk oyunu ve oynandığı bölge eşleştirmesinden hangisi yanlıştır?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A-Karadeniz Bölgesi – horon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B-Doğu Anadolu Bölgesi – zeybek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C-İç Anadolu Bölgesi – misket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D-Güney Doğu Anadolu Bölgesi – halay</w:t>
      </w:r>
    </w:p>
    <w:p w:rsidR="00383C62" w:rsidRPr="00CE125D" w:rsidRDefault="00383C62" w:rsidP="00707E1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5-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5"/>
      </w:tblGrid>
      <w:tr w:rsidR="00383C62" w:rsidRPr="00DB697B" w:rsidTr="00DB697B">
        <w:tc>
          <w:tcPr>
            <w:tcW w:w="5385" w:type="dxa"/>
            <w:shd w:val="clear" w:color="auto" w:fill="FDE9D9"/>
          </w:tcPr>
          <w:p w:rsidR="00383C62" w:rsidRPr="00DB697B" w:rsidRDefault="00383C62" w:rsidP="00DB697B">
            <w:pPr>
              <w:spacing w:after="0" w:line="240" w:lineRule="auto"/>
              <w:rPr>
                <w:rFonts w:ascii="Comic Sans MS" w:hAnsi="Comic Sans MS"/>
              </w:rPr>
            </w:pPr>
            <w:r w:rsidRPr="00DB697B">
              <w:rPr>
                <w:rFonts w:ascii="Comic Sans MS" w:hAnsi="Comic Sans MS"/>
              </w:rPr>
              <w:t>Mustafa Kemal bu savaşta yerel halkın arasına karışmış ve İtalyanlara karşı halkı savaşa hazırlamıştır.Bu savaşın sonunda Uşi Antlaşması imzalanmış ve Osmanlı Devleti’nin Afrika’daki  son toprak parçası İtalyanların olmuştur.</w:t>
            </w:r>
          </w:p>
        </w:tc>
      </w:tr>
    </w:tbl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Yukarıdaki metinde hangi savaş ile ilgili bilgiler verilmiştir?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A-Çanakkele Savaşı                  B-Balkan Savaşı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C-Trablusgarp Savaşı               D-Sakarya Savaşı</w:t>
      </w:r>
    </w:p>
    <w:p w:rsidR="00383C62" w:rsidRPr="00CE125D" w:rsidRDefault="00383C62" w:rsidP="00707E1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6-Aşağıdakilerden hangisi Kurtuluş Savaşı döneminde topraklarımızı işgal eden  devletlerden biri değildir?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A-Amerika                               B-İngiltere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C-Fransa                                  D-Yunanistan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 xml:space="preserve"> 7-  Mustafa Kemal Kurtuluş Savaşı’nı başlatmak için bazı şehirlerde çalışmalar yapmış, toplantılara katılmıştır.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Aşağıdakilerden hangisi Mustafa Kemal’in çalışma yaptığı şehirlerden biri değildir?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A-Sivas      B-İzmir         C-Amasya     D-Erzurum</w:t>
      </w:r>
    </w:p>
    <w:p w:rsidR="00383C62" w:rsidRPr="00CE125D" w:rsidRDefault="00383C62" w:rsidP="00707E1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8-Milli Mücadele aşağıdaki olaylardan hangisi ile başlamıştır?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A-Çanakkale Savaşı’nın kazanılması ile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B-Sivas Kongresinin toplanması ile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C-Mustafa Kemal’in Samsun’a çıkması ile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D-Cumhuriyetin kurulması ile</w:t>
      </w:r>
    </w:p>
    <w:p w:rsidR="00383C62" w:rsidRPr="00CE125D" w:rsidRDefault="00383C62" w:rsidP="00707E1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9-Aşağıdaki devletlerden hangisi Milli Mücadele döneminde batı cephesinde savaştığımız devlettir?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A-Fransa                                B-İngiltere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C-Yunanistan</w:t>
      </w:r>
      <w:r w:rsidRPr="00CE125D">
        <w:rPr>
          <w:rFonts w:ascii="Comic Sans MS" w:hAnsi="Comic Sans MS"/>
        </w:rPr>
        <w:tab/>
      </w:r>
      <w:r w:rsidRPr="00CE125D">
        <w:rPr>
          <w:rFonts w:ascii="Comic Sans MS" w:hAnsi="Comic Sans MS"/>
        </w:rPr>
        <w:tab/>
      </w:r>
      <w:r w:rsidRPr="00CE125D">
        <w:rPr>
          <w:rFonts w:ascii="Comic Sans MS" w:hAnsi="Comic Sans MS"/>
        </w:rPr>
        <w:tab/>
        <w:t xml:space="preserve">   D-Ermenistan</w:t>
      </w:r>
    </w:p>
    <w:p w:rsidR="00383C62" w:rsidRPr="00CE125D" w:rsidRDefault="00383C62" w:rsidP="00707E1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10-Aşağıdaki savaşlardan hangisi batı cephesi savaşlarından biri değildir?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A-Sakarya Savaşı</w:t>
      </w:r>
      <w:r w:rsidRPr="00CE125D">
        <w:rPr>
          <w:rFonts w:ascii="Comic Sans MS" w:hAnsi="Comic Sans MS"/>
        </w:rPr>
        <w:tab/>
      </w:r>
      <w:r w:rsidRPr="00CE125D">
        <w:rPr>
          <w:rFonts w:ascii="Comic Sans MS" w:hAnsi="Comic Sans MS"/>
        </w:rPr>
        <w:tab/>
        <w:t>B-1.İnönü Savaşı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C-Büyük Taar</w:t>
      </w:r>
      <w:r>
        <w:rPr>
          <w:rFonts w:ascii="Comic Sans MS" w:hAnsi="Comic Sans MS"/>
        </w:rPr>
        <w:t>r</w:t>
      </w:r>
      <w:r w:rsidRPr="00CE125D">
        <w:rPr>
          <w:rFonts w:ascii="Comic Sans MS" w:hAnsi="Comic Sans MS"/>
        </w:rPr>
        <w:t>uz                   D-Ankara Savaşı</w:t>
      </w:r>
    </w:p>
    <w:p w:rsidR="00383C62" w:rsidRPr="00CE125D" w:rsidRDefault="00383C62" w:rsidP="00707E1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11- Türkiye Büyük Millet Meclisi aşağıdaki savaşların hangisinin sonunda Mustafa Kemal</w:t>
      </w:r>
      <w:r>
        <w:rPr>
          <w:rFonts w:ascii="Comic Sans MS" w:hAnsi="Comic Sans MS"/>
        </w:rPr>
        <w:t>’e  ‘’Gazi ‘’ ve ‘’ Mareşal ‘’ u</w:t>
      </w:r>
      <w:r w:rsidRPr="00CE125D">
        <w:rPr>
          <w:rFonts w:ascii="Comic Sans MS" w:hAnsi="Comic Sans MS"/>
        </w:rPr>
        <w:t>nvanı vermiştir?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A-Trablusgarp                         B-Sakarya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 xml:space="preserve">C-Çanakkale </w:t>
      </w:r>
      <w:r w:rsidRPr="00CE125D">
        <w:rPr>
          <w:rFonts w:ascii="Comic Sans MS" w:hAnsi="Comic Sans MS"/>
        </w:rPr>
        <w:tab/>
      </w:r>
      <w:r w:rsidRPr="00CE125D">
        <w:rPr>
          <w:rFonts w:ascii="Comic Sans MS" w:hAnsi="Comic Sans MS"/>
        </w:rPr>
        <w:tab/>
      </w:r>
      <w:r w:rsidRPr="00CE125D">
        <w:rPr>
          <w:rFonts w:ascii="Comic Sans MS" w:hAnsi="Comic Sans MS"/>
        </w:rPr>
        <w:tab/>
        <w:t xml:space="preserve">     D-1.İnönü</w:t>
      </w:r>
    </w:p>
    <w:p w:rsidR="00383C62" w:rsidRPr="00CE125D" w:rsidRDefault="00383C62" w:rsidP="00707E1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12-Türkiye Cumhuriyeti’nin kuruluş tarihi hangi seçenekte verilmiştir?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A-19 Mayıs 1919            B-23 Nisan 1920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C-29 Ekim 1923             D-10 Kasım 1938</w:t>
      </w:r>
    </w:p>
    <w:p w:rsidR="00383C62" w:rsidRPr="00CE125D" w:rsidRDefault="00383C62" w:rsidP="00707E1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13-   1-Mustafa Kemal’in doğumu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 xml:space="preserve">       2-Cumhuriyetin ilan edilmesi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 xml:space="preserve">       3-Mondros Ateşke</w:t>
      </w:r>
      <w:r>
        <w:rPr>
          <w:rFonts w:ascii="Comic Sans MS" w:hAnsi="Comic Sans MS"/>
        </w:rPr>
        <w:t>s</w:t>
      </w:r>
      <w:r w:rsidRPr="00CE125D">
        <w:rPr>
          <w:rFonts w:ascii="Comic Sans MS" w:hAnsi="Comic Sans MS"/>
        </w:rPr>
        <w:t xml:space="preserve"> Anlaşması 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 xml:space="preserve">       4-Uşi Antlaşması 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Yukarıdaki tarihlerin kronolojik sıralaması hangi seçenekte doğru verilmiştir?</w:t>
      </w:r>
    </w:p>
    <w:p w:rsidR="00383C62" w:rsidRPr="00CE125D" w:rsidRDefault="00383C62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A- 2-3-1-4       B-1-4-3-2</w:t>
      </w:r>
      <w:r>
        <w:rPr>
          <w:rFonts w:ascii="Comic Sans MS" w:hAnsi="Comic Sans MS"/>
        </w:rPr>
        <w:t xml:space="preserve">       C-1-3-4-2    </w:t>
      </w:r>
      <w:r w:rsidRPr="00CE125D">
        <w:rPr>
          <w:rFonts w:ascii="Comic Sans MS" w:hAnsi="Comic Sans MS"/>
        </w:rPr>
        <w:t>D-3-2-4-1</w:t>
      </w:r>
    </w:p>
    <w:p w:rsidR="00383C62" w:rsidRPr="00CE125D" w:rsidRDefault="00383C62" w:rsidP="00AA5BD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14- Milli mücadele aşağıdaki olaylardan hangisi ile başlamıştır?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A-Amasya Genelgesi</w:t>
      </w:r>
      <w:r>
        <w:rPr>
          <w:rFonts w:ascii="Comic Sans MS" w:hAnsi="Comic Sans MS"/>
        </w:rPr>
        <w:t xml:space="preserve">                    </w:t>
      </w:r>
      <w:r w:rsidRPr="00CE125D">
        <w:rPr>
          <w:rFonts w:ascii="Comic Sans MS" w:hAnsi="Comic Sans MS"/>
        </w:rPr>
        <w:t>B-Sivas Kongresi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C-M</w:t>
      </w:r>
      <w:r>
        <w:rPr>
          <w:rFonts w:ascii="Comic Sans MS" w:hAnsi="Comic Sans MS"/>
        </w:rPr>
        <w:t>.</w:t>
      </w:r>
      <w:r w:rsidRPr="00CE125D">
        <w:rPr>
          <w:rFonts w:ascii="Comic Sans MS" w:hAnsi="Comic Sans MS"/>
        </w:rPr>
        <w:t>Kemal’in Samsun’a çıkması</w:t>
      </w:r>
      <w:r>
        <w:rPr>
          <w:rFonts w:ascii="Comic Sans MS" w:hAnsi="Comic Sans MS"/>
        </w:rPr>
        <w:t xml:space="preserve">    </w:t>
      </w:r>
      <w:r w:rsidRPr="00CE125D">
        <w:rPr>
          <w:rFonts w:ascii="Comic Sans MS" w:hAnsi="Comic Sans MS"/>
        </w:rPr>
        <w:t>D-TBMM açılması</w:t>
      </w:r>
    </w:p>
    <w:p w:rsidR="00383C62" w:rsidRPr="00CE125D" w:rsidRDefault="00383C62" w:rsidP="00AA5BD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15-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5"/>
      </w:tblGrid>
      <w:tr w:rsidR="00383C62" w:rsidRPr="00DB697B" w:rsidTr="00DB697B">
        <w:tc>
          <w:tcPr>
            <w:tcW w:w="5385" w:type="dxa"/>
            <w:shd w:val="clear" w:color="auto" w:fill="DAEEF3"/>
          </w:tcPr>
          <w:p w:rsidR="00383C62" w:rsidRPr="00DB697B" w:rsidRDefault="00383C62" w:rsidP="00DB697B">
            <w:pPr>
              <w:spacing w:after="0" w:line="240" w:lineRule="auto"/>
              <w:rPr>
                <w:rFonts w:ascii="Comic Sans MS" w:hAnsi="Comic Sans MS"/>
              </w:rPr>
            </w:pPr>
            <w:r w:rsidRPr="00DB697B">
              <w:rPr>
                <w:rFonts w:ascii="Comic Sans MS" w:hAnsi="Comic Sans MS"/>
              </w:rPr>
              <w:t>Atatürk iyi bir asker, iyi bir komutandı.</w:t>
            </w:r>
          </w:p>
          <w:p w:rsidR="00383C62" w:rsidRPr="00DB697B" w:rsidRDefault="00383C62" w:rsidP="00DB697B">
            <w:pPr>
              <w:spacing w:after="0" w:line="240" w:lineRule="auto"/>
              <w:rPr>
                <w:rFonts w:ascii="Comic Sans MS" w:hAnsi="Comic Sans MS"/>
              </w:rPr>
            </w:pPr>
            <w:r w:rsidRPr="00DB697B">
              <w:rPr>
                <w:rFonts w:ascii="Comic Sans MS" w:hAnsi="Comic Sans MS"/>
              </w:rPr>
              <w:t>Türkçeyi iyi konuşurdu,iyi bir yazardı.Ekonomiyi iyi bilirdi.İyi bir öğreticiydi.Her konuda halkını aydınlatırdı.</w:t>
            </w:r>
          </w:p>
        </w:tc>
      </w:tr>
    </w:tbl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Yukarıdaki metinde Atatürk’ün hangi özelliğinden bahsedilmiştir?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A-Sanat sevgisi                  B-Bilimi önemsemesi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B-Çok yönlülüğü                  D-Barışseverliği</w:t>
      </w:r>
    </w:p>
    <w:p w:rsidR="00383C62" w:rsidRPr="00CE125D" w:rsidRDefault="00383C62" w:rsidP="00AA5BD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16-Kurtuluş Savaşı’nda bazı şehirlerimiz düşman işgali altında kalmıştır.Aşağıdaki eşleştirmelerden hangisi yanlıştır?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A-Maraş – Fransa                  B-İstanbul-İngiltere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C-İzmir- Yunanistan              D-Ankara-İtalya</w:t>
      </w:r>
    </w:p>
    <w:p w:rsidR="00383C62" w:rsidRPr="00CE125D" w:rsidRDefault="00383C62" w:rsidP="00AA5BD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17-Aşağıda verilen olay-tarih eşleştirmesinden hangisi yanlıştır?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A-Balkan Savaşları  -   1912-1913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B-1.Dünya Savaşı     - 1914-1918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C-Mondros Ateşkes</w:t>
      </w:r>
      <w:r w:rsidRPr="00CE125D">
        <w:rPr>
          <w:rFonts w:ascii="Comic Sans MS" w:hAnsi="Comic Sans MS"/>
        </w:rPr>
        <w:t xml:space="preserve"> Antlaşması  - 1918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D-Çanakkale Savaşı  - 1919</w:t>
      </w:r>
    </w:p>
    <w:p w:rsidR="00383C62" w:rsidRPr="00CE125D" w:rsidRDefault="00383C62" w:rsidP="00AA5BD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18-Osmanlı Devleti kaybettiği toprakları tekrar almak için 1.Dünya Savaşı’na katılmış ancak savaştan mağlup ayrılmıştır.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Osmanlı Devleti 1. Dünya Savaşı’nı kaybettiğinde hangi anlaşmayı imzalamak zorunda kalmıştır?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A-Uşi Antlaşması               B-Ankara Anlaşması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C-Mondros Antlaşması       D-Mudanya Antlaşması</w:t>
      </w:r>
    </w:p>
    <w:p w:rsidR="00383C62" w:rsidRPr="00CE125D" w:rsidRDefault="00383C62" w:rsidP="00AA5BD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19-Mustafa Kemal ilk askeri başarısını hangi savaşta kazanmıştır?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A-Çanakkale Savaşı              B-Trablusgarp Savaşı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C-Sakarya Savaşı                 D-Büyük Taarruz</w:t>
      </w:r>
    </w:p>
    <w:p w:rsidR="00383C62" w:rsidRPr="00CE125D" w:rsidRDefault="00383C62" w:rsidP="00AA5BD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20-Milli Mücadele döneminde Türk ordusu Doğu Cephesi’nde aşağıdakilerden hangisi ile savaşmıştır?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A-Ermeniler                      B-Yunanlılar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C-Fransızlar                      D-İngilizler</w:t>
      </w:r>
    </w:p>
    <w:p w:rsidR="00383C62" w:rsidRPr="00CE125D" w:rsidRDefault="00383C62" w:rsidP="00AA5BD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21-Mustafa Kemal’in vatanın kurtarılması yönünden başarısı aşağıdakilerden en çok hangisine bağlanabilir?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A-İyi bir asker oluşuna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B-Çok bilgili olmasına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C-Türk milletine güvenmesine ve milletin de ona inanmasına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D-Dürüst,çalışkan ve açık sözlü oluşuna</w:t>
      </w:r>
    </w:p>
    <w:p w:rsidR="00383C62" w:rsidRPr="00CE125D" w:rsidRDefault="00383C62" w:rsidP="00AA5BD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22-Atatürk ile ilgili aşağıdakilerden hangisi söylenemez?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A-Türk milletine önderlik etti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B-Padişah olmak istedi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C-Vatanını ve milletini çok severdi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D-İyi bir komutan ve devlet adamıydı</w:t>
      </w:r>
    </w:p>
    <w:p w:rsidR="00383C62" w:rsidRDefault="00383C62" w:rsidP="00AA5BD4">
      <w:pPr>
        <w:spacing w:after="0"/>
        <w:rPr>
          <w:rFonts w:ascii="Comic Sans MS" w:hAnsi="Comic Sans MS"/>
          <w:sz w:val="10"/>
          <w:szCs w:val="10"/>
        </w:rPr>
      </w:pPr>
    </w:p>
    <w:p w:rsidR="00383C62" w:rsidRDefault="00383C62" w:rsidP="00AA5BD4">
      <w:pPr>
        <w:spacing w:after="0"/>
        <w:rPr>
          <w:rFonts w:ascii="Comic Sans MS" w:hAnsi="Comic Sans MS"/>
          <w:sz w:val="10"/>
          <w:szCs w:val="10"/>
        </w:rPr>
      </w:pPr>
    </w:p>
    <w:p w:rsidR="00383C62" w:rsidRDefault="00383C62" w:rsidP="00AA5BD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910E81" w:rsidRDefault="00383C62" w:rsidP="00AE2121">
      <w:pPr>
        <w:rPr>
          <w:rFonts w:ascii="Cambria" w:hAnsi="Cambria"/>
          <w:b/>
          <w:szCs w:val="26"/>
        </w:rPr>
      </w:pPr>
      <w:hyperlink r:id="rId7" w:history="1">
        <w:r w:rsidRPr="000B1357">
          <w:rPr>
            <w:rStyle w:val="Hyperlink"/>
            <w:rFonts w:ascii="Cambria" w:hAnsi="Cambria"/>
            <w:b/>
            <w:szCs w:val="26"/>
          </w:rPr>
          <w:t>www.sorubak.com</w:t>
        </w:r>
      </w:hyperlink>
      <w:r>
        <w:rPr>
          <w:rFonts w:ascii="Cambria" w:hAnsi="Cambria"/>
          <w:b/>
          <w:szCs w:val="26"/>
        </w:rPr>
        <w:t xml:space="preserve"> </w:t>
      </w:r>
    </w:p>
    <w:p w:rsidR="00383C62" w:rsidRPr="00CE125D" w:rsidRDefault="00383C62" w:rsidP="00AA5BD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23-Çanakkale Savaşı aşağıdaki savaşlardan hangisinin içindedir?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A-1.Dünya Savaşı              B-2.Dünya Savaşı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C-Balkan Savaşları            D-Kurtuluş Savaşı</w:t>
      </w:r>
    </w:p>
    <w:p w:rsidR="00383C62" w:rsidRPr="00CE125D" w:rsidRDefault="00383C62" w:rsidP="00AA5BD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24-Kronolojik sıraya konulduğunda aşağıdakilerden hangisi diğerlerinden önce gelir?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A-Atatürk’ün Samsun’a çıkışı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B-İzmir’in Yunanlılar tarafından işgal edilmesi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C-1.İnönü Savaşı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D-Mudanya Ateşkes Antlaşması</w:t>
      </w:r>
    </w:p>
    <w:p w:rsidR="00383C62" w:rsidRPr="00CE125D" w:rsidRDefault="00383C62" w:rsidP="00AA5BD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25-Aile tarihine yazmak isteyen Ahmet, annesinin nüfus cüzdanına bakarak aşağıdakilerden hangisine ulaşılamaz?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A-Doğum tarihi                     B-Doğum yeri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C-Gittiği okul                        D-Anne-baba adı</w:t>
      </w:r>
    </w:p>
    <w:p w:rsidR="00383C62" w:rsidRPr="00CE125D" w:rsidRDefault="00383C62" w:rsidP="00AA5BD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26-Aşağıdakilerden hangisi kültürümüzdeki değişime örnek gösterilebilir?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A-Genç kızların çeyiz hazırlaması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B-Dini bayramlarda büyüklerin ellerinin öpülmesi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C-Halk oyunlarında özel giysilerin giyilmesi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D-Gelinlerin at yerine otomobile binmesi</w:t>
      </w:r>
    </w:p>
    <w:p w:rsidR="00383C62" w:rsidRPr="00CE125D" w:rsidRDefault="00383C62" w:rsidP="00AA5BD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27-Aşağıdaki savaşlardan hangisi Kurtuluş Savaşı sırasında yapılmamıştır?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A-1.İnönü                               B-2.İnönü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C-Sakarya Meydan Savaşı      D-Çanakkale Savaşı</w:t>
      </w:r>
    </w:p>
    <w:p w:rsidR="00383C62" w:rsidRPr="00CE125D" w:rsidRDefault="00383C62" w:rsidP="00AA5BD4">
      <w:pPr>
        <w:spacing w:after="0"/>
        <w:rPr>
          <w:rFonts w:ascii="Comic Sans MS" w:hAnsi="Comic Sans MS"/>
          <w:sz w:val="10"/>
          <w:szCs w:val="10"/>
        </w:rPr>
      </w:pP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28-Bugünkü sınırlarımız hangi antlaşma ile belirlenmiştir?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A-Mondros Antlaşması            B-Mudanya Antlaşması</w:t>
      </w:r>
    </w:p>
    <w:p w:rsidR="00383C62" w:rsidRPr="00CE125D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C-Sevr Antlaşması                   D-Lozan Antlaşması</w:t>
      </w:r>
    </w:p>
    <w:p w:rsidR="00383C62" w:rsidRPr="00CE125D" w:rsidRDefault="00383C62" w:rsidP="00AA5BD4">
      <w:pPr>
        <w:spacing w:after="0"/>
        <w:rPr>
          <w:rFonts w:ascii="Comic Sans MS" w:hAnsi="Comic Sans MS"/>
          <w:sz w:val="10"/>
          <w:szCs w:val="10"/>
        </w:rPr>
      </w:pPr>
    </w:p>
    <w:p w:rsidR="00383C62" w:rsidRDefault="00383C62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29-</w:t>
      </w:r>
      <w:r>
        <w:rPr>
          <w:rFonts w:ascii="Comic Sans MS" w:hAnsi="Comic Sans MS"/>
        </w:rPr>
        <w:t>Aşağıdaki spor dallarından hangisi milli kültürümüzü yansıtır?</w:t>
      </w:r>
    </w:p>
    <w:p w:rsidR="00383C62" w:rsidRDefault="00383C62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A-Basketbol                     B-Okçuluk</w:t>
      </w:r>
    </w:p>
    <w:p w:rsidR="00383C62" w:rsidRDefault="00383C62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C-Golf                              D-Tenis</w:t>
      </w:r>
    </w:p>
    <w:p w:rsidR="00383C62" w:rsidRPr="00E91F2C" w:rsidRDefault="00383C62" w:rsidP="00AA5BD4">
      <w:pPr>
        <w:spacing w:after="0"/>
        <w:rPr>
          <w:rFonts w:ascii="Comic Sans MS" w:hAnsi="Comic Sans MS"/>
          <w:sz w:val="10"/>
          <w:szCs w:val="10"/>
        </w:rPr>
      </w:pPr>
    </w:p>
    <w:p w:rsidR="00383C62" w:rsidRDefault="00383C62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30-  1-29 Ekim 1923 Cumhuriyetin ilanı</w:t>
      </w:r>
    </w:p>
    <w:p w:rsidR="00383C62" w:rsidRDefault="00383C62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2-22 Haziran 1919 Amasya Genelgesi</w:t>
      </w:r>
    </w:p>
    <w:p w:rsidR="00383C62" w:rsidRDefault="00383C62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3-23 Nisan 1920 TBMM’nin kuruluşu</w:t>
      </w:r>
    </w:p>
    <w:p w:rsidR="00383C62" w:rsidRDefault="00383C62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4-6-10 Ocak 1921 1.İnönü Savaşı</w:t>
      </w:r>
    </w:p>
    <w:p w:rsidR="00383C62" w:rsidRPr="00E91F2C" w:rsidRDefault="00383C62" w:rsidP="00AA5BD4">
      <w:pPr>
        <w:spacing w:after="0"/>
        <w:rPr>
          <w:rFonts w:ascii="Comic Sans MS" w:hAnsi="Comic Sans MS"/>
          <w:sz w:val="10"/>
          <w:szCs w:val="10"/>
        </w:rPr>
      </w:pPr>
    </w:p>
    <w:p w:rsidR="00383C62" w:rsidRDefault="00383C62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verilen tarihi olayların kronolojik sıralaması hangisidir?</w:t>
      </w:r>
    </w:p>
    <w:p w:rsidR="00383C62" w:rsidRDefault="00383C62" w:rsidP="0057624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2,4,3,1                            B-  2,3,1,4</w:t>
      </w:r>
    </w:p>
    <w:p w:rsidR="00383C62" w:rsidRPr="00576245" w:rsidRDefault="00383C62" w:rsidP="0057624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2,3,4,1                            D-  2,4,1,3</w:t>
      </w:r>
    </w:p>
    <w:sectPr w:rsidR="00383C62" w:rsidRPr="00576245" w:rsidSect="00A042BB">
      <w:pgSz w:w="11906" w:h="16838"/>
      <w:pgMar w:top="284" w:right="424" w:bottom="284" w:left="426" w:header="454" w:footer="709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C62" w:rsidRDefault="00383C62" w:rsidP="00707E14">
      <w:pPr>
        <w:spacing w:after="0" w:line="240" w:lineRule="auto"/>
      </w:pPr>
      <w:r>
        <w:separator/>
      </w:r>
    </w:p>
  </w:endnote>
  <w:endnote w:type="continuationSeparator" w:id="0">
    <w:p w:rsidR="00383C62" w:rsidRDefault="00383C62" w:rsidP="00707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C62" w:rsidRDefault="00383C62" w:rsidP="00707E14">
      <w:pPr>
        <w:spacing w:after="0" w:line="240" w:lineRule="auto"/>
      </w:pPr>
      <w:r>
        <w:separator/>
      </w:r>
    </w:p>
  </w:footnote>
  <w:footnote w:type="continuationSeparator" w:id="0">
    <w:p w:rsidR="00383C62" w:rsidRDefault="00383C62" w:rsidP="00707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07641"/>
    <w:multiLevelType w:val="hybridMultilevel"/>
    <w:tmpl w:val="E3C0C75A"/>
    <w:lvl w:ilvl="0" w:tplc="E8AA8A16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334569"/>
    <w:multiLevelType w:val="hybridMultilevel"/>
    <w:tmpl w:val="67547688"/>
    <w:lvl w:ilvl="0" w:tplc="08F8957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EA0750"/>
    <w:multiLevelType w:val="hybridMultilevel"/>
    <w:tmpl w:val="338CD342"/>
    <w:lvl w:ilvl="0" w:tplc="23666A72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E14"/>
    <w:rsid w:val="00020E8B"/>
    <w:rsid w:val="00066ABC"/>
    <w:rsid w:val="000B1357"/>
    <w:rsid w:val="0012357F"/>
    <w:rsid w:val="00171780"/>
    <w:rsid w:val="002B6148"/>
    <w:rsid w:val="00383C62"/>
    <w:rsid w:val="003B064F"/>
    <w:rsid w:val="003F0AC6"/>
    <w:rsid w:val="004252BF"/>
    <w:rsid w:val="00464B55"/>
    <w:rsid w:val="004748AD"/>
    <w:rsid w:val="004E64F0"/>
    <w:rsid w:val="00576245"/>
    <w:rsid w:val="00680AF4"/>
    <w:rsid w:val="00707E14"/>
    <w:rsid w:val="00744048"/>
    <w:rsid w:val="00756B3B"/>
    <w:rsid w:val="007A07F8"/>
    <w:rsid w:val="007A0970"/>
    <w:rsid w:val="00910E81"/>
    <w:rsid w:val="00A00CC3"/>
    <w:rsid w:val="00A042BB"/>
    <w:rsid w:val="00A20D88"/>
    <w:rsid w:val="00A51983"/>
    <w:rsid w:val="00AA5BD4"/>
    <w:rsid w:val="00AE2121"/>
    <w:rsid w:val="00B53C6F"/>
    <w:rsid w:val="00CE125D"/>
    <w:rsid w:val="00D45CE3"/>
    <w:rsid w:val="00D61FB5"/>
    <w:rsid w:val="00D75B86"/>
    <w:rsid w:val="00DB697B"/>
    <w:rsid w:val="00E91F2C"/>
    <w:rsid w:val="00FC2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AF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07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7E1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07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07E14"/>
    <w:rPr>
      <w:rFonts w:cs="Times New Roman"/>
    </w:rPr>
  </w:style>
  <w:style w:type="table" w:styleId="TableGrid">
    <w:name w:val="Table Grid"/>
    <w:basedOn w:val="TableNormal"/>
    <w:uiPriority w:val="99"/>
    <w:rsid w:val="00D61FB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B614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AE212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306</TotalTime>
  <Pages>2</Pages>
  <Words>991</Words>
  <Characters>5652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edanur</cp:lastModifiedBy>
  <cp:revision>2</cp:revision>
  <dcterms:created xsi:type="dcterms:W3CDTF">2013-12-08T17:21:00Z</dcterms:created>
  <dcterms:modified xsi:type="dcterms:W3CDTF">2013-12-21T14:27:00Z</dcterms:modified>
  <cp:category>www.sorubak.com</cp:category>
</cp:coreProperties>
</file>