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8AA" w:rsidRDefault="00FE78AA" w:rsidP="00DB1FB7">
      <w:r>
        <w:t>AD SOYAD:</w:t>
      </w:r>
    </w:p>
    <w:p w:rsidR="00FE78AA" w:rsidRDefault="00FE78AA" w:rsidP="00DB1FB7"/>
    <w:p w:rsidR="00FE78AA" w:rsidRDefault="00FE78AA" w:rsidP="00DB1FB7">
      <w:r>
        <w:t>FEN ve TEKNOLOJİ</w:t>
      </w:r>
    </w:p>
    <w:p w:rsidR="00FE78AA" w:rsidRDefault="00FE78AA" w:rsidP="00DB1FB7">
      <w:r>
        <w:t xml:space="preserve">1. Dünya’nın yüzeyinden merkezine doğru gidildikçe sıcaklık artmaktadır. Aşağıdaki katmanlardan hangisinde sıcaklık daha fazladır? </w:t>
      </w:r>
    </w:p>
    <w:p w:rsidR="00FE78AA" w:rsidRDefault="00FE78AA" w:rsidP="00DB1FB7">
      <w:r>
        <w:t>A) ateş küre                         B) taş küre</w:t>
      </w:r>
    </w:p>
    <w:p w:rsidR="00FE78AA" w:rsidRDefault="00FE78AA" w:rsidP="00DB1FB7">
      <w:r>
        <w:t>C) hava küre                        D) su küre</w:t>
      </w:r>
    </w:p>
    <w:p w:rsidR="00FE78AA" w:rsidRDefault="00FE78AA" w:rsidP="00DB1FB7"/>
    <w:p w:rsidR="00FE78AA" w:rsidRDefault="00FE78AA" w:rsidP="00DB1FB7">
      <w:r>
        <w:t>2. Dünya’mızın şekli aşağıdakilerden hangisi gibidir?</w:t>
      </w:r>
    </w:p>
    <w:p w:rsidR="00FE78AA" w:rsidRDefault="00FE78AA" w:rsidP="00DB1FB7">
      <w:r>
        <w:t>A) tepsi       B) yumurta        C) balık     D) top</w:t>
      </w:r>
    </w:p>
    <w:p w:rsidR="00FE78AA" w:rsidRDefault="00FE78AA" w:rsidP="00DB1FB7"/>
    <w:p w:rsidR="00FE78AA" w:rsidRDefault="00FE78AA" w:rsidP="00DB1FB7">
      <w:r>
        <w:t>3. Dünyamızı saran hava tabakasına ne ad verilir?</w:t>
      </w:r>
    </w:p>
    <w:p w:rsidR="00FE78AA" w:rsidRDefault="00FE78AA" w:rsidP="00DB1FB7">
      <w:r>
        <w:t>A) gökyüzü       B) kıt’a      C) atmosfer     D) okyanus</w:t>
      </w:r>
    </w:p>
    <w:p w:rsidR="00FE78AA" w:rsidRDefault="00FE78AA" w:rsidP="00DB1FB7"/>
    <w:p w:rsidR="00FE78AA" w:rsidRDefault="00FE78AA" w:rsidP="00DB1FB7">
      <w:r>
        <w:t>4. Aşağıdakilerden hangisi maden değildir?</w:t>
      </w:r>
    </w:p>
    <w:p w:rsidR="00FE78AA" w:rsidRDefault="00FE78AA" w:rsidP="00DB1FB7">
      <w:r>
        <w:t>A) toprak        B) elmas      C) bakır     D) altın</w:t>
      </w:r>
    </w:p>
    <w:p w:rsidR="00FE78AA" w:rsidRDefault="00FE78AA" w:rsidP="00DB1FB7"/>
    <w:p w:rsidR="00FE78AA" w:rsidRDefault="00FE78AA" w:rsidP="00DB1FB7">
      <w:r>
        <w:t>5.    I. Vücudun dik durmasını sağlar.</w:t>
      </w:r>
    </w:p>
    <w:p w:rsidR="00FE78AA" w:rsidRDefault="00FE78AA" w:rsidP="00DB1FB7">
      <w:r>
        <w:t xml:space="preserve">       II. Kasılıp gevşeyerek hareketi sağlar.</w:t>
      </w:r>
    </w:p>
    <w:p w:rsidR="00FE78AA" w:rsidRDefault="00FE78AA" w:rsidP="00DB1FB7">
      <w:r>
        <w:t xml:space="preserve">       III. İç organları korur.</w:t>
      </w:r>
    </w:p>
    <w:p w:rsidR="00FE78AA" w:rsidRDefault="00FE78AA" w:rsidP="00DB1FB7">
      <w:r>
        <w:t xml:space="preserve">       IV. Vücudun genel şeklini verir.</w:t>
      </w:r>
    </w:p>
    <w:p w:rsidR="00FE78AA" w:rsidRDefault="00FE78AA" w:rsidP="00DB1FB7">
      <w:r>
        <w:t>İskeletin görevleriyle ilgili yukarıda verilen bilgilerden hangileri doğrudur?</w:t>
      </w:r>
    </w:p>
    <w:p w:rsidR="00FE78AA" w:rsidRDefault="00FE78AA" w:rsidP="00DB1FB7">
      <w:r>
        <w:t xml:space="preserve">A) I – II – III – IV        </w:t>
      </w:r>
    </w:p>
    <w:p w:rsidR="00FE78AA" w:rsidRDefault="00FE78AA" w:rsidP="00DB1FB7">
      <w:r>
        <w:t xml:space="preserve">B) I – III – IV                        </w:t>
      </w:r>
    </w:p>
    <w:p w:rsidR="00FE78AA" w:rsidRDefault="00FE78AA" w:rsidP="00DB1FB7">
      <w:r>
        <w:t xml:space="preserve">C) I – II – IV              </w:t>
      </w:r>
    </w:p>
    <w:p w:rsidR="00FE78AA" w:rsidRDefault="00FE78AA" w:rsidP="00DB1FB7">
      <w:r>
        <w:t>D) I – II – III</w:t>
      </w:r>
    </w:p>
    <w:p w:rsidR="00FE78AA" w:rsidRDefault="00FE78AA" w:rsidP="00DB1FB7">
      <w:r>
        <w:t>6.  ” Kemiklerin birbirine bağlandığı yere ........................ denir. “ Yandaki tümcedeki boşluğu aşağıdaki sözcüklerin hangisiyle tamamlarsak tanım doğru yapılmış olur?</w:t>
      </w:r>
    </w:p>
    <w:p w:rsidR="00FE78AA" w:rsidRDefault="00FE78AA" w:rsidP="00DB1FB7">
      <w:r>
        <w:t>A) iskelet           B) kas         C) eklem          D) kemik</w:t>
      </w:r>
    </w:p>
    <w:p w:rsidR="00FE78AA" w:rsidRDefault="00FE78AA" w:rsidP="00DB1FB7"/>
    <w:p w:rsidR="00FE78AA" w:rsidRDefault="00FE78AA" w:rsidP="00DB1FB7">
      <w:r>
        <w:t>7.Aşağıda verilen bilgilerden hangisi yanlıştır?</w:t>
      </w:r>
    </w:p>
    <w:p w:rsidR="00FE78AA" w:rsidRDefault="00FE78AA" w:rsidP="00DB1FB7">
      <w:r>
        <w:t>A) Egzersiz yapınca kalp daha hızlı atar.</w:t>
      </w:r>
    </w:p>
    <w:p w:rsidR="00FE78AA" w:rsidRDefault="00FE78AA" w:rsidP="00DB1FB7">
      <w:r>
        <w:t>B) Damarlar kanın vücutta dolaştığı kanallardır.</w:t>
      </w:r>
    </w:p>
    <w:p w:rsidR="00FE78AA" w:rsidRDefault="00FE78AA" w:rsidP="00DB1FB7">
      <w:r>
        <w:t>C) Kalp hızlı atınca soluk alıp verme yavaşlar.</w:t>
      </w:r>
    </w:p>
    <w:p w:rsidR="00FE78AA" w:rsidRDefault="00FE78AA" w:rsidP="00DB1FB7">
      <w:r>
        <w:t>D) Korku, sevinç gibi duygularda nabız artar.</w:t>
      </w:r>
    </w:p>
    <w:p w:rsidR="00FE78AA" w:rsidRDefault="00FE78AA" w:rsidP="00DB1FB7"/>
    <w:p w:rsidR="00FE78AA" w:rsidRDefault="00FE78AA" w:rsidP="00DB1FB7">
      <w:r>
        <w:t>8.Işığı geçiren maddelere ne ad verilir?</w:t>
      </w:r>
    </w:p>
    <w:p w:rsidR="00FE78AA" w:rsidRDefault="00FE78AA" w:rsidP="00DB1FB7">
      <w:r>
        <w:t>A) opak         B) saydam       C) cisim            D) alet</w:t>
      </w:r>
    </w:p>
    <w:p w:rsidR="00FE78AA" w:rsidRDefault="00FE78AA" w:rsidP="00DB1FB7"/>
    <w:p w:rsidR="00FE78AA" w:rsidRDefault="00FE78AA" w:rsidP="00DB1FB7">
      <w:r>
        <w:t>9.Gaz maddelerle ilgili  aşağıdakilerden hangisi veya hangileri doğrudur?</w:t>
      </w:r>
    </w:p>
    <w:p w:rsidR="00FE78AA" w:rsidRDefault="00FE78AA" w:rsidP="00DB1FB7">
      <w:r>
        <w:t>I. Yayılırlar</w:t>
      </w:r>
    </w:p>
    <w:p w:rsidR="00FE78AA" w:rsidRDefault="00FE78AA" w:rsidP="00DB1FB7">
      <w:r>
        <w:t>II. Belirli bir şekilleri vardır.</w:t>
      </w:r>
    </w:p>
    <w:p w:rsidR="00FE78AA" w:rsidRDefault="00FE78AA" w:rsidP="00DB1FB7">
      <w:r>
        <w:t>III. Kütleleri yoktur.</w:t>
      </w:r>
    </w:p>
    <w:p w:rsidR="00FE78AA" w:rsidRDefault="00FE78AA" w:rsidP="00DB1FB7">
      <w:r>
        <w:t>IV. Sıkıştırılamazlar.</w:t>
      </w:r>
    </w:p>
    <w:p w:rsidR="00FE78AA" w:rsidRDefault="00FE78AA" w:rsidP="00DB1FB7">
      <w:r>
        <w:t xml:space="preserve">   A) Yalnız I                 B) I – II     </w:t>
      </w:r>
    </w:p>
    <w:p w:rsidR="00FE78AA" w:rsidRDefault="00FE78AA" w:rsidP="00DB1FB7">
      <w:r>
        <w:t xml:space="preserve">   C) I – III                     D) I – II – III – IV</w:t>
      </w:r>
    </w:p>
    <w:p w:rsidR="00FE78AA" w:rsidRDefault="00FE78AA" w:rsidP="00DB1FB7"/>
    <w:p w:rsidR="00FE78AA" w:rsidRDefault="00FE78AA" w:rsidP="00DB1FB7">
      <w:r>
        <w:t>10. Hangisi kuvvetin neden olacağı bir etki değildir</w:t>
      </w:r>
    </w:p>
    <w:p w:rsidR="00FE78AA" w:rsidRDefault="00FE78AA" w:rsidP="00DB1FB7">
      <w:r>
        <w:t xml:space="preserve">A) durma   </w:t>
      </w:r>
      <w:r>
        <w:tab/>
      </w:r>
      <w:r>
        <w:tab/>
        <w:t xml:space="preserve">  B) hızlanma     </w:t>
      </w:r>
    </w:p>
    <w:p w:rsidR="00FE78AA" w:rsidRDefault="00FE78AA" w:rsidP="00DB1FB7">
      <w:r>
        <w:t xml:space="preserve"> C) donma  </w:t>
      </w:r>
      <w:r>
        <w:tab/>
      </w:r>
      <w:r>
        <w:tab/>
        <w:t xml:space="preserve">  D) hareket</w:t>
      </w:r>
    </w:p>
    <w:p w:rsidR="00FE78AA" w:rsidRDefault="00FE78AA" w:rsidP="00DB1FB7"/>
    <w:p w:rsidR="00FE78AA" w:rsidRDefault="00FE78AA" w:rsidP="00DB1FB7">
      <w:smartTag w:uri="urn:schemas-microsoft-com:office:smarttags" w:element="metricconverter">
        <w:smartTagPr>
          <w:attr w:name="ProductID" w:val="11. A"/>
        </w:smartTagPr>
        <w:r>
          <w:t>11. A</w:t>
        </w:r>
      </w:smartTag>
      <w:r>
        <w:t xml:space="preserve"> cismine uygulanan kuvvetin etkisi kalktığında A cismi eski haline geliyorsa bu cisim hakkında ne söylenebilir?</w:t>
      </w:r>
    </w:p>
    <w:p w:rsidR="00FE78AA" w:rsidRDefault="00FE78AA" w:rsidP="00DB1FB7">
      <w:r>
        <w:t>A) A cismi katı haldedir</w:t>
      </w:r>
    </w:p>
    <w:p w:rsidR="00FE78AA" w:rsidRDefault="00FE78AA" w:rsidP="00DB1FB7">
      <w:r>
        <w:t>B) A cismi esnek bir maddedir</w:t>
      </w:r>
    </w:p>
    <w:p w:rsidR="00FE78AA" w:rsidRDefault="00FE78AA" w:rsidP="00DB1FB7">
      <w:r>
        <w:t>C) A cismi gaz haldedir</w:t>
      </w:r>
    </w:p>
    <w:p w:rsidR="00FE78AA" w:rsidRDefault="00FE78AA" w:rsidP="00DB1FB7">
      <w:r>
        <w:t>D) A cismi sıvı haldedir</w:t>
      </w:r>
    </w:p>
    <w:p w:rsidR="00FE78AA" w:rsidRDefault="00FE78AA" w:rsidP="00DB1FB7"/>
    <w:p w:rsidR="00FE78AA" w:rsidRDefault="00FE78AA" w:rsidP="00DB1FB7">
      <w:r>
        <w:t>12.Aşağıdaki maddelerden hangisi yapay maddedir?</w:t>
      </w:r>
    </w:p>
    <w:p w:rsidR="00FE78AA" w:rsidRDefault="00FE78AA" w:rsidP="00DB1FB7">
      <w:r>
        <w:t xml:space="preserve">A) Toprak </w:t>
      </w:r>
      <w:r>
        <w:tab/>
      </w:r>
      <w:r>
        <w:tab/>
        <w:t xml:space="preserve">B) Cam bardak </w:t>
      </w:r>
    </w:p>
    <w:p w:rsidR="00FE78AA" w:rsidRDefault="00FE78AA" w:rsidP="00DB1FB7">
      <w:r>
        <w:t xml:space="preserve">C) Ağaç </w:t>
      </w:r>
      <w:r>
        <w:tab/>
      </w:r>
      <w:r>
        <w:tab/>
        <w:t>D) Petrol</w:t>
      </w:r>
    </w:p>
    <w:p w:rsidR="00FE78AA" w:rsidRDefault="00FE78AA" w:rsidP="00DB1FB7"/>
    <w:p w:rsidR="00FE78AA" w:rsidRDefault="00FE78AA" w:rsidP="00DB1FB7">
      <w:r>
        <w:t xml:space="preserve">13.Aşağıdakilerden hangisi Dünya’mızın gözlenemeyen katmanları arasında yer alır? </w:t>
      </w:r>
    </w:p>
    <w:p w:rsidR="00FE78AA" w:rsidRDefault="00FE78AA" w:rsidP="00DB1FB7">
      <w:r>
        <w:t xml:space="preserve">A) su küre </w:t>
      </w:r>
    </w:p>
    <w:p w:rsidR="00FE78AA" w:rsidRDefault="00FE78AA" w:rsidP="00DB1FB7">
      <w:r>
        <w:t xml:space="preserve">B) ateş küre </w:t>
      </w:r>
    </w:p>
    <w:p w:rsidR="00FE78AA" w:rsidRDefault="00FE78AA" w:rsidP="00DB1FB7">
      <w:r>
        <w:t xml:space="preserve">C) taş küre </w:t>
      </w:r>
    </w:p>
    <w:p w:rsidR="00FE78AA" w:rsidRDefault="00FE78AA" w:rsidP="00DB1FB7">
      <w:r>
        <w:t>D) hava küre</w:t>
      </w:r>
    </w:p>
    <w:p w:rsidR="00FE78AA" w:rsidRDefault="00FE78AA" w:rsidP="00DB1FB7"/>
    <w:p w:rsidR="00FE78AA" w:rsidRDefault="00FE78AA" w:rsidP="00DB1FB7">
      <w:r>
        <w:t xml:space="preserve">14.Maddelerin işlenip şekillendirilmiş haline ne denir? </w:t>
      </w:r>
    </w:p>
    <w:p w:rsidR="00FE78AA" w:rsidRDefault="00FE78AA" w:rsidP="00DB1FB7">
      <w:r>
        <w:t xml:space="preserve">A) Madde </w:t>
      </w:r>
      <w:r>
        <w:tab/>
      </w:r>
      <w:r>
        <w:tab/>
      </w:r>
      <w:r>
        <w:tab/>
        <w:t xml:space="preserve">B) Cisim </w:t>
      </w:r>
    </w:p>
    <w:p w:rsidR="00FE78AA" w:rsidRDefault="00FE78AA" w:rsidP="00DB1FB7">
      <w:r>
        <w:t xml:space="preserve">C) Alet </w:t>
      </w:r>
      <w:r>
        <w:tab/>
      </w:r>
      <w:r>
        <w:tab/>
      </w:r>
      <w:r>
        <w:tab/>
        <w:t>D) Eşya</w:t>
      </w:r>
    </w:p>
    <w:p w:rsidR="00FE78AA" w:rsidRDefault="00FE78AA" w:rsidP="00DB1FB7"/>
    <w:p w:rsidR="00FE78AA" w:rsidRDefault="00FE78AA" w:rsidP="00DB1FB7">
      <w:r>
        <w:t xml:space="preserve">15.Karışımları  ayırmak için ………………………., …………………………….. , ………………….. ve …………………. Yöntemlerini kullanırız. Cümlesinde boş bırakılan yere aşağıdakilerden hangisi gelemez? </w:t>
      </w:r>
    </w:p>
    <w:p w:rsidR="00FE78AA" w:rsidRDefault="00FE78AA" w:rsidP="00DB1FB7">
      <w:r>
        <w:t>A) Süpürme</w:t>
      </w:r>
      <w:r>
        <w:tab/>
      </w:r>
      <w:r>
        <w:tab/>
        <w:t xml:space="preserve"> B) Süzme </w:t>
      </w:r>
    </w:p>
    <w:p w:rsidR="00FE78AA" w:rsidRDefault="00FE78AA" w:rsidP="00DB1FB7">
      <w:r>
        <w:t>C) Yüzdürme</w:t>
      </w:r>
      <w:r>
        <w:tab/>
      </w:r>
      <w:r>
        <w:tab/>
        <w:t xml:space="preserve"> D) Buharlaştırma</w:t>
      </w:r>
    </w:p>
    <w:p w:rsidR="00FE78AA" w:rsidRDefault="00FE78AA" w:rsidP="00DB1FB7"/>
    <w:p w:rsidR="00FE78AA" w:rsidRDefault="00FE78AA" w:rsidP="00DB1FB7">
      <w:r>
        <w:t>16.  * Gök gürültüsü</w:t>
      </w:r>
    </w:p>
    <w:p w:rsidR="00FE78AA" w:rsidRDefault="00FE78AA" w:rsidP="00DB1FB7">
      <w:r>
        <w:t xml:space="preserve">       * Ağlayan bebek</w:t>
      </w:r>
    </w:p>
    <w:p w:rsidR="00FE78AA" w:rsidRDefault="00FE78AA" w:rsidP="00DB1FB7">
      <w:r>
        <w:t xml:space="preserve">       * Çatmakta olan radyonun hoparlörü</w:t>
      </w:r>
    </w:p>
    <w:p w:rsidR="00FE78AA" w:rsidRDefault="00FE78AA" w:rsidP="00DB1FB7">
      <w:r>
        <w:t xml:space="preserve">       * Ötmekte olan bir kuş</w:t>
      </w:r>
    </w:p>
    <w:p w:rsidR="00FE78AA" w:rsidRDefault="00FE78AA" w:rsidP="00DB1FB7">
      <w:r>
        <w:t xml:space="preserve">       * Üstüne kaşıkla vurulan teneke kutu</w:t>
      </w:r>
    </w:p>
    <w:p w:rsidR="00FE78AA" w:rsidRDefault="00FE78AA" w:rsidP="00DB1FB7">
      <w:r>
        <w:t xml:space="preserve">       * Şelaleden akan su </w:t>
      </w:r>
    </w:p>
    <w:p w:rsidR="00FE78AA" w:rsidRDefault="00FE78AA" w:rsidP="00DB1FB7">
      <w:r>
        <w:t>Yukarıda bazı ses kaynakları verilmiştir.</w:t>
      </w:r>
    </w:p>
    <w:p w:rsidR="00FE78AA" w:rsidRDefault="00FE78AA" w:rsidP="00DB1FB7">
      <w:r>
        <w:t xml:space="preserve">Bu kaynaklardan kaç tanesi doğal ses kaynağıdır? </w:t>
      </w:r>
    </w:p>
    <w:p w:rsidR="00FE78AA" w:rsidRDefault="00FE78AA" w:rsidP="00DB1FB7">
      <w:r>
        <w:t>A)5</w:t>
      </w:r>
      <w:r>
        <w:tab/>
        <w:t xml:space="preserve">   B)4</w:t>
      </w:r>
      <w:r>
        <w:tab/>
        <w:t xml:space="preserve">     C)3</w:t>
      </w:r>
      <w:r>
        <w:tab/>
        <w:t xml:space="preserve">     D)2</w:t>
      </w:r>
    </w:p>
    <w:p w:rsidR="00FE78AA" w:rsidRDefault="00FE78AA" w:rsidP="00DB1FB7"/>
    <w:p w:rsidR="00FE78AA" w:rsidRDefault="00FE78AA" w:rsidP="00DB1FB7">
      <w:r>
        <w:t>17. Aşağıdakilerden hangisi ışık kaynağı değildir?</w:t>
      </w:r>
    </w:p>
    <w:p w:rsidR="00FE78AA" w:rsidRDefault="00FE78AA" w:rsidP="00DB1FB7">
      <w:r>
        <w:t>A) Güneş</w:t>
      </w:r>
      <w:r>
        <w:tab/>
      </w:r>
      <w:r>
        <w:tab/>
        <w:t>B) yıldızlar</w:t>
      </w:r>
    </w:p>
    <w:p w:rsidR="00FE78AA" w:rsidRDefault="00FE78AA" w:rsidP="00DB1FB7">
      <w:r>
        <w:t>C) şimşek</w:t>
      </w:r>
      <w:r>
        <w:tab/>
      </w:r>
      <w:r>
        <w:tab/>
        <w:t>D) Ay</w:t>
      </w:r>
    </w:p>
    <w:p w:rsidR="00FE78AA" w:rsidRDefault="00FE78AA" w:rsidP="00DB1FB7"/>
    <w:p w:rsidR="00FE78AA" w:rsidRDefault="00FE78AA" w:rsidP="00DB1FB7"/>
    <w:p w:rsidR="00FE78AA" w:rsidRDefault="00FE78AA" w:rsidP="00DB1FB7"/>
    <w:p w:rsidR="00FE78AA" w:rsidRDefault="00FE78AA" w:rsidP="00DB1FB7"/>
    <w:p w:rsidR="00FE78AA" w:rsidRDefault="00FE78AA" w:rsidP="00DB1FB7"/>
    <w:p w:rsidR="00FE78AA" w:rsidRDefault="00FE78AA" w:rsidP="00DB1FB7">
      <w:r>
        <w:t>SOSYAL BİLGİLER</w:t>
      </w:r>
    </w:p>
    <w:p w:rsidR="00FE78AA" w:rsidRDefault="00FE78AA" w:rsidP="00DB1FB7">
      <w:r>
        <w:t>1.Aşağıdakilerden hangisi çevremizdeki doğal unsurlardan biri değildir?</w:t>
      </w:r>
    </w:p>
    <w:p w:rsidR="00FE78AA" w:rsidRDefault="00FE78AA" w:rsidP="00DB1FB7">
      <w:r>
        <w:t>A.nehir        B.göl          C.oto yol            D.vadi</w:t>
      </w:r>
    </w:p>
    <w:p w:rsidR="00FE78AA" w:rsidRDefault="00FE78AA" w:rsidP="00DB1FB7">
      <w:r>
        <w:t>2.Bu kurum 1868’de “Osmanlı Yaralı ve Hasta askerlere Yardım Cemiyeti “ adıyla kurulmuştur. Bu kurumun adı nedir?</w:t>
      </w:r>
    </w:p>
    <w:p w:rsidR="00FE78AA" w:rsidRDefault="00FE78AA" w:rsidP="00DB1FB7">
      <w:r>
        <w:t>A.Darüşşafaka</w:t>
      </w:r>
    </w:p>
    <w:p w:rsidR="00FE78AA" w:rsidRDefault="00FE78AA" w:rsidP="00DB1FB7">
      <w:r>
        <w:t>B.Sosyal yardımlaşma ve dayanışma Derneği</w:t>
      </w:r>
    </w:p>
    <w:p w:rsidR="00FE78AA" w:rsidRDefault="00FE78AA" w:rsidP="00DB1FB7">
      <w:r>
        <w:t>C.Türkiye Kızılay Derneği</w:t>
      </w:r>
    </w:p>
    <w:p w:rsidR="00FE78AA" w:rsidRDefault="00FE78AA" w:rsidP="00DB1FB7">
      <w:r>
        <w:t>D.Türkiye Yeşilay derneği</w:t>
      </w:r>
    </w:p>
    <w:p w:rsidR="00FE78AA" w:rsidRDefault="00FE78AA" w:rsidP="00DB1FB7">
      <w:r>
        <w:t>3.Aşağıdakilerden hangisi fiziksel özelliklerden biri değildir?</w:t>
      </w:r>
    </w:p>
    <w:p w:rsidR="00FE78AA" w:rsidRDefault="00FE78AA" w:rsidP="00DB1FB7">
      <w:r>
        <w:t xml:space="preserve">A) Saç rengi           </w:t>
      </w:r>
      <w:r>
        <w:tab/>
      </w:r>
      <w:r>
        <w:tab/>
        <w:t xml:space="preserve">   B) boy                        </w:t>
      </w:r>
    </w:p>
    <w:p w:rsidR="00FE78AA" w:rsidRDefault="00FE78AA" w:rsidP="00DB1FB7">
      <w:r>
        <w:t xml:space="preserve">C) ten rengi                </w:t>
      </w:r>
      <w:r>
        <w:tab/>
      </w:r>
      <w:r>
        <w:tab/>
        <w:t xml:space="preserve">   D) hobiler</w:t>
      </w:r>
    </w:p>
    <w:p w:rsidR="00FE78AA" w:rsidRDefault="00FE78AA" w:rsidP="00DB1FB7">
      <w:r>
        <w:t>4.Nüfus cüzdanımızda aşağıdaki bilgilerden hangisi bulunmaz?</w:t>
      </w:r>
    </w:p>
    <w:p w:rsidR="00FE78AA" w:rsidRDefault="00FE78AA" w:rsidP="00DB1FB7">
      <w:r>
        <w:t xml:space="preserve">A) Doğum yerimiz                 B) annemizin adı        </w:t>
      </w:r>
    </w:p>
    <w:p w:rsidR="00FE78AA" w:rsidRDefault="00FE78AA" w:rsidP="00DB1FB7">
      <w:r>
        <w:t>C) kardeşimizin adı                D) babamızın adı</w:t>
      </w:r>
    </w:p>
    <w:p w:rsidR="00FE78AA" w:rsidRDefault="00FE78AA" w:rsidP="00DB1FB7">
      <w:r>
        <w:t>5.Aile tarihimizi yazmak istesek aşağıdaki kaynaklardan hangisi gerekli olmaz?</w:t>
      </w:r>
    </w:p>
    <w:p w:rsidR="00FE78AA" w:rsidRDefault="00FE78AA" w:rsidP="00DB1FB7">
      <w:r>
        <w:t xml:space="preserve">A) Büyüklerimizin  anlattıkları     </w:t>
      </w:r>
    </w:p>
    <w:p w:rsidR="00FE78AA" w:rsidRDefault="00FE78AA" w:rsidP="00DB1FB7">
      <w:r>
        <w:t xml:space="preserve">B) Eski eşyalar           </w:t>
      </w:r>
    </w:p>
    <w:p w:rsidR="00FE78AA" w:rsidRDefault="00FE78AA" w:rsidP="00DB1FB7">
      <w:r>
        <w:t xml:space="preserve">C) Fotoğraf ve albümler         </w:t>
      </w:r>
    </w:p>
    <w:p w:rsidR="00FE78AA" w:rsidRDefault="00FE78AA" w:rsidP="00DB1FB7">
      <w:r>
        <w:t>D) Yeni doğan kardeşimiz.</w:t>
      </w:r>
    </w:p>
    <w:p w:rsidR="00FE78AA" w:rsidRDefault="00FE78AA" w:rsidP="00DB1FB7"/>
    <w:p w:rsidR="00FE78AA" w:rsidRDefault="00FE78AA" w:rsidP="00DB1FB7">
      <w:r>
        <w:t>6.Aşağıdakilerden hangisi  kültürel değerlerimizden biridir?</w:t>
      </w:r>
    </w:p>
    <w:p w:rsidR="00FE78AA" w:rsidRDefault="00FE78AA" w:rsidP="00DB1FB7">
      <w:r>
        <w:t xml:space="preserve">A) internet            </w:t>
      </w:r>
      <w:r>
        <w:tab/>
        <w:t xml:space="preserve">      B) gazete                    </w:t>
      </w:r>
    </w:p>
    <w:p w:rsidR="00FE78AA" w:rsidRDefault="00FE78AA" w:rsidP="00DB1FB7">
      <w:r>
        <w:t xml:space="preserve">C) gölge oyunu         </w:t>
      </w:r>
      <w:r>
        <w:tab/>
        <w:t xml:space="preserve">      D) karikatür</w:t>
      </w:r>
    </w:p>
    <w:p w:rsidR="00FE78AA" w:rsidRDefault="00FE78AA" w:rsidP="00DB1FB7">
      <w:r>
        <w:t>7.Milli mücadele aşağıdaki olayların hangisiyle başlamıştır?</w:t>
      </w:r>
    </w:p>
    <w:p w:rsidR="00FE78AA" w:rsidRDefault="00FE78AA" w:rsidP="00DB1FB7">
      <w:r>
        <w:t xml:space="preserve">A) Erzurum Kongresi’nin yapılmasıyla   </w:t>
      </w:r>
    </w:p>
    <w:p w:rsidR="00FE78AA" w:rsidRDefault="00FE78AA" w:rsidP="00DB1FB7">
      <w:r>
        <w:t>B) Mustafa Kemal’in  Samsun’a çıkmasıyla</w:t>
      </w:r>
    </w:p>
    <w:p w:rsidR="00FE78AA" w:rsidRDefault="00FE78AA" w:rsidP="00DB1FB7">
      <w:r>
        <w:t xml:space="preserve">C) Sivas Kongresi’nin yapılmasıyla          </w:t>
      </w:r>
    </w:p>
    <w:p w:rsidR="00FE78AA" w:rsidRDefault="00FE78AA" w:rsidP="00DB1FB7">
      <w:r>
        <w:t>D) T.B.M.M’ nin açılmasıyla</w:t>
      </w:r>
    </w:p>
    <w:p w:rsidR="00FE78AA" w:rsidRDefault="00FE78AA" w:rsidP="00DB1FB7"/>
    <w:p w:rsidR="00FE78AA" w:rsidRDefault="00FE78AA" w:rsidP="00DB1FB7">
      <w:r>
        <w:t>8. I. Sakarya Meyden Savaşı</w:t>
      </w:r>
    </w:p>
    <w:p w:rsidR="00FE78AA" w:rsidRDefault="00FE78AA" w:rsidP="00DB1FB7">
      <w:r>
        <w:t>II. İkinci İnönü Savaşı</w:t>
      </w:r>
    </w:p>
    <w:p w:rsidR="00FE78AA" w:rsidRDefault="00FE78AA" w:rsidP="00DB1FB7">
      <w:r>
        <w:t>III. Başkomutanlık Meydan Savaşı</w:t>
      </w:r>
    </w:p>
    <w:p w:rsidR="00FE78AA" w:rsidRDefault="00FE78AA" w:rsidP="00DB1FB7">
      <w:r>
        <w:t>IV. Birinci İnönü Savaşı</w:t>
      </w:r>
    </w:p>
    <w:p w:rsidR="00FE78AA" w:rsidRDefault="00FE78AA" w:rsidP="00DB1FB7">
      <w:r>
        <w:t>Kurtuluş Savaşı’mızda  yapılan savaşların kronolojik sıraya  konulmuş hali aşağıdakilerden hangisidir?</w:t>
      </w:r>
    </w:p>
    <w:p w:rsidR="00FE78AA" w:rsidRDefault="00FE78AA" w:rsidP="00DB1FB7">
      <w:r>
        <w:t xml:space="preserve">A) I, II, III, IV                    B) IV, II, I, III                      </w:t>
      </w:r>
    </w:p>
    <w:p w:rsidR="00FE78AA" w:rsidRDefault="00FE78AA" w:rsidP="00DB1FB7">
      <w:r>
        <w:t>C) IV, II, III, I                    D) I, III, IV, II</w:t>
      </w:r>
    </w:p>
    <w:p w:rsidR="00FE78AA" w:rsidRDefault="00FE78AA" w:rsidP="00DB1FB7">
      <w:r>
        <w:t xml:space="preserve">9. Aşağıdakilerden hangisi ilkel bir saat değildir? </w:t>
      </w:r>
    </w:p>
    <w:p w:rsidR="00FE78AA" w:rsidRDefault="00FE78AA" w:rsidP="00DB1FB7">
      <w:r>
        <w:t xml:space="preserve">A) Kum saati </w:t>
      </w:r>
    </w:p>
    <w:p w:rsidR="00FE78AA" w:rsidRDefault="00FE78AA" w:rsidP="00DB1FB7">
      <w:r>
        <w:t xml:space="preserve">B) Su saati </w:t>
      </w:r>
    </w:p>
    <w:p w:rsidR="00FE78AA" w:rsidRDefault="00FE78AA" w:rsidP="00DB1FB7">
      <w:r>
        <w:t xml:space="preserve">C) Mekanik saat </w:t>
      </w:r>
    </w:p>
    <w:p w:rsidR="00FE78AA" w:rsidRDefault="00FE78AA" w:rsidP="00DB1FB7">
      <w:r>
        <w:t>D) Güneş saati</w:t>
      </w:r>
    </w:p>
    <w:p w:rsidR="00FE78AA" w:rsidRDefault="00FE78AA" w:rsidP="00DB1FB7"/>
    <w:p w:rsidR="00FE78AA" w:rsidRDefault="00FE78AA" w:rsidP="00DB1FB7">
      <w:r>
        <w:t xml:space="preserve">10. Hz.İsa'nın doğumunu başlangıç kabul eden takvim hangisidir? </w:t>
      </w:r>
    </w:p>
    <w:p w:rsidR="00FE78AA" w:rsidRDefault="00FE78AA" w:rsidP="00DB1FB7">
      <w:r>
        <w:t>A) Rumi takvim</w:t>
      </w:r>
      <w:r>
        <w:tab/>
        <w:t xml:space="preserve"> B) Hicri takvim </w:t>
      </w:r>
    </w:p>
    <w:p w:rsidR="00FE78AA" w:rsidRDefault="00FE78AA" w:rsidP="00DB1FB7">
      <w:r>
        <w:t xml:space="preserve">C) Miladi takvim </w:t>
      </w:r>
      <w:r>
        <w:tab/>
        <w:t xml:space="preserve"> D) Celali takvimi</w:t>
      </w:r>
    </w:p>
    <w:p w:rsidR="00FE78AA" w:rsidRDefault="00FE78AA" w:rsidP="00DB1FB7"/>
    <w:p w:rsidR="00FE78AA" w:rsidRDefault="00FE78AA" w:rsidP="00DB1FB7">
      <w:r>
        <w:t xml:space="preserve">11.Bir güneş yılı kaç gün ,kaç saattir? </w:t>
      </w:r>
    </w:p>
    <w:p w:rsidR="00FE78AA" w:rsidRDefault="00FE78AA" w:rsidP="00DB1FB7">
      <w:r>
        <w:t xml:space="preserve">A) 354 gün,8 saat </w:t>
      </w:r>
    </w:p>
    <w:p w:rsidR="00FE78AA" w:rsidRDefault="00FE78AA" w:rsidP="00DB1FB7">
      <w:r>
        <w:t xml:space="preserve">B) 359 gün,6 saat </w:t>
      </w:r>
    </w:p>
    <w:p w:rsidR="00FE78AA" w:rsidRDefault="00FE78AA" w:rsidP="00DB1FB7">
      <w:r>
        <w:t xml:space="preserve">C) 365 gün, 6 saat </w:t>
      </w:r>
    </w:p>
    <w:p w:rsidR="00FE78AA" w:rsidRDefault="00FE78AA" w:rsidP="00DB1FB7">
      <w:r>
        <w:t>D) 322 gün,12 saat</w:t>
      </w:r>
    </w:p>
    <w:p w:rsidR="00FE78AA" w:rsidRDefault="00FE78AA" w:rsidP="00DB1FB7"/>
    <w:p w:rsidR="00FE78AA" w:rsidRDefault="00FE78AA" w:rsidP="00DB1FB7">
      <w:r>
        <w:t>12. Alışveriş yaparken aşağıdakilerden hangilerine dikkat etmeliyiz?</w:t>
      </w:r>
    </w:p>
    <w:p w:rsidR="00FE78AA" w:rsidRDefault="00FE78AA" w:rsidP="00DB1FB7">
      <w:r>
        <w:t xml:space="preserve"> I. ürünün reklâmına </w:t>
      </w:r>
    </w:p>
    <w:p w:rsidR="00FE78AA" w:rsidRDefault="00FE78AA" w:rsidP="00DB1FB7">
      <w:r>
        <w:t xml:space="preserve">II. Üretim ve tüketim tarihlerine </w:t>
      </w:r>
    </w:p>
    <w:p w:rsidR="00FE78AA" w:rsidRDefault="00FE78AA" w:rsidP="00DB1FB7">
      <w:r>
        <w:t xml:space="preserve">III. Fiyatı ve kalitesine </w:t>
      </w:r>
    </w:p>
    <w:p w:rsidR="00FE78AA" w:rsidRDefault="00FE78AA" w:rsidP="00DB1FB7">
      <w:r>
        <w:t xml:space="preserve">IV isteklerimize </w:t>
      </w:r>
    </w:p>
    <w:p w:rsidR="00FE78AA" w:rsidRDefault="00FE78AA" w:rsidP="00DB1FB7">
      <w:r>
        <w:t xml:space="preserve">V ihtiyaçlarımıza </w:t>
      </w:r>
    </w:p>
    <w:p w:rsidR="00FE78AA" w:rsidRDefault="00FE78AA" w:rsidP="00DB1FB7">
      <w:r>
        <w:t xml:space="preserve">A) IV-V </w:t>
      </w:r>
      <w:r>
        <w:tab/>
      </w:r>
      <w:r>
        <w:tab/>
        <w:t xml:space="preserve">B)I-II-III-IV-V </w:t>
      </w:r>
    </w:p>
    <w:p w:rsidR="00FE78AA" w:rsidRDefault="00FE78AA" w:rsidP="00DB1FB7">
      <w:r>
        <w:t xml:space="preserve">C) I-IV </w:t>
      </w:r>
      <w:r>
        <w:tab/>
      </w:r>
      <w:r>
        <w:tab/>
        <w:t>D) II-III-V</w:t>
      </w:r>
    </w:p>
    <w:p w:rsidR="00FE78AA" w:rsidRDefault="00FE78AA" w:rsidP="00DB1FB7"/>
    <w:p w:rsidR="00FE78AA" w:rsidRDefault="00FE78AA" w:rsidP="00DB1FB7">
      <w:r>
        <w:t xml:space="preserve">13.Aşağıdaki cümlelerin hangisinde ihtiyaçtan söz edilmektedir? </w:t>
      </w:r>
    </w:p>
    <w:p w:rsidR="00FE78AA" w:rsidRDefault="00FE78AA" w:rsidP="00DB1FB7">
      <w:r>
        <w:t xml:space="preserve">A) Sarı ayakkabının mavisini de istiyorum </w:t>
      </w:r>
    </w:p>
    <w:p w:rsidR="00FE78AA" w:rsidRDefault="00FE78AA" w:rsidP="00DB1FB7">
      <w:r>
        <w:t xml:space="preserve">B) Ayakkabılarım yırtıldığı için yenisini almalıyım. </w:t>
      </w:r>
    </w:p>
    <w:p w:rsidR="00FE78AA" w:rsidRDefault="00FE78AA" w:rsidP="00DB1FB7">
      <w:r>
        <w:t xml:space="preserve">C) Senin şapkanı çok beğendim, ben de alacağım </w:t>
      </w:r>
    </w:p>
    <w:p w:rsidR="00FE78AA" w:rsidRDefault="00FE78AA" w:rsidP="00DB1FB7">
      <w:r>
        <w:t>D) Vitrindeki saati görünce dayanamayıp aldım</w:t>
      </w:r>
    </w:p>
    <w:p w:rsidR="00FE78AA" w:rsidRDefault="00FE78AA" w:rsidP="00DB1FB7"/>
    <w:p w:rsidR="00FE78AA" w:rsidRDefault="00FE78AA" w:rsidP="00DB1FB7">
      <w:r>
        <w:t xml:space="preserve">14.Kamyonlara yüklenen malların ülkenin dört bir tarafına gönderilmesi hangi aşamadır? </w:t>
      </w:r>
    </w:p>
    <w:p w:rsidR="00FE78AA" w:rsidRDefault="00FE78AA" w:rsidP="00DB1FB7">
      <w:r>
        <w:t>A) Üretim</w:t>
      </w:r>
      <w:r>
        <w:tab/>
      </w:r>
      <w:r>
        <w:tab/>
        <w:t xml:space="preserve"> B)Tüketim </w:t>
      </w:r>
    </w:p>
    <w:p w:rsidR="00FE78AA" w:rsidRDefault="00FE78AA" w:rsidP="00DB1FB7">
      <w:r>
        <w:t xml:space="preserve">C) Satış </w:t>
      </w:r>
      <w:r>
        <w:tab/>
      </w:r>
      <w:r>
        <w:tab/>
        <w:t xml:space="preserve"> D) Dağıtım</w:t>
      </w:r>
    </w:p>
    <w:p w:rsidR="00FE78AA" w:rsidRDefault="00FE78AA" w:rsidP="00DB1FB7"/>
    <w:p w:rsidR="00FE78AA" w:rsidRDefault="00FE78AA" w:rsidP="00DB1FB7">
      <w:r>
        <w:t xml:space="preserve">15.Yüzümüzü Güneş’in doğduğu yere döndüğümüzde sağ kolumuz hangi yönü gösterir? </w:t>
      </w:r>
    </w:p>
    <w:p w:rsidR="00FE78AA" w:rsidRDefault="00FE78AA" w:rsidP="00DB1FB7">
      <w:r>
        <w:t xml:space="preserve">A) Doğu </w:t>
      </w:r>
      <w:r>
        <w:tab/>
      </w:r>
      <w:r>
        <w:tab/>
      </w:r>
      <w:r>
        <w:tab/>
        <w:t xml:space="preserve">B) Batı </w:t>
      </w:r>
    </w:p>
    <w:p w:rsidR="00FE78AA" w:rsidRDefault="00FE78AA" w:rsidP="00DB1FB7">
      <w:r>
        <w:t xml:space="preserve">C) Güney </w:t>
      </w:r>
      <w:r>
        <w:tab/>
      </w:r>
      <w:r>
        <w:tab/>
      </w:r>
      <w:r>
        <w:tab/>
        <w:t>D) Kuzey</w:t>
      </w:r>
    </w:p>
    <w:p w:rsidR="00FE78AA" w:rsidRDefault="00FE78AA" w:rsidP="00DB1FB7"/>
    <w:p w:rsidR="00FE78AA" w:rsidRDefault="00FE78AA" w:rsidP="00DB1FB7">
      <w:r>
        <w:t xml:space="preserve">16.Aşağıdakilerden hangisi ara yön değildir? </w:t>
      </w:r>
    </w:p>
    <w:p w:rsidR="00FE78AA" w:rsidRDefault="00FE78AA" w:rsidP="00DB1FB7">
      <w:r>
        <w:t xml:space="preserve">A) Kuzeybatı </w:t>
      </w:r>
      <w:r>
        <w:tab/>
      </w:r>
      <w:r>
        <w:tab/>
      </w:r>
      <w:r>
        <w:tab/>
        <w:t xml:space="preserve">B) Güneydoğu </w:t>
      </w:r>
    </w:p>
    <w:p w:rsidR="00FE78AA" w:rsidRDefault="00FE78AA" w:rsidP="00DB1FB7">
      <w:r>
        <w:t xml:space="preserve">C) Kuzeydoğu </w:t>
      </w:r>
      <w:r>
        <w:tab/>
      </w:r>
      <w:r>
        <w:tab/>
      </w:r>
      <w:r>
        <w:tab/>
        <w:t>D) Doğubatı</w:t>
      </w:r>
    </w:p>
    <w:p w:rsidR="00FE78AA" w:rsidRDefault="00FE78AA" w:rsidP="00DB1FB7"/>
    <w:p w:rsidR="00FE78AA" w:rsidRDefault="00FE78AA" w:rsidP="00DB1FB7">
      <w:r>
        <w:t xml:space="preserve">17.Gönüllüler tarafından kurulan örgütlere ne ad verilir? </w:t>
      </w:r>
    </w:p>
    <w:p w:rsidR="00FE78AA" w:rsidRDefault="00FE78AA" w:rsidP="00DB1FB7">
      <w:r>
        <w:t xml:space="preserve">A) sivil toplum örgütü </w:t>
      </w:r>
    </w:p>
    <w:p w:rsidR="00FE78AA" w:rsidRDefault="00FE78AA" w:rsidP="00DB1FB7">
      <w:r>
        <w:t xml:space="preserve">B) resmi kurum </w:t>
      </w:r>
    </w:p>
    <w:p w:rsidR="00FE78AA" w:rsidRDefault="00FE78AA" w:rsidP="00DB1FB7">
      <w:r>
        <w:t xml:space="preserve">C) devlet kurumu </w:t>
      </w:r>
    </w:p>
    <w:p w:rsidR="00FE78AA" w:rsidRPr="00DB1FB7" w:rsidRDefault="00FE78AA" w:rsidP="00DB1FB7">
      <w:r>
        <w:t>D) grup</w:t>
      </w:r>
    </w:p>
    <w:sectPr w:rsidR="00FE78AA" w:rsidRPr="00DB1FB7" w:rsidSect="00B8426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426B"/>
    <w:rsid w:val="000F2160"/>
    <w:rsid w:val="00285475"/>
    <w:rsid w:val="002A62AA"/>
    <w:rsid w:val="002C23E1"/>
    <w:rsid w:val="00753B46"/>
    <w:rsid w:val="009A367A"/>
    <w:rsid w:val="00B3396A"/>
    <w:rsid w:val="00B8426B"/>
    <w:rsid w:val="00BE326D"/>
    <w:rsid w:val="00DB1FB7"/>
    <w:rsid w:val="00E36660"/>
    <w:rsid w:val="00EB3E29"/>
    <w:rsid w:val="00FE7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3E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B8426B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B842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Strong">
    <w:name w:val="Strong"/>
    <w:basedOn w:val="DefaultParagraphFont"/>
    <w:uiPriority w:val="99"/>
    <w:qFormat/>
    <w:rsid w:val="00753B46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26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4</Pages>
  <Words>902</Words>
  <Characters>5148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edanur</cp:lastModifiedBy>
  <cp:revision>3</cp:revision>
  <dcterms:created xsi:type="dcterms:W3CDTF">2013-04-04T18:54:00Z</dcterms:created>
  <dcterms:modified xsi:type="dcterms:W3CDTF">2014-03-04T18:44:00Z</dcterms:modified>
  <cp:category>www.sorubak.com</cp:category>
</cp:coreProperties>
</file>