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924"/>
        <w:tblW w:w="5054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984"/>
        <w:gridCol w:w="1804"/>
        <w:gridCol w:w="4574"/>
        <w:gridCol w:w="2026"/>
      </w:tblGrid>
      <w:tr w:rsidR="006440CC" w:rsidRPr="00C952B9" w:rsidTr="00C12D9E">
        <w:trPr>
          <w:trHeight w:val="411"/>
        </w:trPr>
        <w:tc>
          <w:tcPr>
            <w:tcW w:w="5000" w:type="pct"/>
            <w:gridSpan w:val="4"/>
          </w:tcPr>
          <w:p w:rsidR="006440CC" w:rsidRPr="00C952B9" w:rsidRDefault="006440CC" w:rsidP="00C12D9E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 xml:space="preserve">   ATATÜRK İLKOKULU                       </w:t>
            </w:r>
          </w:p>
          <w:p w:rsidR="006440CC" w:rsidRPr="00C952B9" w:rsidRDefault="006440CC" w:rsidP="00C12D9E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>2013/2014 EĞİTİM ÖĞRETİM YILI</w:t>
            </w:r>
          </w:p>
        </w:tc>
      </w:tr>
      <w:tr w:rsidR="006440CC" w:rsidRPr="00C952B9" w:rsidTr="00C12D9E">
        <w:trPr>
          <w:trHeight w:val="411"/>
        </w:trPr>
        <w:tc>
          <w:tcPr>
            <w:tcW w:w="524" w:type="pct"/>
          </w:tcPr>
          <w:p w:rsidR="006440CC" w:rsidRPr="00C952B9" w:rsidRDefault="006440CC" w:rsidP="00C12D9E">
            <w:pPr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>Adı</w:t>
            </w:r>
          </w:p>
        </w:tc>
        <w:tc>
          <w:tcPr>
            <w:tcW w:w="961" w:type="pct"/>
          </w:tcPr>
          <w:p w:rsidR="006440CC" w:rsidRPr="00C952B9" w:rsidRDefault="006440CC" w:rsidP="00C12D9E">
            <w:pPr>
              <w:rPr>
                <w:rFonts w:ascii="Comic Sans MS" w:hAnsi="Comic Sans MS"/>
                <w:b/>
                <w:lang w:eastAsia="tr-TR"/>
              </w:rPr>
            </w:pPr>
          </w:p>
        </w:tc>
        <w:tc>
          <w:tcPr>
            <w:tcW w:w="2436" w:type="pct"/>
            <w:vMerge w:val="restart"/>
          </w:tcPr>
          <w:p w:rsidR="006440CC" w:rsidRPr="00C952B9" w:rsidRDefault="006440CC" w:rsidP="00C12D9E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>4. SINIFLAR DİN KÜLTÜRÜ VE AHLAK BİLGİSİ DERSİ</w:t>
            </w:r>
          </w:p>
          <w:p w:rsidR="006440CC" w:rsidRPr="00C952B9" w:rsidRDefault="006440CC" w:rsidP="00C12D9E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>1. DÖNEM 2. YAZILI SORULARI</w:t>
            </w:r>
          </w:p>
        </w:tc>
        <w:tc>
          <w:tcPr>
            <w:tcW w:w="1080" w:type="pct"/>
          </w:tcPr>
          <w:p w:rsidR="006440CC" w:rsidRPr="00C952B9" w:rsidRDefault="006440CC" w:rsidP="00C12D9E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>PUAN</w:t>
            </w:r>
          </w:p>
        </w:tc>
      </w:tr>
      <w:tr w:rsidR="006440CC" w:rsidRPr="00C952B9" w:rsidTr="00C12D9E">
        <w:trPr>
          <w:trHeight w:val="411"/>
        </w:trPr>
        <w:tc>
          <w:tcPr>
            <w:tcW w:w="524" w:type="pct"/>
          </w:tcPr>
          <w:p w:rsidR="006440CC" w:rsidRPr="00C952B9" w:rsidRDefault="006440CC" w:rsidP="00C12D9E">
            <w:pPr>
              <w:rPr>
                <w:rFonts w:ascii="Comic Sans MS" w:hAnsi="Comic Sans MS"/>
                <w:b/>
                <w:lang w:eastAsia="tr-TR"/>
              </w:rPr>
            </w:pPr>
            <w:r w:rsidRPr="00C952B9"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t>Soyadı</w:t>
            </w:r>
          </w:p>
        </w:tc>
        <w:tc>
          <w:tcPr>
            <w:tcW w:w="961" w:type="pct"/>
          </w:tcPr>
          <w:p w:rsidR="006440CC" w:rsidRPr="00C952B9" w:rsidRDefault="006440CC" w:rsidP="00C12D9E">
            <w:pPr>
              <w:rPr>
                <w:rFonts w:ascii="Comic Sans MS" w:hAnsi="Comic Sans MS"/>
                <w:b/>
                <w:lang w:eastAsia="tr-TR"/>
              </w:rPr>
            </w:pPr>
          </w:p>
        </w:tc>
        <w:tc>
          <w:tcPr>
            <w:tcW w:w="2436" w:type="pct"/>
            <w:vMerge/>
          </w:tcPr>
          <w:p w:rsidR="006440CC" w:rsidRPr="00C952B9" w:rsidRDefault="006440CC" w:rsidP="00C12D9E">
            <w:pPr>
              <w:rPr>
                <w:rFonts w:ascii="Comic Sans MS" w:hAnsi="Comic Sans MS"/>
                <w:b/>
                <w:lang w:eastAsia="tr-TR"/>
              </w:rPr>
            </w:pPr>
          </w:p>
        </w:tc>
        <w:tc>
          <w:tcPr>
            <w:tcW w:w="1080" w:type="pct"/>
          </w:tcPr>
          <w:p w:rsidR="006440CC" w:rsidRPr="00C952B9" w:rsidRDefault="006440CC" w:rsidP="00C12D9E">
            <w:pPr>
              <w:rPr>
                <w:rFonts w:ascii="Comic Sans MS" w:hAnsi="Comic Sans MS"/>
                <w:b/>
                <w:lang w:eastAsia="tr-TR"/>
              </w:rPr>
            </w:pPr>
          </w:p>
        </w:tc>
      </w:tr>
    </w:tbl>
    <w:p w:rsidR="006440CC" w:rsidRPr="00C952B9" w:rsidRDefault="006440CC" w:rsidP="003810C4">
      <w:pPr>
        <w:jc w:val="both"/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sz w:val="22"/>
          <w:szCs w:val="22"/>
        </w:rPr>
        <w:t xml:space="preserve"> </w:t>
      </w:r>
    </w:p>
    <w:p w:rsidR="006440CC" w:rsidRPr="00C952B9" w:rsidRDefault="006440CC" w:rsidP="003810C4">
      <w:pPr>
        <w:pStyle w:val="ListParagraph"/>
        <w:numPr>
          <w:ilvl w:val="0"/>
          <w:numId w:val="3"/>
        </w:num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Aşağıdaki ifadelerden doğru olanların başına ( D ) , yanlış olanların başına ( Y ) koyunuz.( 16 PUAN ) 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“Bismillahirrahmanirrahim” in anlamı “ Esirgeyen, bağışlayan Allah’ın adıyla.” demektir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Günah, dinimizin yapılmasını uygun gördüğü iş ve davranışlardır. 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Fatiha suresi Kur’an-ı Kerim’in ilk suresidir. 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Namaz kılabilmek için giysilerin temiz olması şart değildir. 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Sözünde duran, dürüst ve güvenilir insanlardan oluşan toplumlar mutlu huzurludurlar. 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Herkes kapısının önünü temizlerse tüm mahalle temiz olur.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Gördüğümüz her iyilik ve ihsan için teşekkür etmeliyiz. 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(-----)</w:t>
      </w:r>
      <w:r w:rsidRPr="00C952B9">
        <w:rPr>
          <w:rFonts w:ascii="Calibri" w:hAnsi="Calibri"/>
          <w:color w:val="000000"/>
          <w:sz w:val="22"/>
          <w:szCs w:val="22"/>
        </w:rPr>
        <w:t xml:space="preserve"> Peygamberimizin söz ve davranışlarına ayet denir.</w:t>
      </w:r>
    </w:p>
    <w:p w:rsidR="006440CC" w:rsidRPr="00C952B9" w:rsidRDefault="006440CC" w:rsidP="003810C4">
      <w:pPr>
        <w:ind w:left="360"/>
        <w:jc w:val="both"/>
        <w:rPr>
          <w:rFonts w:ascii="Calibri" w:hAnsi="Calibri"/>
          <w:color w:val="000000"/>
          <w:sz w:val="22"/>
          <w:szCs w:val="22"/>
        </w:rPr>
      </w:pPr>
    </w:p>
    <w:p w:rsidR="006440CC" w:rsidRPr="00C952B9" w:rsidRDefault="006440CC" w:rsidP="008E2E18">
      <w:pPr>
        <w:pStyle w:val="ListParagraph"/>
        <w:numPr>
          <w:ilvl w:val="0"/>
          <w:numId w:val="3"/>
        </w:num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Aşağıdaki boşlukları verilen kelimelerle ve kelime gruplarıyla doldurunuz.( </w:t>
      </w:r>
      <w:r>
        <w:rPr>
          <w:rFonts w:ascii="Calibri" w:hAnsi="Calibri"/>
          <w:b/>
          <w:color w:val="000000"/>
          <w:sz w:val="22"/>
          <w:szCs w:val="22"/>
        </w:rPr>
        <w:t>14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 PUAN )</w:t>
      </w:r>
    </w:p>
    <w:p w:rsidR="006440CC" w:rsidRPr="00C952B9" w:rsidRDefault="006440CC" w:rsidP="00242EBB">
      <w:pPr>
        <w:ind w:left="426"/>
        <w:jc w:val="both"/>
        <w:rPr>
          <w:rFonts w:ascii="Calibri" w:hAnsi="Calibri"/>
          <w:b/>
          <w:color w:val="000000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62"/>
      </w:tblGrid>
      <w:tr w:rsidR="006440CC" w:rsidRPr="00C952B9" w:rsidTr="004B7138">
        <w:trPr>
          <w:trHeight w:val="735"/>
        </w:trPr>
        <w:tc>
          <w:tcPr>
            <w:tcW w:w="9212" w:type="dxa"/>
            <w:vAlign w:val="center"/>
          </w:tcPr>
          <w:p w:rsidR="006440CC" w:rsidRPr="004B7138" w:rsidRDefault="006440CC" w:rsidP="004B713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B713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Besmele – şükür – Kur’an-ı Kerim –– selamünaleyküm –   Allah- iman   peygamber  </w:t>
            </w:r>
          </w:p>
        </w:tc>
      </w:tr>
    </w:tbl>
    <w:p w:rsidR="006440CC" w:rsidRPr="00C952B9" w:rsidRDefault="006440CC" w:rsidP="00242EBB">
      <w:pPr>
        <w:ind w:left="426"/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1</w:t>
      </w:r>
      <w:r w:rsidRPr="00C952B9">
        <w:rPr>
          <w:rFonts w:ascii="Calibri" w:hAnsi="Calibri"/>
          <w:color w:val="000000"/>
          <w:sz w:val="22"/>
          <w:szCs w:val="22"/>
        </w:rPr>
        <w:t>.Yapacağımız her işe ---------------------------ile başlamak sevaptır.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2</w:t>
      </w:r>
      <w:r w:rsidRPr="00C952B9">
        <w:rPr>
          <w:rFonts w:ascii="Calibri" w:hAnsi="Calibri"/>
          <w:color w:val="000000"/>
          <w:sz w:val="22"/>
          <w:szCs w:val="22"/>
        </w:rPr>
        <w:t>.----------------------bize verdiği nimetler için Allah’a teşekkür etmektir.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3</w:t>
      </w:r>
      <w:r w:rsidRPr="00C952B9">
        <w:rPr>
          <w:rFonts w:ascii="Calibri" w:hAnsi="Calibri"/>
          <w:color w:val="000000"/>
          <w:sz w:val="22"/>
          <w:szCs w:val="22"/>
        </w:rPr>
        <w:t>.Müslümanların kutsal kitabı ------------------------------------‘dir.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4</w:t>
      </w:r>
      <w:r w:rsidRPr="00C952B9">
        <w:rPr>
          <w:rFonts w:ascii="Calibri" w:hAnsi="Calibri"/>
          <w:color w:val="000000"/>
          <w:sz w:val="22"/>
          <w:szCs w:val="22"/>
        </w:rPr>
        <w:t>.İnsanlarla----------------------------------------diyerek selamlaşmalıyız.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5.</w:t>
      </w:r>
      <w:r w:rsidRPr="00C952B9">
        <w:rPr>
          <w:rFonts w:ascii="Calibri" w:hAnsi="Calibri"/>
          <w:color w:val="000000"/>
          <w:sz w:val="22"/>
          <w:szCs w:val="22"/>
        </w:rPr>
        <w:t>Tüm varlıkları ve insanları yaratan-------------------------------‘tır.</w:t>
      </w:r>
    </w:p>
    <w:p w:rsidR="006440CC" w:rsidRPr="00C952B9" w:rsidRDefault="006440CC" w:rsidP="00C12D9E">
      <w:pPr>
        <w:spacing w:line="276" w:lineRule="auto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6.</w:t>
      </w:r>
      <w:r w:rsidRPr="00C952B9">
        <w:rPr>
          <w:rFonts w:ascii="Calibri" w:hAnsi="Calibri"/>
          <w:color w:val="000000"/>
          <w:sz w:val="22"/>
          <w:szCs w:val="22"/>
        </w:rPr>
        <w:t>Allah’ın insanlara dini öğretmek için gönderdiği elçilere ------------------------------denir.</w:t>
      </w:r>
    </w:p>
    <w:p w:rsidR="006440CC" w:rsidRPr="00C952B9" w:rsidRDefault="006440CC" w:rsidP="00C12D9E">
      <w:pPr>
        <w:pStyle w:val="NoSpacing"/>
        <w:spacing w:line="276" w:lineRule="auto"/>
      </w:pPr>
      <w:r w:rsidRPr="00C952B9">
        <w:rPr>
          <w:color w:val="000000"/>
        </w:rPr>
        <w:t xml:space="preserve">       </w:t>
      </w:r>
      <w:r w:rsidRPr="00C952B9">
        <w:rPr>
          <w:b/>
          <w:color w:val="000000"/>
        </w:rPr>
        <w:t>7.</w:t>
      </w:r>
      <w:r w:rsidRPr="00C952B9">
        <w:t xml:space="preserve"> Temizlik ----------------------------------- dan gelir.</w:t>
      </w:r>
    </w:p>
    <w:p w:rsidR="006440CC" w:rsidRPr="00C952B9" w:rsidRDefault="006440CC" w:rsidP="00C12D9E">
      <w:pPr>
        <w:pStyle w:val="NoSpacing"/>
        <w:spacing w:line="276" w:lineRule="auto"/>
      </w:pPr>
      <w:r w:rsidRPr="00C952B9">
        <w:t xml:space="preserve">       </w:t>
      </w:r>
    </w:p>
    <w:p w:rsidR="006440CC" w:rsidRPr="00C952B9" w:rsidRDefault="006440CC" w:rsidP="00DB41DB">
      <w:pPr>
        <w:pStyle w:val="NoSpacing"/>
        <w:rPr>
          <w:rFonts w:ascii="Times New Roman" w:hAnsi="Times New Roman"/>
        </w:rPr>
      </w:pPr>
    </w:p>
    <w:p w:rsidR="006440CC" w:rsidRPr="00C952B9" w:rsidRDefault="006440CC" w:rsidP="003810C4">
      <w:pPr>
        <w:ind w:left="360"/>
        <w:jc w:val="both"/>
        <w:rPr>
          <w:b/>
          <w:color w:val="000000"/>
          <w:sz w:val="22"/>
          <w:szCs w:val="22"/>
        </w:rPr>
      </w:pPr>
      <w:r w:rsidRPr="00C952B9">
        <w:rPr>
          <w:b/>
          <w:color w:val="000000"/>
          <w:sz w:val="22"/>
          <w:szCs w:val="22"/>
        </w:rPr>
        <w:t>C. Aşağıdaki sorularda doğru şıkkı işaretleyiniz.</w:t>
      </w:r>
      <w:r>
        <w:rPr>
          <w:b/>
          <w:color w:val="000000"/>
          <w:sz w:val="22"/>
          <w:szCs w:val="22"/>
        </w:rPr>
        <w:t xml:space="preserve"> (Her soru 5 puan)</w:t>
      </w:r>
    </w:p>
    <w:p w:rsidR="006440CC" w:rsidRPr="00C952B9" w:rsidRDefault="006440CC" w:rsidP="003810C4">
      <w:pPr>
        <w:ind w:left="360"/>
        <w:jc w:val="both"/>
        <w:rPr>
          <w:b/>
          <w:color w:val="000000"/>
          <w:sz w:val="22"/>
          <w:szCs w:val="22"/>
        </w:rPr>
      </w:pPr>
    </w:p>
    <w:p w:rsidR="006440CC" w:rsidRPr="00C952B9" w:rsidRDefault="006440CC" w:rsidP="00EF04AC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1.Aşağıdakilerden hangisi Fatiha Suresi’nin özelliklerinden 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 xml:space="preserve">değildir? </w:t>
      </w:r>
    </w:p>
    <w:p w:rsidR="006440CC" w:rsidRPr="00C952B9" w:rsidRDefault="006440CC" w:rsidP="003810C4">
      <w:pPr>
        <w:ind w:left="360"/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6C72D7">
      <w:pPr>
        <w:pStyle w:val="ListParagraph"/>
        <w:numPr>
          <w:ilvl w:val="0"/>
          <w:numId w:val="5"/>
        </w:num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>Kur’an’nın ilk suresidir.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                   C. </w:t>
      </w:r>
      <w:r w:rsidRPr="00C952B9">
        <w:rPr>
          <w:rFonts w:ascii="Calibri" w:hAnsi="Calibri"/>
          <w:color w:val="000000"/>
          <w:sz w:val="22"/>
          <w:szCs w:val="22"/>
        </w:rPr>
        <w:t>Kur’an-ı Kerim’in başında yer alır.</w:t>
      </w:r>
    </w:p>
    <w:p w:rsidR="006440CC" w:rsidRPr="00C952B9" w:rsidRDefault="006440CC" w:rsidP="006C72D7">
      <w:pPr>
        <w:pStyle w:val="ListParagraph"/>
        <w:numPr>
          <w:ilvl w:val="0"/>
          <w:numId w:val="5"/>
        </w:num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>Namazda mutlaka okunması gerekir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D. </w:t>
      </w:r>
      <w:r w:rsidRPr="00C952B9">
        <w:rPr>
          <w:rFonts w:ascii="Calibri" w:hAnsi="Calibri"/>
          <w:color w:val="000000"/>
          <w:sz w:val="22"/>
          <w:szCs w:val="22"/>
        </w:rPr>
        <w:t>Kur’anı Kerim’in en uzun suresidir.</w:t>
      </w:r>
    </w:p>
    <w:p w:rsidR="006440CC" w:rsidRPr="00C952B9" w:rsidRDefault="006440CC" w:rsidP="00D14BBF">
      <w:pPr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D14BBF">
      <w:pPr>
        <w:jc w:val="both"/>
        <w:rPr>
          <w:rFonts w:ascii="Calibri" w:hAnsi="Calibri"/>
          <w:b/>
          <w:color w:val="000000"/>
          <w:sz w:val="22"/>
          <w:szCs w:val="22"/>
          <w:u w:val="single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2.</w:t>
      </w:r>
      <w:r w:rsidRPr="00C952B9">
        <w:rPr>
          <w:rFonts w:ascii="Calibri" w:hAnsi="Calibri"/>
          <w:color w:val="000000"/>
          <w:sz w:val="22"/>
          <w:szCs w:val="22"/>
          <w:lang w:eastAsia="tr-TR"/>
        </w:rPr>
        <w:t xml:space="preserve"> 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Aşağıdakilerden hangisi dilek ve dualarımızdaki dini ifadelerden 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 xml:space="preserve">biri değildir? </w:t>
      </w:r>
    </w:p>
    <w:p w:rsidR="006440CC" w:rsidRPr="00C952B9" w:rsidRDefault="006440CC" w:rsidP="00D14BBF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</w:t>
      </w:r>
    </w:p>
    <w:p w:rsidR="006440CC" w:rsidRPr="00C952B9" w:rsidRDefault="006440CC" w:rsidP="00D14BBF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A-</w:t>
      </w:r>
      <w:r w:rsidRPr="00C952B9">
        <w:rPr>
          <w:rFonts w:ascii="Calibri" w:hAnsi="Calibri"/>
          <w:color w:val="000000"/>
          <w:sz w:val="22"/>
          <w:szCs w:val="22"/>
        </w:rPr>
        <w:t>Allah kavuştursun</w:t>
      </w:r>
      <w:r w:rsidRPr="00C952B9">
        <w:rPr>
          <w:rFonts w:ascii="Calibri" w:hAnsi="Calibri"/>
          <w:b/>
          <w:color w:val="000000"/>
          <w:sz w:val="22"/>
          <w:szCs w:val="22"/>
        </w:rPr>
        <w:tab/>
        <w:t xml:space="preserve">                    B- </w:t>
      </w:r>
      <w:r w:rsidRPr="00C952B9">
        <w:rPr>
          <w:rFonts w:ascii="Calibri" w:hAnsi="Calibri"/>
          <w:color w:val="000000"/>
          <w:sz w:val="22"/>
          <w:szCs w:val="22"/>
        </w:rPr>
        <w:t>Allah belanı versin.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                    </w:t>
      </w:r>
    </w:p>
    <w:p w:rsidR="006440CC" w:rsidRPr="00C952B9" w:rsidRDefault="006440CC" w:rsidP="00D14BBF">
      <w:p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C-</w:t>
      </w:r>
      <w:r w:rsidRPr="00C952B9">
        <w:rPr>
          <w:rFonts w:ascii="Calibri" w:hAnsi="Calibri"/>
          <w:color w:val="000000"/>
          <w:sz w:val="22"/>
          <w:szCs w:val="22"/>
        </w:rPr>
        <w:t>Allah acil şifalar versin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                D- </w:t>
      </w:r>
      <w:r w:rsidRPr="00C952B9">
        <w:rPr>
          <w:rFonts w:ascii="Calibri" w:hAnsi="Calibri"/>
          <w:color w:val="000000"/>
          <w:sz w:val="22"/>
          <w:szCs w:val="22"/>
        </w:rPr>
        <w:t>Allah bereket versin.</w:t>
      </w:r>
    </w:p>
    <w:p w:rsidR="006440CC" w:rsidRPr="00C952B9" w:rsidRDefault="006440CC" w:rsidP="00D14BBF">
      <w:pPr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D14BBF">
      <w:p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3.</w:t>
      </w:r>
      <w:r w:rsidRPr="00C952B9">
        <w:rPr>
          <w:rFonts w:ascii="Calibri" w:hAnsi="Calibri"/>
          <w:b/>
          <w:sz w:val="22"/>
          <w:szCs w:val="22"/>
        </w:rPr>
        <w:t xml:space="preserve"> </w:t>
      </w:r>
      <w:r w:rsidRPr="00C952B9">
        <w:rPr>
          <w:rFonts w:ascii="Calibri" w:hAnsi="Calibri"/>
          <w:b/>
          <w:color w:val="000000"/>
          <w:sz w:val="22"/>
          <w:szCs w:val="22"/>
        </w:rPr>
        <w:t>Müslümanların Allah’a ibadet ettikleri yere ne denir?</w:t>
      </w:r>
      <w:r w:rsidRPr="00C952B9">
        <w:rPr>
          <w:rFonts w:ascii="Calibri" w:hAnsi="Calibri"/>
          <w:color w:val="000000"/>
          <w:sz w:val="22"/>
          <w:szCs w:val="22"/>
        </w:rPr>
        <w:t xml:space="preserve"> </w:t>
      </w:r>
    </w:p>
    <w:p w:rsidR="006440CC" w:rsidRPr="00C952B9" w:rsidRDefault="006440CC" w:rsidP="00D14BBF">
      <w:pPr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D14BBF">
      <w:p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 xml:space="preserve"> </w:t>
      </w:r>
      <w:r w:rsidRPr="00C952B9">
        <w:rPr>
          <w:rFonts w:ascii="Calibri" w:hAnsi="Calibri"/>
          <w:b/>
          <w:color w:val="000000"/>
          <w:sz w:val="22"/>
          <w:szCs w:val="22"/>
        </w:rPr>
        <w:t>A</w:t>
      </w:r>
      <w:r w:rsidRPr="00C952B9">
        <w:rPr>
          <w:rFonts w:ascii="Calibri" w:hAnsi="Calibri"/>
          <w:color w:val="000000"/>
          <w:sz w:val="22"/>
          <w:szCs w:val="22"/>
        </w:rPr>
        <w:t xml:space="preserve">. kilise </w:t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b/>
          <w:color w:val="000000"/>
          <w:sz w:val="22"/>
          <w:szCs w:val="22"/>
        </w:rPr>
        <w:t>B</w:t>
      </w:r>
      <w:r w:rsidRPr="00C952B9">
        <w:rPr>
          <w:rFonts w:ascii="Calibri" w:hAnsi="Calibri"/>
          <w:color w:val="000000"/>
          <w:sz w:val="22"/>
          <w:szCs w:val="22"/>
        </w:rPr>
        <w:t xml:space="preserve">. havra </w:t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b/>
          <w:color w:val="000000"/>
          <w:sz w:val="22"/>
          <w:szCs w:val="22"/>
        </w:rPr>
        <w:t>C.</w:t>
      </w:r>
      <w:r w:rsidRPr="00C952B9">
        <w:rPr>
          <w:rFonts w:ascii="Calibri" w:hAnsi="Calibri"/>
          <w:color w:val="000000"/>
          <w:sz w:val="22"/>
          <w:szCs w:val="22"/>
        </w:rPr>
        <w:t xml:space="preserve"> kütüphane</w:t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b/>
          <w:color w:val="000000"/>
          <w:sz w:val="22"/>
          <w:szCs w:val="22"/>
        </w:rPr>
        <w:t>D.</w:t>
      </w:r>
      <w:r w:rsidRPr="00C952B9">
        <w:rPr>
          <w:rFonts w:ascii="Calibri" w:hAnsi="Calibri"/>
          <w:color w:val="000000"/>
          <w:sz w:val="22"/>
          <w:szCs w:val="22"/>
        </w:rPr>
        <w:t xml:space="preserve"> cami</w:t>
      </w:r>
    </w:p>
    <w:p w:rsidR="006440CC" w:rsidRPr="00C952B9" w:rsidRDefault="006440CC" w:rsidP="00EF04AC">
      <w:pPr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EF04AC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4.</w:t>
      </w:r>
      <w:r w:rsidRPr="00C952B9">
        <w:rPr>
          <w:rFonts w:ascii="Calibri" w:hAnsi="Calibri"/>
          <w:b/>
          <w:color w:val="000000"/>
          <w:sz w:val="22"/>
          <w:szCs w:val="22"/>
          <w:lang w:eastAsia="tr-TR"/>
        </w:rPr>
        <w:t xml:space="preserve"> 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Bütün 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>işlerimize</w:t>
      </w:r>
      <w:r w:rsidRPr="00C952B9">
        <w:rPr>
          <w:rFonts w:ascii="Calibri" w:hAnsi="Calibri"/>
          <w:b/>
          <w:color w:val="000000"/>
          <w:sz w:val="22"/>
          <w:szCs w:val="22"/>
        </w:rPr>
        <w:t xml:space="preserve"> ne ile başlamalıyız? </w:t>
      </w:r>
    </w:p>
    <w:p w:rsidR="006440CC" w:rsidRPr="00C952B9" w:rsidRDefault="006440CC" w:rsidP="00C952B9">
      <w:pPr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 xml:space="preserve">  </w:t>
      </w:r>
    </w:p>
    <w:p w:rsidR="006440CC" w:rsidRPr="00C952B9" w:rsidRDefault="006440CC" w:rsidP="00C952B9">
      <w:pPr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A-</w:t>
      </w:r>
      <w:r w:rsidRPr="00C952B9">
        <w:rPr>
          <w:rFonts w:ascii="Calibri" w:hAnsi="Calibri"/>
          <w:color w:val="000000"/>
          <w:sz w:val="22"/>
          <w:szCs w:val="22"/>
        </w:rPr>
        <w:t xml:space="preserve"> selam ile           </w:t>
      </w:r>
      <w:r w:rsidRPr="00C952B9">
        <w:rPr>
          <w:rFonts w:ascii="Calibri" w:hAnsi="Calibri"/>
          <w:b/>
          <w:color w:val="000000"/>
          <w:sz w:val="22"/>
          <w:szCs w:val="22"/>
        </w:rPr>
        <w:t>B-</w:t>
      </w:r>
      <w:r w:rsidRPr="00C952B9">
        <w:rPr>
          <w:rFonts w:ascii="Calibri" w:hAnsi="Calibri"/>
          <w:color w:val="000000"/>
          <w:sz w:val="22"/>
          <w:szCs w:val="22"/>
        </w:rPr>
        <w:t xml:space="preserve"> namaz ile</w:t>
      </w:r>
      <w:r w:rsidRPr="00C952B9">
        <w:rPr>
          <w:rFonts w:ascii="Calibri" w:hAnsi="Calibri"/>
          <w:color w:val="000000"/>
          <w:sz w:val="22"/>
          <w:szCs w:val="22"/>
        </w:rPr>
        <w:tab/>
        <w:t xml:space="preserve">   </w:t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b/>
          <w:color w:val="000000"/>
          <w:sz w:val="22"/>
          <w:szCs w:val="22"/>
        </w:rPr>
        <w:t>C-</w:t>
      </w:r>
      <w:r w:rsidRPr="00C952B9">
        <w:rPr>
          <w:rFonts w:ascii="Calibri" w:hAnsi="Calibri"/>
          <w:color w:val="000000"/>
          <w:sz w:val="22"/>
          <w:szCs w:val="22"/>
        </w:rPr>
        <w:t xml:space="preserve"> oruç ile    </w:t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color w:val="000000"/>
          <w:sz w:val="22"/>
          <w:szCs w:val="22"/>
        </w:rPr>
        <w:tab/>
      </w:r>
      <w:r w:rsidRPr="00C952B9">
        <w:rPr>
          <w:rFonts w:ascii="Calibri" w:hAnsi="Calibri"/>
          <w:b/>
          <w:color w:val="000000"/>
          <w:sz w:val="22"/>
          <w:szCs w:val="22"/>
        </w:rPr>
        <w:t>D-</w:t>
      </w:r>
      <w:r w:rsidRPr="00C952B9">
        <w:rPr>
          <w:rFonts w:ascii="Calibri" w:hAnsi="Calibri"/>
          <w:color w:val="000000"/>
          <w:sz w:val="22"/>
          <w:szCs w:val="22"/>
        </w:rPr>
        <w:t xml:space="preserve"> besmele ile</w:t>
      </w:r>
    </w:p>
    <w:p w:rsidR="006440CC" w:rsidRPr="00C952B9" w:rsidRDefault="006440CC" w:rsidP="00EF04AC">
      <w:pPr>
        <w:jc w:val="both"/>
        <w:rPr>
          <w:rFonts w:ascii="Calibri" w:hAnsi="Calibri"/>
          <w:color w:val="000000"/>
          <w:sz w:val="22"/>
          <w:szCs w:val="22"/>
        </w:rPr>
      </w:pPr>
    </w:p>
    <w:p w:rsidR="006440CC" w:rsidRPr="00C952B9" w:rsidRDefault="006440CC" w:rsidP="00C12D9E">
      <w:pPr>
        <w:pStyle w:val="NoSpacing"/>
        <w:rPr>
          <w:b/>
        </w:rPr>
      </w:pPr>
      <w:r w:rsidRPr="00C952B9">
        <w:rPr>
          <w:b/>
          <w:color w:val="000000"/>
        </w:rPr>
        <w:t>5.</w:t>
      </w:r>
      <w:r w:rsidRPr="00C952B9">
        <w:rPr>
          <w:b/>
          <w:lang w:eastAsia="tr-TR"/>
        </w:rPr>
        <w:t xml:space="preserve"> </w:t>
      </w:r>
      <w:r w:rsidRPr="00C952B9">
        <w:rPr>
          <w:b/>
        </w:rPr>
        <w:t xml:space="preserve"> Aşağıdaki seçeneklerin hangisinde besmelenin anlamı doğru yazılmıştır? </w:t>
      </w:r>
    </w:p>
    <w:p w:rsidR="006440CC" w:rsidRPr="00C952B9" w:rsidRDefault="006440CC" w:rsidP="00C12D9E">
      <w:pPr>
        <w:pStyle w:val="NoSpacing"/>
      </w:pPr>
    </w:p>
    <w:p w:rsidR="006440CC" w:rsidRPr="00C952B9" w:rsidRDefault="006440CC" w:rsidP="00C12D9E">
      <w:pPr>
        <w:pStyle w:val="NoSpacing"/>
      </w:pPr>
      <w:r w:rsidRPr="00C952B9">
        <w:t>A) Esirgeyen ve bağışlayan Allah’ın adıyla.                     B) Teşekkür ederim.</w:t>
      </w:r>
    </w:p>
    <w:p w:rsidR="006440CC" w:rsidRPr="00C952B9" w:rsidRDefault="006440CC" w:rsidP="00C12D9E">
      <w:pPr>
        <w:pStyle w:val="NoSpacing"/>
      </w:pPr>
      <w:r w:rsidRPr="00C952B9">
        <w:t>C) Allah’ tan başka ilah yoktur.                                        D) Sana hamt olsun.</w:t>
      </w:r>
    </w:p>
    <w:p w:rsidR="006440CC" w:rsidRPr="00C952B9" w:rsidRDefault="006440CC" w:rsidP="00D14BBF">
      <w:p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 xml:space="preserve">        </w:t>
      </w:r>
    </w:p>
    <w:p w:rsidR="006440CC" w:rsidRPr="00C952B9" w:rsidRDefault="006440CC" w:rsidP="00EF04AC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6</w:t>
      </w:r>
      <w:r w:rsidRPr="00C952B9">
        <w:rPr>
          <w:rFonts w:ascii="Calibri" w:hAnsi="Calibri"/>
          <w:color w:val="000000"/>
          <w:sz w:val="22"/>
          <w:szCs w:val="22"/>
        </w:rPr>
        <w:t>.</w:t>
      </w:r>
      <w:r w:rsidRPr="00C952B9">
        <w:rPr>
          <w:rFonts w:ascii="Calibri" w:hAnsi="Calibri"/>
          <w:sz w:val="22"/>
          <w:szCs w:val="22"/>
          <w:lang w:eastAsia="tr-TR"/>
        </w:rPr>
        <w:t xml:space="preserve"> </w:t>
      </w:r>
      <w:r w:rsidRPr="00C952B9">
        <w:rPr>
          <w:rFonts w:ascii="Calibri" w:hAnsi="Calibri"/>
          <w:b/>
          <w:sz w:val="22"/>
          <w:szCs w:val="22"/>
          <w:u w:val="single"/>
          <w:lang w:eastAsia="tr-TR"/>
        </w:rPr>
        <w:t>“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>Şahitlik ederim ki Allah’tan başka ilah yoktur ve yine şahitlik ederim ki Hz. Muhammed,</w:t>
      </w:r>
      <w:r w:rsidRPr="00C952B9">
        <w:rPr>
          <w:rFonts w:ascii="Calibri" w:hAnsi="Calibri"/>
          <w:color w:val="000000"/>
          <w:sz w:val="22"/>
          <w:szCs w:val="22"/>
        </w:rPr>
        <w:t xml:space="preserve"> 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>Allah’ın kulu ve elçisidir.’’</w:t>
      </w:r>
      <w:r w:rsidRPr="00C952B9">
        <w:rPr>
          <w:rFonts w:ascii="Calibri" w:hAnsi="Calibri"/>
          <w:color w:val="000000"/>
          <w:sz w:val="22"/>
          <w:szCs w:val="22"/>
        </w:rPr>
        <w:t xml:space="preserve"> Cümlesi aşağıdakilerden hangisinin karşılığıdır? </w:t>
      </w:r>
    </w:p>
    <w:p w:rsidR="006440CC" w:rsidRPr="00C952B9" w:rsidRDefault="006440CC" w:rsidP="00D14BBF">
      <w:pPr>
        <w:jc w:val="both"/>
        <w:rPr>
          <w:rFonts w:ascii="Calibri" w:hAnsi="Calibri"/>
          <w:color w:val="000000"/>
          <w:sz w:val="22"/>
          <w:szCs w:val="22"/>
        </w:rPr>
      </w:pPr>
    </w:p>
    <w:p w:rsidR="006440CC" w:rsidRPr="00C952B9" w:rsidRDefault="006440CC" w:rsidP="00EF04AC">
      <w:pPr>
        <w:pStyle w:val="ListParagraph"/>
        <w:numPr>
          <w:ilvl w:val="0"/>
          <w:numId w:val="7"/>
        </w:num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>Sübhaneke            B. Besmele                  C. Kelime-i Şahadet           D. Ezan</w:t>
      </w:r>
    </w:p>
    <w:p w:rsidR="006440CC" w:rsidRPr="00C952B9" w:rsidRDefault="006440CC" w:rsidP="00EF04AC">
      <w:pPr>
        <w:jc w:val="both"/>
        <w:rPr>
          <w:rFonts w:ascii="Calibri" w:hAnsi="Calibri"/>
          <w:color w:val="000000"/>
          <w:sz w:val="22"/>
          <w:szCs w:val="22"/>
        </w:rPr>
      </w:pPr>
    </w:p>
    <w:p w:rsidR="006440CC" w:rsidRPr="00C952B9" w:rsidRDefault="006440CC" w:rsidP="00EF04AC">
      <w:p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>7. Aşağıdaki sözlerden hangisi Allah’a teşekkür etmek anlamına</w:t>
      </w:r>
      <w:r w:rsidRPr="00C952B9">
        <w:rPr>
          <w:rFonts w:ascii="Calibri" w:hAnsi="Calibri"/>
          <w:color w:val="000000"/>
          <w:sz w:val="22"/>
          <w:szCs w:val="22"/>
        </w:rPr>
        <w:t xml:space="preserve"> 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>gelmez</w:t>
      </w:r>
      <w:r w:rsidRPr="00C952B9">
        <w:rPr>
          <w:rFonts w:ascii="Calibri" w:hAnsi="Calibri"/>
          <w:color w:val="000000"/>
          <w:sz w:val="22"/>
          <w:szCs w:val="22"/>
        </w:rPr>
        <w:t xml:space="preserve">? </w:t>
      </w:r>
    </w:p>
    <w:p w:rsidR="006440CC" w:rsidRPr="00C952B9" w:rsidRDefault="006440CC" w:rsidP="00EF04AC">
      <w:pPr>
        <w:jc w:val="both"/>
        <w:rPr>
          <w:rFonts w:ascii="Calibri" w:hAnsi="Calibri"/>
          <w:color w:val="000000"/>
          <w:sz w:val="22"/>
          <w:szCs w:val="22"/>
        </w:rPr>
      </w:pPr>
    </w:p>
    <w:p w:rsidR="006440CC" w:rsidRPr="00C952B9" w:rsidRDefault="006440CC" w:rsidP="00EF04AC">
      <w:pPr>
        <w:pStyle w:val="ListParagraph"/>
        <w:numPr>
          <w:ilvl w:val="0"/>
          <w:numId w:val="8"/>
        </w:num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>Allah’a şükür</w:t>
      </w:r>
      <w:r w:rsidRPr="00C952B9">
        <w:rPr>
          <w:rFonts w:ascii="Calibri" w:hAnsi="Calibri"/>
          <w:color w:val="000000"/>
          <w:sz w:val="22"/>
          <w:szCs w:val="22"/>
        </w:rPr>
        <w:tab/>
        <w:t xml:space="preserve">                              </w:t>
      </w:r>
      <w:r w:rsidRPr="00C952B9">
        <w:rPr>
          <w:rFonts w:ascii="Calibri" w:hAnsi="Calibri"/>
          <w:b/>
          <w:color w:val="000000"/>
          <w:sz w:val="22"/>
          <w:szCs w:val="22"/>
        </w:rPr>
        <w:t>B.</w:t>
      </w:r>
      <w:r w:rsidRPr="00C952B9">
        <w:rPr>
          <w:rFonts w:ascii="Calibri" w:hAnsi="Calibri"/>
          <w:color w:val="000000"/>
          <w:sz w:val="22"/>
          <w:szCs w:val="22"/>
        </w:rPr>
        <w:t xml:space="preserve"> Hamt olsun     </w:t>
      </w:r>
    </w:p>
    <w:p w:rsidR="006440CC" w:rsidRPr="00C952B9" w:rsidRDefault="006440CC" w:rsidP="00EF04AC">
      <w:pPr>
        <w:pStyle w:val="ListParagraph"/>
        <w:numPr>
          <w:ilvl w:val="0"/>
          <w:numId w:val="8"/>
        </w:numPr>
        <w:jc w:val="both"/>
        <w:rPr>
          <w:rFonts w:ascii="Calibri" w:hAnsi="Calibri"/>
          <w:color w:val="000000"/>
          <w:sz w:val="22"/>
          <w:szCs w:val="22"/>
        </w:rPr>
      </w:pPr>
      <w:r w:rsidRPr="00C952B9">
        <w:rPr>
          <w:rFonts w:ascii="Calibri" w:hAnsi="Calibri"/>
          <w:color w:val="000000"/>
          <w:sz w:val="22"/>
          <w:szCs w:val="22"/>
        </w:rPr>
        <w:t xml:space="preserve">Elhamdülillah        </w:t>
      </w:r>
      <w:r w:rsidRPr="00C952B9">
        <w:rPr>
          <w:rFonts w:ascii="Calibri" w:hAnsi="Calibri"/>
          <w:color w:val="000000"/>
          <w:sz w:val="22"/>
          <w:szCs w:val="22"/>
        </w:rPr>
        <w:tab/>
        <w:t xml:space="preserve">                              </w:t>
      </w:r>
      <w:r w:rsidRPr="00C952B9">
        <w:rPr>
          <w:rFonts w:ascii="Calibri" w:hAnsi="Calibri"/>
          <w:b/>
          <w:color w:val="000000"/>
          <w:sz w:val="22"/>
          <w:szCs w:val="22"/>
        </w:rPr>
        <w:t>D.</w:t>
      </w:r>
      <w:r w:rsidRPr="00C952B9">
        <w:rPr>
          <w:rFonts w:ascii="Calibri" w:hAnsi="Calibri"/>
          <w:color w:val="000000"/>
          <w:sz w:val="22"/>
          <w:szCs w:val="22"/>
        </w:rPr>
        <w:t xml:space="preserve"> Canım sağ olsun </w:t>
      </w:r>
    </w:p>
    <w:p w:rsidR="006440CC" w:rsidRPr="00C952B9" w:rsidRDefault="006440CC" w:rsidP="00EF04AC">
      <w:pPr>
        <w:pStyle w:val="ListParagraph"/>
        <w:rPr>
          <w:rFonts w:ascii="Calibri" w:hAnsi="Calibri"/>
          <w:color w:val="000000"/>
          <w:sz w:val="22"/>
          <w:szCs w:val="22"/>
        </w:rPr>
      </w:pPr>
    </w:p>
    <w:p w:rsidR="006440CC" w:rsidRPr="00C952B9" w:rsidRDefault="006440CC" w:rsidP="00EF04AC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8. Aşağıdakilerden hangisi temiz olmanın sonuçlarından </w:t>
      </w:r>
      <w:r w:rsidRPr="00C952B9">
        <w:rPr>
          <w:rFonts w:ascii="Calibri" w:hAnsi="Calibri"/>
          <w:b/>
          <w:color w:val="000000"/>
          <w:sz w:val="22"/>
          <w:szCs w:val="22"/>
          <w:u w:val="single"/>
        </w:rPr>
        <w:t xml:space="preserve">biri değildir? </w:t>
      </w:r>
    </w:p>
    <w:p w:rsidR="006440CC" w:rsidRPr="00C952B9" w:rsidRDefault="006440CC" w:rsidP="00EF04AC">
      <w:pPr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6440CC" w:rsidRPr="00C952B9" w:rsidRDefault="006440CC" w:rsidP="00EF04AC">
      <w:pPr>
        <w:rPr>
          <w:rFonts w:ascii="Calibri" w:hAnsi="Calibri" w:cs="Arial"/>
          <w:sz w:val="22"/>
          <w:szCs w:val="22"/>
          <w:lang w:eastAsia="tr-TR"/>
        </w:rPr>
      </w:pPr>
      <w:r w:rsidRPr="00C952B9">
        <w:rPr>
          <w:rFonts w:ascii="Calibri" w:hAnsi="Calibri"/>
          <w:b/>
          <w:color w:val="000000"/>
          <w:sz w:val="22"/>
          <w:szCs w:val="22"/>
        </w:rPr>
        <w:t xml:space="preserve">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A.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İnsanlarla daha sağlıklı ilişkiler kurabiliriz.</w:t>
      </w:r>
    </w:p>
    <w:p w:rsidR="006440CC" w:rsidRPr="00C952B9" w:rsidRDefault="006440CC" w:rsidP="00EF04AC">
      <w:pPr>
        <w:rPr>
          <w:rFonts w:ascii="Calibri" w:hAnsi="Calibri" w:cs="Arial"/>
          <w:sz w:val="22"/>
          <w:szCs w:val="22"/>
          <w:lang w:eastAsia="tr-TR"/>
        </w:rPr>
      </w:pPr>
      <w:r w:rsidRPr="00C952B9">
        <w:rPr>
          <w:rFonts w:ascii="Calibri" w:hAnsi="Calibri" w:cs="Arial"/>
          <w:sz w:val="22"/>
          <w:szCs w:val="22"/>
          <w:lang w:eastAsia="tr-TR"/>
        </w:rPr>
        <w:t xml:space="preserve">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B.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Sağlıklı bir yaşam süreriz.</w:t>
      </w:r>
    </w:p>
    <w:p w:rsidR="006440CC" w:rsidRPr="00C952B9" w:rsidRDefault="006440CC" w:rsidP="00EF04AC">
      <w:pPr>
        <w:rPr>
          <w:rFonts w:ascii="Calibri" w:hAnsi="Calibri" w:cs="Arial"/>
          <w:sz w:val="22"/>
          <w:szCs w:val="22"/>
          <w:lang w:eastAsia="tr-TR"/>
        </w:rPr>
      </w:pPr>
      <w:r w:rsidRPr="00C952B9">
        <w:rPr>
          <w:rFonts w:ascii="Calibri" w:hAnsi="Calibri" w:cs="Arial"/>
          <w:sz w:val="22"/>
          <w:szCs w:val="22"/>
          <w:lang w:eastAsia="tr-TR"/>
        </w:rPr>
        <w:t xml:space="preserve">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C.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Allah’ın sevgisini kazanmış oluruz.</w:t>
      </w:r>
    </w:p>
    <w:p w:rsidR="006440CC" w:rsidRPr="00C952B9" w:rsidRDefault="006440CC" w:rsidP="00EF04AC">
      <w:pPr>
        <w:rPr>
          <w:rFonts w:ascii="Calibri" w:hAnsi="Calibri" w:cs="Arial"/>
          <w:sz w:val="22"/>
          <w:szCs w:val="22"/>
          <w:lang w:eastAsia="tr-TR"/>
        </w:rPr>
      </w:pPr>
      <w:r w:rsidRPr="00C952B9">
        <w:rPr>
          <w:rFonts w:ascii="Calibri" w:hAnsi="Calibri" w:cs="Arial"/>
          <w:sz w:val="22"/>
          <w:szCs w:val="22"/>
          <w:lang w:eastAsia="tr-TR"/>
        </w:rPr>
        <w:t xml:space="preserve">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D.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İnsanlar tarafından dışlanırız.</w:t>
      </w:r>
    </w:p>
    <w:p w:rsidR="006440CC" w:rsidRPr="00C952B9" w:rsidRDefault="006440CC" w:rsidP="00EF04AC">
      <w:pPr>
        <w:rPr>
          <w:rFonts w:ascii="Calibri" w:hAnsi="Calibri" w:cs="Arial"/>
          <w:sz w:val="22"/>
          <w:szCs w:val="22"/>
          <w:lang w:eastAsia="tr-TR"/>
        </w:rPr>
      </w:pPr>
    </w:p>
    <w:p w:rsidR="006440CC" w:rsidRPr="00C952B9" w:rsidRDefault="006440CC" w:rsidP="00EF04AC">
      <w:pPr>
        <w:rPr>
          <w:rFonts w:ascii="Calibri" w:hAnsi="Calibri" w:cs="Arial"/>
          <w:b/>
          <w:sz w:val="22"/>
          <w:szCs w:val="22"/>
          <w:lang w:eastAsia="tr-TR"/>
        </w:rPr>
      </w:pPr>
      <w:r w:rsidRPr="00C952B9">
        <w:rPr>
          <w:rFonts w:ascii="Calibri" w:hAnsi="Calibri" w:cs="Arial"/>
          <w:b/>
          <w:sz w:val="22"/>
          <w:szCs w:val="22"/>
          <w:lang w:eastAsia="tr-TR"/>
        </w:rPr>
        <w:t>9.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 xml:space="preserve">Dinimizin gereği  olarak  doğru  ve  güzel  olanı  yaparsak……………..  kötü  olanı      yaparsak……………kazanırız.” İfadesinde boş bırakılan yerlere hangi sözcük çifti gelmelidir? </w:t>
      </w:r>
    </w:p>
    <w:p w:rsidR="006440CC" w:rsidRPr="00C952B9" w:rsidRDefault="006440CC" w:rsidP="00EF04AC">
      <w:pPr>
        <w:rPr>
          <w:rFonts w:ascii="Calibri" w:hAnsi="Calibri" w:cs="Arial"/>
          <w:sz w:val="22"/>
          <w:szCs w:val="22"/>
          <w:lang w:eastAsia="tr-TR"/>
        </w:rPr>
      </w:pPr>
    </w:p>
    <w:p w:rsidR="006440CC" w:rsidRPr="00C952B9" w:rsidRDefault="006440CC" w:rsidP="00EF04AC">
      <w:pPr>
        <w:pStyle w:val="ListParagraph"/>
        <w:numPr>
          <w:ilvl w:val="0"/>
          <w:numId w:val="9"/>
        </w:numPr>
        <w:rPr>
          <w:rFonts w:ascii="Calibri" w:hAnsi="Calibri" w:cs="Arial"/>
          <w:sz w:val="22"/>
          <w:szCs w:val="22"/>
          <w:lang w:eastAsia="tr-TR"/>
        </w:rPr>
      </w:pPr>
      <w:r w:rsidRPr="00C952B9">
        <w:rPr>
          <w:rFonts w:ascii="Calibri" w:hAnsi="Calibri" w:cs="Arial"/>
          <w:sz w:val="22"/>
          <w:szCs w:val="22"/>
          <w:lang w:eastAsia="tr-TR"/>
        </w:rPr>
        <w:t xml:space="preserve">günah-sevap    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B.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dua-ibadet    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C.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doğru-güzel                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>D.</w:t>
      </w:r>
      <w:r w:rsidRPr="00C952B9">
        <w:rPr>
          <w:rFonts w:ascii="Calibri" w:hAnsi="Calibri" w:cs="Arial"/>
          <w:sz w:val="22"/>
          <w:szCs w:val="22"/>
          <w:lang w:eastAsia="tr-TR"/>
        </w:rPr>
        <w:t xml:space="preserve"> sevap-günah</w:t>
      </w:r>
    </w:p>
    <w:p w:rsidR="006440CC" w:rsidRPr="00C952B9" w:rsidRDefault="006440CC" w:rsidP="00EA6750">
      <w:pPr>
        <w:rPr>
          <w:rFonts w:ascii="Calibri" w:hAnsi="Calibri" w:cs="Arial"/>
          <w:sz w:val="22"/>
          <w:szCs w:val="22"/>
          <w:lang w:eastAsia="tr-TR"/>
        </w:rPr>
      </w:pPr>
    </w:p>
    <w:p w:rsidR="006440CC" w:rsidRPr="00C952B9" w:rsidRDefault="006440CC" w:rsidP="00EA6750">
      <w:pPr>
        <w:rPr>
          <w:rFonts w:ascii="Calibri" w:hAnsi="Calibri" w:cs="Arial"/>
          <w:b/>
          <w:sz w:val="22"/>
          <w:szCs w:val="22"/>
          <w:lang w:eastAsia="tr-TR"/>
        </w:rPr>
      </w:pPr>
      <w:r w:rsidRPr="00C952B9">
        <w:rPr>
          <w:rFonts w:ascii="Calibri" w:hAnsi="Calibri" w:cs="Arial"/>
          <w:b/>
          <w:sz w:val="22"/>
          <w:szCs w:val="22"/>
          <w:lang w:eastAsia="tr-TR"/>
        </w:rPr>
        <w:t>10. “</w:t>
      </w:r>
      <w:r w:rsidRPr="00C952B9">
        <w:rPr>
          <w:rFonts w:ascii="Calibri" w:hAnsi="Calibri" w:cs="Arial"/>
          <w:b/>
          <w:sz w:val="22"/>
          <w:szCs w:val="22"/>
          <w:u w:val="single"/>
          <w:lang w:eastAsia="tr-TR"/>
        </w:rPr>
        <w:t>Dürüst olmak, yalan söylememek, hep iyi kalpli olmak ve güzel sözler söylemek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 xml:space="preserve">” nasıl bir temizliktir? </w:t>
      </w:r>
    </w:p>
    <w:p w:rsidR="006440CC" w:rsidRPr="00C952B9" w:rsidRDefault="006440CC" w:rsidP="00EA6750">
      <w:pPr>
        <w:rPr>
          <w:rFonts w:ascii="Calibri" w:hAnsi="Calibri" w:cs="Arial"/>
          <w:b/>
          <w:sz w:val="22"/>
          <w:szCs w:val="22"/>
          <w:lang w:eastAsia="tr-TR"/>
        </w:rPr>
      </w:pPr>
    </w:p>
    <w:p w:rsidR="006440CC" w:rsidRPr="00C952B9" w:rsidRDefault="006440CC" w:rsidP="00EA6750">
      <w:pPr>
        <w:pStyle w:val="ListParagraph"/>
        <w:numPr>
          <w:ilvl w:val="0"/>
          <w:numId w:val="13"/>
        </w:numPr>
        <w:rPr>
          <w:rFonts w:ascii="Calibri" w:hAnsi="Calibri" w:cs="Arial"/>
          <w:b/>
          <w:sz w:val="22"/>
          <w:szCs w:val="22"/>
          <w:lang w:eastAsia="tr-TR"/>
        </w:rPr>
      </w:pPr>
      <w:r w:rsidRPr="00C952B9">
        <w:rPr>
          <w:rFonts w:ascii="Calibri" w:hAnsi="Calibri" w:cs="Arial"/>
          <w:sz w:val="22"/>
          <w:szCs w:val="22"/>
          <w:lang w:eastAsia="tr-TR"/>
        </w:rPr>
        <w:t>Çevre temizliği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 xml:space="preserve">           B. </w:t>
      </w:r>
      <w:r w:rsidRPr="00C952B9">
        <w:rPr>
          <w:rFonts w:ascii="Calibri" w:hAnsi="Calibri" w:cs="Arial"/>
          <w:sz w:val="22"/>
          <w:szCs w:val="22"/>
          <w:lang w:eastAsia="tr-TR"/>
        </w:rPr>
        <w:t>Beden temizliği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 xml:space="preserve">       C. </w:t>
      </w:r>
      <w:r w:rsidRPr="00C952B9">
        <w:rPr>
          <w:rFonts w:ascii="Calibri" w:hAnsi="Calibri" w:cs="Arial"/>
          <w:sz w:val="22"/>
          <w:szCs w:val="22"/>
          <w:lang w:eastAsia="tr-TR"/>
        </w:rPr>
        <w:t>Elbise temizliği</w:t>
      </w:r>
      <w:r w:rsidRPr="00C952B9">
        <w:rPr>
          <w:rFonts w:ascii="Calibri" w:hAnsi="Calibri" w:cs="Arial"/>
          <w:b/>
          <w:sz w:val="22"/>
          <w:szCs w:val="22"/>
          <w:lang w:eastAsia="tr-TR"/>
        </w:rPr>
        <w:t xml:space="preserve">        D. </w:t>
      </w:r>
      <w:r w:rsidRPr="00C952B9">
        <w:rPr>
          <w:rFonts w:ascii="Calibri" w:hAnsi="Calibri" w:cs="Arial"/>
          <w:sz w:val="22"/>
          <w:szCs w:val="22"/>
          <w:lang w:eastAsia="tr-TR"/>
        </w:rPr>
        <w:t>Kalp temizliği</w:t>
      </w:r>
    </w:p>
    <w:p w:rsidR="006440CC" w:rsidRPr="00C952B9" w:rsidRDefault="006440CC" w:rsidP="00C12D9E">
      <w:pPr>
        <w:pStyle w:val="ListParagraph"/>
        <w:rPr>
          <w:rFonts w:ascii="Calibri" w:hAnsi="Calibri" w:cs="Arial"/>
          <w:sz w:val="22"/>
          <w:szCs w:val="22"/>
          <w:lang w:eastAsia="tr-TR"/>
        </w:rPr>
      </w:pPr>
    </w:p>
    <w:p w:rsidR="006440CC" w:rsidRPr="00C952B9" w:rsidRDefault="006440CC" w:rsidP="00C12D9E">
      <w:pPr>
        <w:rPr>
          <w:rFonts w:ascii="Calibri" w:hAnsi="Calibri"/>
          <w:b/>
          <w:sz w:val="22"/>
          <w:szCs w:val="22"/>
        </w:rPr>
      </w:pPr>
      <w:r w:rsidRPr="00C952B9">
        <w:rPr>
          <w:rFonts w:ascii="Calibri" w:hAnsi="Calibri"/>
          <w:b/>
          <w:sz w:val="22"/>
          <w:szCs w:val="22"/>
        </w:rPr>
        <w:t>11</w:t>
      </w:r>
      <w:r w:rsidRPr="00C952B9">
        <w:rPr>
          <w:rFonts w:ascii="Calibri" w:hAnsi="Calibri"/>
          <w:sz w:val="22"/>
          <w:szCs w:val="22"/>
          <w:u w:val="single"/>
        </w:rPr>
        <w:t>- “Din insanları …………… ve ………………… yönlendirmek için gönderilmiştir.”</w:t>
      </w:r>
      <w:r w:rsidRPr="00C952B9">
        <w:rPr>
          <w:rFonts w:ascii="Calibri" w:hAnsi="Calibri"/>
          <w:sz w:val="22"/>
          <w:szCs w:val="22"/>
        </w:rPr>
        <w:t xml:space="preserve"> </w:t>
      </w:r>
      <w:r w:rsidRPr="00C952B9">
        <w:rPr>
          <w:rFonts w:ascii="Calibri" w:hAnsi="Calibri"/>
          <w:b/>
          <w:sz w:val="22"/>
          <w:szCs w:val="22"/>
        </w:rPr>
        <w:t xml:space="preserve">Cümlesinde noktalı yere aşağıdakilerden hangisi gelmelidir? </w:t>
      </w:r>
    </w:p>
    <w:p w:rsidR="006440CC" w:rsidRPr="00C952B9" w:rsidRDefault="006440CC" w:rsidP="00C12D9E">
      <w:pPr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sz w:val="22"/>
          <w:szCs w:val="22"/>
        </w:rPr>
        <w:t>A) iyiliğe – kötülüğe</w:t>
      </w:r>
      <w:r w:rsidRPr="00C952B9">
        <w:rPr>
          <w:rFonts w:ascii="Calibri" w:hAnsi="Calibri"/>
          <w:sz w:val="22"/>
          <w:szCs w:val="22"/>
        </w:rPr>
        <w:tab/>
        <w:t xml:space="preserve">    B) kötülüğe – iyiliğe  C) iyiliğe – doğruluğa      D) doğruluğa – yanlışa</w:t>
      </w:r>
    </w:p>
    <w:p w:rsidR="006440CC" w:rsidRPr="00C952B9" w:rsidRDefault="006440CC" w:rsidP="00C12D9E">
      <w:pPr>
        <w:rPr>
          <w:rFonts w:ascii="Calibri" w:hAnsi="Calibri"/>
          <w:sz w:val="22"/>
          <w:szCs w:val="22"/>
        </w:rPr>
      </w:pPr>
    </w:p>
    <w:p w:rsidR="006440CC" w:rsidRDefault="006440CC" w:rsidP="00C952B9">
      <w:pPr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b/>
          <w:sz w:val="22"/>
          <w:szCs w:val="22"/>
        </w:rPr>
        <w:t>12 -Aşağıdakilerden hangisi günah sayılan davranışlardan biridir? </w:t>
      </w:r>
      <w:r w:rsidRPr="00C952B9">
        <w:rPr>
          <w:rFonts w:ascii="Calibri" w:hAnsi="Calibri"/>
          <w:b/>
          <w:sz w:val="22"/>
          <w:szCs w:val="22"/>
        </w:rPr>
        <w:br/>
      </w:r>
      <w:r w:rsidRPr="00C952B9">
        <w:rPr>
          <w:rFonts w:ascii="Calibri" w:hAnsi="Calibri"/>
          <w:sz w:val="22"/>
          <w:szCs w:val="22"/>
        </w:rPr>
        <w:t>A) Dürüstlük            B) Yardımseverlik              C) Hırsızlık               D) Cömertlik</w:t>
      </w:r>
    </w:p>
    <w:p w:rsidR="006440CC" w:rsidRPr="00C952B9" w:rsidRDefault="006440CC" w:rsidP="00C952B9">
      <w:pPr>
        <w:rPr>
          <w:rFonts w:ascii="Calibri" w:hAnsi="Calibri"/>
          <w:sz w:val="22"/>
          <w:szCs w:val="22"/>
        </w:rPr>
      </w:pPr>
    </w:p>
    <w:p w:rsidR="006440CC" w:rsidRPr="00C952B9" w:rsidRDefault="006440CC" w:rsidP="00C952B9">
      <w:pPr>
        <w:rPr>
          <w:rFonts w:ascii="Calibri" w:hAnsi="Calibri"/>
          <w:b/>
          <w:sz w:val="22"/>
          <w:szCs w:val="22"/>
        </w:rPr>
      </w:pPr>
      <w:r w:rsidRPr="00C952B9">
        <w:rPr>
          <w:rFonts w:ascii="Calibri" w:hAnsi="Calibri"/>
          <w:b/>
          <w:sz w:val="22"/>
          <w:szCs w:val="22"/>
        </w:rPr>
        <w:t>13- Aşağıdaki davranışlardan hangisi sevap kazandırır?</w:t>
      </w:r>
    </w:p>
    <w:p w:rsidR="006440CC" w:rsidRPr="00C952B9" w:rsidRDefault="006440CC" w:rsidP="00C952B9">
      <w:pPr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sz w:val="22"/>
          <w:szCs w:val="22"/>
        </w:rPr>
        <w:t>A) Başkalarının eşyalarını çalmak                                   B) Yalan söylemek</w:t>
      </w:r>
    </w:p>
    <w:p w:rsidR="006440CC" w:rsidRPr="00C952B9" w:rsidRDefault="006440CC" w:rsidP="00C952B9">
      <w:pPr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sz w:val="22"/>
          <w:szCs w:val="22"/>
        </w:rPr>
        <w:t>C) Küfür etmek                                                                D) Yaşlılara yardım etmek.</w:t>
      </w:r>
    </w:p>
    <w:p w:rsidR="006440CC" w:rsidRPr="00C952B9" w:rsidRDefault="006440CC" w:rsidP="00C952B9">
      <w:pPr>
        <w:rPr>
          <w:rFonts w:ascii="Calibri" w:hAnsi="Calibri"/>
          <w:sz w:val="22"/>
          <w:szCs w:val="22"/>
        </w:rPr>
      </w:pPr>
    </w:p>
    <w:p w:rsidR="006440CC" w:rsidRPr="00C952B9" w:rsidRDefault="006440CC" w:rsidP="00C952B9">
      <w:pPr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b/>
          <w:sz w:val="22"/>
          <w:szCs w:val="22"/>
        </w:rPr>
        <w:t>14</w:t>
      </w:r>
      <w:r w:rsidRPr="00C952B9">
        <w:rPr>
          <w:rFonts w:ascii="Calibri" w:hAnsi="Calibri"/>
          <w:sz w:val="22"/>
          <w:szCs w:val="22"/>
        </w:rPr>
        <w:t>-‘‘Anne yerine ‘anneciğim’ demek annelerimizin daha çok hoşuna gider. Annemiz de bize ‘ benim güzel yavrum!’ dediğinde mutluluktan uçacak gibi oluruz. Bundan dolayı atalarımız: ‘Tatlı dil yılanı deliğinden çıkarır demişlerdir.’’</w:t>
      </w:r>
    </w:p>
    <w:p w:rsidR="006440CC" w:rsidRPr="00C952B9" w:rsidRDefault="006440CC" w:rsidP="00C952B9">
      <w:pPr>
        <w:rPr>
          <w:rFonts w:ascii="Calibri" w:hAnsi="Calibri"/>
          <w:sz w:val="22"/>
          <w:szCs w:val="22"/>
        </w:rPr>
      </w:pPr>
      <w:r w:rsidRPr="00C952B9">
        <w:rPr>
          <w:rFonts w:ascii="Calibri" w:hAnsi="Calibri"/>
          <w:b/>
          <w:sz w:val="22"/>
          <w:szCs w:val="22"/>
        </w:rPr>
        <w:t>Yukarıda aşağıdakilerden hangisinin önemine dikkat çekilmiştir?</w:t>
      </w:r>
      <w:r w:rsidRPr="00C952B9">
        <w:rPr>
          <w:rFonts w:ascii="Calibri" w:hAnsi="Calibri"/>
          <w:sz w:val="22"/>
          <w:szCs w:val="22"/>
        </w:rPr>
        <w:t xml:space="preserve"> </w:t>
      </w:r>
      <w:r w:rsidRPr="00C952B9">
        <w:rPr>
          <w:rFonts w:ascii="Calibri" w:hAnsi="Calibri"/>
          <w:sz w:val="22"/>
          <w:szCs w:val="22"/>
        </w:rPr>
        <w:br/>
        <w:t>A) İnsanlarla tartışmanın                                    B) Güzel söz söylemenin</w:t>
      </w:r>
      <w:r w:rsidRPr="00C952B9">
        <w:rPr>
          <w:rFonts w:ascii="Calibri" w:hAnsi="Calibri"/>
          <w:sz w:val="22"/>
          <w:szCs w:val="22"/>
        </w:rPr>
        <w:br/>
        <w:t>C) Kaba ve kırıcı olmamızın                                D) Sesimizi yükselterek konuşmanın</w:t>
      </w:r>
    </w:p>
    <w:p w:rsidR="006440CC" w:rsidRPr="00C952B9" w:rsidRDefault="006440CC" w:rsidP="00C952B9">
      <w:pPr>
        <w:rPr>
          <w:sz w:val="22"/>
          <w:szCs w:val="22"/>
        </w:rPr>
      </w:pPr>
    </w:p>
    <w:p w:rsidR="006440CC" w:rsidRPr="00C952B9" w:rsidRDefault="006440CC" w:rsidP="00EA675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6440CC" w:rsidRPr="00C952B9" w:rsidRDefault="006440CC">
      <w:pPr>
        <w:rPr>
          <w:rFonts w:ascii="Calibri" w:hAnsi="Calibri" w:cs="Arial"/>
          <w:b/>
          <w:sz w:val="22"/>
          <w:szCs w:val="22"/>
          <w:lang w:eastAsia="tr-TR"/>
        </w:rPr>
      </w:pPr>
      <w:r w:rsidRPr="00C952B9">
        <w:rPr>
          <w:rFonts w:ascii="Calibri" w:hAnsi="Calibri" w:cs="Arial"/>
          <w:b/>
          <w:sz w:val="22"/>
          <w:szCs w:val="22"/>
          <w:lang w:eastAsia="tr-TR"/>
        </w:rPr>
        <w:t xml:space="preserve">                          </w:t>
      </w:r>
      <w:r>
        <w:rPr>
          <w:rFonts w:ascii="Calibri" w:hAnsi="Calibri" w:cs="Arial"/>
          <w:b/>
          <w:sz w:val="22"/>
          <w:szCs w:val="22"/>
          <w:lang w:eastAsia="tr-TR"/>
        </w:rPr>
        <w:t xml:space="preserve">                              </w:t>
      </w:r>
      <w:bookmarkStart w:id="0" w:name="_GoBack"/>
      <w:bookmarkEnd w:id="0"/>
      <w:r w:rsidRPr="00C952B9">
        <w:rPr>
          <w:rFonts w:ascii="Calibri" w:hAnsi="Calibri" w:cs="Arial"/>
          <w:b/>
          <w:sz w:val="22"/>
          <w:szCs w:val="22"/>
          <w:lang w:eastAsia="tr-TR"/>
        </w:rPr>
        <w:t>BAŞARILAR…</w:t>
      </w:r>
      <w:r>
        <w:rPr>
          <w:rFonts w:ascii="Calibri" w:hAnsi="Calibri" w:cs="Arial"/>
          <w:b/>
          <w:sz w:val="22"/>
          <w:szCs w:val="22"/>
          <w:lang w:eastAsia="tr-TR"/>
        </w:rPr>
        <w:t xml:space="preserve">  </w:t>
      </w:r>
      <w:hyperlink r:id="rId7" w:history="1">
        <w:r w:rsidRPr="009715DF">
          <w:rPr>
            <w:rStyle w:val="Hyperlink"/>
            <w:rFonts w:ascii="Calibri" w:hAnsi="Calibri" w:cs="Arial"/>
            <w:b/>
            <w:sz w:val="22"/>
            <w:szCs w:val="22"/>
            <w:lang w:eastAsia="tr-TR"/>
          </w:rPr>
          <w:t>www.sorubak.com</w:t>
        </w:r>
      </w:hyperlink>
      <w:r>
        <w:rPr>
          <w:rFonts w:ascii="Calibri" w:hAnsi="Calibri" w:cs="Arial"/>
          <w:b/>
          <w:sz w:val="22"/>
          <w:szCs w:val="22"/>
          <w:lang w:eastAsia="tr-TR"/>
        </w:rPr>
        <w:t xml:space="preserve"> </w:t>
      </w:r>
    </w:p>
    <w:sectPr w:rsidR="006440CC" w:rsidRPr="00C952B9" w:rsidSect="00E36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0CC" w:rsidRDefault="006440CC" w:rsidP="00C952B9">
      <w:r>
        <w:separator/>
      </w:r>
    </w:p>
  </w:endnote>
  <w:endnote w:type="continuationSeparator" w:id="0">
    <w:p w:rsidR="006440CC" w:rsidRDefault="006440CC" w:rsidP="00C95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0CC" w:rsidRDefault="006440CC" w:rsidP="00C952B9">
      <w:r>
        <w:separator/>
      </w:r>
    </w:p>
  </w:footnote>
  <w:footnote w:type="continuationSeparator" w:id="0">
    <w:p w:rsidR="006440CC" w:rsidRDefault="006440CC" w:rsidP="00C952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53B9"/>
    <w:multiLevelType w:val="hybridMultilevel"/>
    <w:tmpl w:val="0660DC36"/>
    <w:lvl w:ilvl="0" w:tplc="B4A464B6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8E60A7C"/>
    <w:multiLevelType w:val="hybridMultilevel"/>
    <w:tmpl w:val="7C1265AC"/>
    <w:lvl w:ilvl="0" w:tplc="B11E4BD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C222688"/>
    <w:multiLevelType w:val="hybridMultilevel"/>
    <w:tmpl w:val="397A6A2C"/>
    <w:lvl w:ilvl="0" w:tplc="A938527E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DF81D3A"/>
    <w:multiLevelType w:val="hybridMultilevel"/>
    <w:tmpl w:val="942025C8"/>
    <w:lvl w:ilvl="0" w:tplc="F052FC5A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301E1C"/>
    <w:multiLevelType w:val="hybridMultilevel"/>
    <w:tmpl w:val="1E90F8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A04473"/>
    <w:multiLevelType w:val="hybridMultilevel"/>
    <w:tmpl w:val="B66CDD4C"/>
    <w:lvl w:ilvl="0" w:tplc="2DB603B6">
      <w:start w:val="1"/>
      <w:numFmt w:val="upperLetter"/>
      <w:lvlText w:val="%1.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27DC66A4"/>
    <w:multiLevelType w:val="hybridMultilevel"/>
    <w:tmpl w:val="F2CC16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1B79D5"/>
    <w:multiLevelType w:val="hybridMultilevel"/>
    <w:tmpl w:val="EBD281F6"/>
    <w:lvl w:ilvl="0" w:tplc="5BD2DA1C">
      <w:start w:val="1"/>
      <w:numFmt w:val="upperLetter"/>
      <w:lvlText w:val="%1.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8">
    <w:nsid w:val="3E1D1717"/>
    <w:multiLevelType w:val="hybridMultilevel"/>
    <w:tmpl w:val="9ECC9FB0"/>
    <w:lvl w:ilvl="0" w:tplc="F3A2428E">
      <w:start w:val="1"/>
      <w:numFmt w:val="upperLetter"/>
      <w:lvlText w:val="%1.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464D3171"/>
    <w:multiLevelType w:val="hybridMultilevel"/>
    <w:tmpl w:val="98383E34"/>
    <w:lvl w:ilvl="0" w:tplc="C354EE92">
      <w:start w:val="1"/>
      <w:numFmt w:val="upperLetter"/>
      <w:lvlText w:val="%1."/>
      <w:lvlJc w:val="left"/>
      <w:pPr>
        <w:ind w:left="85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0">
    <w:nsid w:val="561A73BC"/>
    <w:multiLevelType w:val="hybridMultilevel"/>
    <w:tmpl w:val="8314338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AD310D5"/>
    <w:multiLevelType w:val="hybridMultilevel"/>
    <w:tmpl w:val="4500A6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9319CF"/>
    <w:multiLevelType w:val="hybridMultilevel"/>
    <w:tmpl w:val="A7A63774"/>
    <w:lvl w:ilvl="0" w:tplc="2E32C29E">
      <w:start w:val="1"/>
      <w:numFmt w:val="upperLetter"/>
      <w:lvlText w:val="%1."/>
      <w:lvlJc w:val="left"/>
      <w:pPr>
        <w:ind w:left="795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  <w:num w:numId="11">
    <w:abstractNumId w:val="12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F14"/>
    <w:rsid w:val="00242EBB"/>
    <w:rsid w:val="00246F14"/>
    <w:rsid w:val="00290F8C"/>
    <w:rsid w:val="003810C4"/>
    <w:rsid w:val="004B7138"/>
    <w:rsid w:val="006440CC"/>
    <w:rsid w:val="006629A3"/>
    <w:rsid w:val="006716FD"/>
    <w:rsid w:val="006A2EF9"/>
    <w:rsid w:val="006C72D7"/>
    <w:rsid w:val="008E2E18"/>
    <w:rsid w:val="009715DF"/>
    <w:rsid w:val="00B53E95"/>
    <w:rsid w:val="00BB6A01"/>
    <w:rsid w:val="00C12D9E"/>
    <w:rsid w:val="00C952B9"/>
    <w:rsid w:val="00CE76FB"/>
    <w:rsid w:val="00D14BBF"/>
    <w:rsid w:val="00DB41DB"/>
    <w:rsid w:val="00E36160"/>
    <w:rsid w:val="00EA6750"/>
    <w:rsid w:val="00EF0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0C4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10C4"/>
    <w:pPr>
      <w:ind w:left="720"/>
      <w:contextualSpacing/>
    </w:pPr>
  </w:style>
  <w:style w:type="table" w:styleId="TableGrid">
    <w:name w:val="Table Grid"/>
    <w:basedOn w:val="TableNormal"/>
    <w:uiPriority w:val="99"/>
    <w:rsid w:val="00242E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B41DB"/>
    <w:rPr>
      <w:lang w:eastAsia="en-US"/>
    </w:rPr>
  </w:style>
  <w:style w:type="paragraph" w:styleId="Header">
    <w:name w:val="header"/>
    <w:basedOn w:val="Normal"/>
    <w:link w:val="HeaderChar"/>
    <w:uiPriority w:val="99"/>
    <w:rsid w:val="00C952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952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C952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952B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290F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762</Words>
  <Characters>4347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2013-12-30T21:34:00Z</dcterms:created>
  <dcterms:modified xsi:type="dcterms:W3CDTF">2014-01-05T12:00:00Z</dcterms:modified>
  <cp:category>www.sorubak.com</cp:category>
</cp:coreProperties>
</file>