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Default="00360C45" w:rsidP="008259C6">
      <w:pPr>
        <w:pStyle w:val="BodyText2"/>
        <w:spacing w:line="240" w:lineRule="auto"/>
        <w:jc w:val="center"/>
        <w:rPr>
          <w:b/>
          <w:bCs/>
        </w:rPr>
      </w:pPr>
    </w:p>
    <w:p w:rsidR="00360C45" w:rsidRPr="00AD2D50" w:rsidRDefault="00360C45" w:rsidP="008259C6">
      <w:pPr>
        <w:pStyle w:val="BodyText2"/>
        <w:spacing w:line="240" w:lineRule="auto"/>
        <w:jc w:val="center"/>
        <w:rPr>
          <w:b/>
          <w:bCs/>
        </w:rPr>
      </w:pPr>
      <w:r>
        <w:rPr>
          <w:b/>
          <w:bCs/>
        </w:rPr>
        <w:t>2013-2014</w:t>
      </w:r>
      <w:r w:rsidRPr="00AD2D50">
        <w:rPr>
          <w:b/>
          <w:bCs/>
        </w:rPr>
        <w:t xml:space="preserve"> EĞİTİM ÖĞRETİM YILI</w:t>
      </w:r>
    </w:p>
    <w:p w:rsidR="00360C45" w:rsidRPr="00AD2D50" w:rsidRDefault="00360C45" w:rsidP="008259C6">
      <w:pPr>
        <w:pStyle w:val="BodyText2"/>
        <w:spacing w:line="240" w:lineRule="auto"/>
        <w:jc w:val="center"/>
        <w:rPr>
          <w:b/>
          <w:bCs/>
        </w:rPr>
      </w:pPr>
      <w:r w:rsidRPr="00AD2D50">
        <w:rPr>
          <w:b/>
          <w:bCs/>
        </w:rPr>
        <w:t>DERİNCE ŞEHİT COŞKUN AKŞİT İLKOKULU</w:t>
      </w:r>
    </w:p>
    <w:p w:rsidR="00360C45" w:rsidRPr="00AD2D50" w:rsidRDefault="00360C45" w:rsidP="008259C6">
      <w:pPr>
        <w:pStyle w:val="BodyText2"/>
        <w:spacing w:line="240" w:lineRule="auto"/>
        <w:jc w:val="center"/>
        <w:rPr>
          <w:b/>
          <w:bCs/>
        </w:rPr>
      </w:pPr>
      <w:r w:rsidRPr="00AD2D50">
        <w:rPr>
          <w:b/>
          <w:bCs/>
        </w:rPr>
        <w:t xml:space="preserve">4/A SINIFI DİN KÜLTÜRÜ VE AHLAK BİLGİSİ DERSİ </w:t>
      </w:r>
      <w:r>
        <w:rPr>
          <w:b/>
          <w:bCs/>
        </w:rPr>
        <w:t>2</w:t>
      </w:r>
      <w:r w:rsidRPr="00AD2D50">
        <w:rPr>
          <w:b/>
          <w:bCs/>
        </w:rPr>
        <w:t>. DÖNEM 1. PERFORMANS GÖREVİ</w:t>
      </w:r>
    </w:p>
    <w:p w:rsidR="00360C45" w:rsidRPr="00AD2D50" w:rsidRDefault="00360C45" w:rsidP="008259C6">
      <w:pPr>
        <w:pStyle w:val="BodyText2"/>
        <w:spacing w:line="240" w:lineRule="auto"/>
        <w:jc w:val="center"/>
        <w:rPr>
          <w:bCs/>
        </w:rPr>
      </w:pPr>
    </w:p>
    <w:p w:rsidR="00360C45" w:rsidRPr="00AD2D50" w:rsidRDefault="00360C45" w:rsidP="008259C6">
      <w:pPr>
        <w:pStyle w:val="Heading3"/>
        <w:rPr>
          <w:rFonts w:ascii="Times New Roman" w:hAnsi="Times New Roman"/>
          <w:color w:val="auto"/>
        </w:rPr>
      </w:pPr>
      <w:r w:rsidRPr="00AD2D50">
        <w:rPr>
          <w:rFonts w:ascii="Times New Roman" w:hAnsi="Times New Roman"/>
          <w:color w:val="auto"/>
        </w:rPr>
        <w:t>DERS: Din Kültürü ve Ahlak Bilgisi</w:t>
      </w:r>
    </w:p>
    <w:p w:rsidR="00360C45" w:rsidRDefault="00360C45" w:rsidP="008259C6">
      <w:pPr>
        <w:rPr>
          <w:sz w:val="20"/>
          <w:szCs w:val="20"/>
        </w:rPr>
      </w:pPr>
      <w:r w:rsidRPr="00AD2D50">
        <w:rPr>
          <w:b/>
        </w:rPr>
        <w:t>KONU:</w:t>
      </w:r>
      <w:r w:rsidRPr="00AD2D50">
        <w:t xml:space="preserve"> </w:t>
      </w:r>
      <w:r>
        <w:t>Kevser Suresi</w:t>
      </w:r>
      <w:r w:rsidRPr="00AD2D50">
        <w:t xml:space="preserve"> ve Anlamı</w:t>
      </w:r>
    </w:p>
    <w:p w:rsidR="00360C45" w:rsidRPr="00AD2D50" w:rsidRDefault="00360C45" w:rsidP="002D572D">
      <w:pPr>
        <w:pStyle w:val="BodyText2"/>
        <w:tabs>
          <w:tab w:val="left" w:pos="1860"/>
        </w:tabs>
        <w:spacing w:line="240" w:lineRule="auto"/>
      </w:pPr>
      <w:r w:rsidRPr="00AD2D50">
        <w:rPr>
          <w:b/>
        </w:rPr>
        <w:t>SÜRE:</w:t>
      </w:r>
      <w:r w:rsidRPr="00AD2D50">
        <w:t xml:space="preserve"> 1 hafta</w:t>
      </w:r>
      <w:r>
        <w:tab/>
      </w:r>
    </w:p>
    <w:p w:rsidR="00360C45" w:rsidRPr="00AD2D50" w:rsidRDefault="00360C45" w:rsidP="008259C6">
      <w:pPr>
        <w:pStyle w:val="BodyText2"/>
        <w:spacing w:line="240" w:lineRule="auto"/>
      </w:pPr>
    </w:p>
    <w:p w:rsidR="00360C45" w:rsidRPr="00AD2D50" w:rsidRDefault="00360C45" w:rsidP="008259C6">
      <w:pPr>
        <w:pStyle w:val="BodyText2"/>
        <w:spacing w:line="240" w:lineRule="auto"/>
      </w:pPr>
      <w:r w:rsidRPr="00AD2D50">
        <w:t xml:space="preserve">    Sevgili Çocuklar;</w:t>
      </w:r>
    </w:p>
    <w:p w:rsidR="00360C45" w:rsidRPr="008259C6" w:rsidRDefault="00360C45" w:rsidP="008259C6">
      <w:pPr>
        <w:rPr>
          <w:sz w:val="20"/>
          <w:szCs w:val="20"/>
        </w:rPr>
      </w:pPr>
      <w:r w:rsidRPr="00AD2D50">
        <w:t xml:space="preserve">   Din Kültürü ve Ahlak Bilgisi dersi performans görevi olarak sizden </w:t>
      </w:r>
      <w:r w:rsidRPr="004D3B07">
        <w:rPr>
          <w:b/>
          <w:sz w:val="26"/>
          <w:szCs w:val="26"/>
        </w:rPr>
        <w:t xml:space="preserve"> </w:t>
      </w:r>
      <w:r>
        <w:t>Kevser Suresi</w:t>
      </w:r>
      <w:r w:rsidRPr="00AD2D50">
        <w:t xml:space="preserve"> ve anlamını A4 büyüklüğündeki kağıda düzgün, doğru bir şekilde yazmanızı ve çalışmanıza kapak hazırlamanızı istiyorum. Sınıfta </w:t>
      </w:r>
      <w:r>
        <w:t>Kevser Suresi</w:t>
      </w:r>
      <w:r w:rsidRPr="00AD2D50">
        <w:t xml:space="preserve"> ve Anlamı</w:t>
      </w:r>
      <w:r>
        <w:rPr>
          <w:sz w:val="20"/>
          <w:szCs w:val="20"/>
        </w:rPr>
        <w:t xml:space="preserve"> </w:t>
      </w:r>
      <w:r w:rsidRPr="00AD2D50">
        <w:t xml:space="preserve">bize ezbere okuyup anlamını söyleyeceksin. </w:t>
      </w:r>
    </w:p>
    <w:p w:rsidR="00360C45" w:rsidRPr="00AD2D50" w:rsidRDefault="00360C45" w:rsidP="008259C6">
      <w:pPr>
        <w:rPr>
          <w:b/>
          <w:sz w:val="30"/>
          <w:szCs w:val="30"/>
        </w:rPr>
      </w:pPr>
      <w:r w:rsidRPr="00AD2D50">
        <w:rPr>
          <w:b/>
          <w:sz w:val="30"/>
          <w:szCs w:val="30"/>
        </w:rPr>
        <w:t xml:space="preserve">    </w:t>
      </w:r>
    </w:p>
    <w:p w:rsidR="00360C45" w:rsidRPr="00AD2D50" w:rsidRDefault="00360C45" w:rsidP="008259C6">
      <w:pPr>
        <w:rPr>
          <w:sz w:val="30"/>
          <w:szCs w:val="30"/>
        </w:rPr>
      </w:pPr>
    </w:p>
    <w:p w:rsidR="00360C45" w:rsidRPr="00AD2D50" w:rsidRDefault="00360C45" w:rsidP="008259C6">
      <w:pPr>
        <w:rPr>
          <w:b/>
          <w:sz w:val="30"/>
          <w:szCs w:val="30"/>
        </w:rPr>
      </w:pPr>
    </w:p>
    <w:p w:rsidR="00360C45" w:rsidRPr="00AD2D50" w:rsidRDefault="00360C45" w:rsidP="008259C6">
      <w:pPr>
        <w:jc w:val="center"/>
        <w:rPr>
          <w:b/>
        </w:rPr>
      </w:pPr>
      <w:r w:rsidRPr="00AD2D50">
        <w:rPr>
          <w:b/>
        </w:rPr>
        <w:t>PERFORMANS GÖREVİ DERECELİ PUANLAMA ÖLÇEĞİ</w:t>
      </w:r>
    </w:p>
    <w:p w:rsidR="00360C45" w:rsidRPr="00AD2D50" w:rsidRDefault="00360C45" w:rsidP="008259C6">
      <w:pPr>
        <w:ind w:hanging="1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3"/>
        <w:gridCol w:w="1484"/>
      </w:tblGrid>
      <w:tr w:rsidR="00360C45" w:rsidRPr="00AD2D50" w:rsidTr="00DE1A00">
        <w:trPr>
          <w:trHeight w:val="574"/>
        </w:trPr>
        <w:tc>
          <w:tcPr>
            <w:tcW w:w="8223" w:type="dxa"/>
            <w:vAlign w:val="center"/>
          </w:tcPr>
          <w:p w:rsidR="00360C45" w:rsidRPr="00AD2D50" w:rsidRDefault="00360C45" w:rsidP="00DE1A00">
            <w:pPr>
              <w:rPr>
                <w:b/>
              </w:rPr>
            </w:pPr>
            <w:r w:rsidRPr="00AD2D50">
              <w:rPr>
                <w:b/>
              </w:rPr>
              <w:t>KATAGORİLER</w:t>
            </w:r>
          </w:p>
        </w:tc>
        <w:tc>
          <w:tcPr>
            <w:tcW w:w="1484" w:type="dxa"/>
          </w:tcPr>
          <w:p w:rsidR="00360C45" w:rsidRPr="00AD2D50" w:rsidRDefault="00360C45" w:rsidP="00DE1A00">
            <w:pPr>
              <w:jc w:val="center"/>
              <w:rPr>
                <w:b/>
              </w:rPr>
            </w:pPr>
            <w:r w:rsidRPr="00AD2D50">
              <w:rPr>
                <w:b/>
              </w:rPr>
              <w:t>Puan</w:t>
            </w:r>
          </w:p>
        </w:tc>
      </w:tr>
      <w:tr w:rsidR="00360C45" w:rsidRPr="00AD2D50" w:rsidTr="00DE1A00">
        <w:trPr>
          <w:trHeight w:val="630"/>
        </w:trPr>
        <w:tc>
          <w:tcPr>
            <w:tcW w:w="8223" w:type="dxa"/>
            <w:vAlign w:val="center"/>
          </w:tcPr>
          <w:p w:rsidR="00360C45" w:rsidRPr="00AD2D50" w:rsidRDefault="00360C45" w:rsidP="00DE1A00">
            <w:r w:rsidRPr="00AD2D50">
              <w:rPr>
                <w:bCs/>
              </w:rPr>
              <w:t>Çalışmaya uygun kapağının yapılması</w:t>
            </w:r>
          </w:p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20 puan</w:t>
            </w:r>
          </w:p>
        </w:tc>
      </w:tr>
      <w:tr w:rsidR="00360C45" w:rsidRPr="00AD2D50" w:rsidTr="00DE1A00">
        <w:trPr>
          <w:trHeight w:val="630"/>
        </w:trPr>
        <w:tc>
          <w:tcPr>
            <w:tcW w:w="8223" w:type="dxa"/>
            <w:vAlign w:val="center"/>
          </w:tcPr>
          <w:p w:rsidR="00360C45" w:rsidRPr="002D572D" w:rsidRDefault="00360C45" w:rsidP="00DE1A00">
            <w:pPr>
              <w:rPr>
                <w:sz w:val="20"/>
                <w:szCs w:val="20"/>
              </w:rPr>
            </w:pPr>
            <w:r>
              <w:t>Kevser Suresi</w:t>
            </w:r>
            <w:r>
              <w:rPr>
                <w:sz w:val="20"/>
                <w:szCs w:val="20"/>
              </w:rPr>
              <w:t xml:space="preserve"> </w:t>
            </w:r>
            <w:r w:rsidRPr="00AD2D50">
              <w:t>ve anlamını yazma</w:t>
            </w:r>
          </w:p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20 puan</w:t>
            </w:r>
          </w:p>
        </w:tc>
      </w:tr>
      <w:tr w:rsidR="00360C45" w:rsidRPr="00AD2D50" w:rsidTr="00DE1A00">
        <w:trPr>
          <w:trHeight w:val="609"/>
        </w:trPr>
        <w:tc>
          <w:tcPr>
            <w:tcW w:w="8223" w:type="dxa"/>
            <w:vAlign w:val="center"/>
          </w:tcPr>
          <w:p w:rsidR="00360C45" w:rsidRPr="00AD2D50" w:rsidRDefault="00360C45" w:rsidP="00DE1A00">
            <w:r w:rsidRPr="00AD2D50">
              <w:t xml:space="preserve">Yazısını bitişik eğik yazı ile düzenli, kurallara uygun ve okunaklı yazma </w:t>
            </w:r>
          </w:p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20 puan</w:t>
            </w:r>
          </w:p>
        </w:tc>
      </w:tr>
      <w:tr w:rsidR="00360C45" w:rsidRPr="00AD2D50" w:rsidTr="00DE1A00">
        <w:trPr>
          <w:trHeight w:val="634"/>
        </w:trPr>
        <w:tc>
          <w:tcPr>
            <w:tcW w:w="8223" w:type="dxa"/>
            <w:vAlign w:val="center"/>
          </w:tcPr>
          <w:p w:rsidR="00360C45" w:rsidRPr="002D572D" w:rsidRDefault="00360C45" w:rsidP="00DE1A00">
            <w:pPr>
              <w:rPr>
                <w:sz w:val="20"/>
                <w:szCs w:val="20"/>
              </w:rPr>
            </w:pPr>
            <w:r>
              <w:t>Kevser Suresini ezbere</w:t>
            </w:r>
            <w:r>
              <w:rPr>
                <w:sz w:val="20"/>
                <w:szCs w:val="20"/>
              </w:rPr>
              <w:t xml:space="preserve"> </w:t>
            </w:r>
            <w:r w:rsidRPr="00AD2D50">
              <w:t xml:space="preserve">okuma ve anlamını söyleme </w:t>
            </w:r>
          </w:p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20 puan</w:t>
            </w:r>
          </w:p>
        </w:tc>
      </w:tr>
      <w:tr w:rsidR="00360C45" w:rsidRPr="00AD2D50" w:rsidTr="00DE1A00">
        <w:trPr>
          <w:trHeight w:val="613"/>
        </w:trPr>
        <w:tc>
          <w:tcPr>
            <w:tcW w:w="8223" w:type="dxa"/>
            <w:vAlign w:val="center"/>
          </w:tcPr>
          <w:p w:rsidR="00360C45" w:rsidRPr="00AD2D50" w:rsidRDefault="00360C45" w:rsidP="00DE1A00">
            <w:pPr>
              <w:rPr>
                <w:bCs/>
              </w:rPr>
            </w:pPr>
            <w:r w:rsidRPr="00AD2D50">
              <w:rPr>
                <w:bCs/>
              </w:rPr>
              <w:t>Çalışma</w:t>
            </w:r>
            <w:r>
              <w:rPr>
                <w:bCs/>
              </w:rPr>
              <w:t>yı</w:t>
            </w:r>
            <w:r w:rsidRPr="00AD2D50">
              <w:rPr>
                <w:bCs/>
              </w:rPr>
              <w:t xml:space="preserve"> belirlenen süre içinde tamamla</w:t>
            </w:r>
            <w:r>
              <w:rPr>
                <w:bCs/>
              </w:rPr>
              <w:t>ma</w:t>
            </w:r>
          </w:p>
          <w:p w:rsidR="00360C45" w:rsidRPr="00AD2D50" w:rsidRDefault="00360C45" w:rsidP="00DE1A00"/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20 puan</w:t>
            </w:r>
          </w:p>
        </w:tc>
      </w:tr>
      <w:tr w:rsidR="00360C45" w:rsidRPr="00AD2D50" w:rsidTr="00DE1A00">
        <w:trPr>
          <w:trHeight w:val="613"/>
        </w:trPr>
        <w:tc>
          <w:tcPr>
            <w:tcW w:w="8223" w:type="dxa"/>
            <w:vAlign w:val="center"/>
          </w:tcPr>
          <w:p w:rsidR="00360C45" w:rsidRPr="00AD2D50" w:rsidRDefault="00360C45" w:rsidP="00DE1A00">
            <w:pPr>
              <w:rPr>
                <w:bCs/>
              </w:rPr>
            </w:pPr>
            <w:r w:rsidRPr="00AD2D50">
              <w:t>TOPLAM</w:t>
            </w:r>
          </w:p>
        </w:tc>
        <w:tc>
          <w:tcPr>
            <w:tcW w:w="1484" w:type="dxa"/>
          </w:tcPr>
          <w:p w:rsidR="00360C45" w:rsidRPr="00AD2D50" w:rsidRDefault="00360C45" w:rsidP="00DE1A00">
            <w:r w:rsidRPr="00AD2D50">
              <w:rPr>
                <w:bCs/>
              </w:rPr>
              <w:t>100 puan</w:t>
            </w:r>
          </w:p>
        </w:tc>
      </w:tr>
    </w:tbl>
    <w:p w:rsidR="00360C45" w:rsidRPr="00AD2D50" w:rsidRDefault="00360C45" w:rsidP="008259C6"/>
    <w:p w:rsidR="00360C45" w:rsidRPr="00AD2D50" w:rsidRDefault="00360C45" w:rsidP="008259C6"/>
    <w:p w:rsidR="00360C45" w:rsidRPr="00AD2D50" w:rsidRDefault="00360C45" w:rsidP="008259C6"/>
    <w:p w:rsidR="00360C45" w:rsidRDefault="00360C45" w:rsidP="008259C6"/>
    <w:p w:rsidR="00360C45" w:rsidRDefault="00360C45" w:rsidP="008259C6"/>
    <w:p w:rsidR="00360C45" w:rsidRPr="00AD2D50" w:rsidRDefault="00360C45" w:rsidP="008259C6">
      <w:pPr>
        <w:rPr>
          <w:sz w:val="30"/>
          <w:szCs w:val="30"/>
        </w:rPr>
      </w:pPr>
    </w:p>
    <w:p w:rsidR="00360C45" w:rsidRPr="00AD2D50" w:rsidRDefault="00360C45" w:rsidP="008259C6">
      <w:pPr>
        <w:rPr>
          <w:sz w:val="30"/>
          <w:szCs w:val="30"/>
        </w:rPr>
      </w:pPr>
    </w:p>
    <w:p w:rsidR="00360C45" w:rsidRPr="00AD2D50" w:rsidRDefault="00360C45" w:rsidP="008259C6">
      <w:pPr>
        <w:rPr>
          <w:sz w:val="30"/>
          <w:szCs w:val="30"/>
        </w:rPr>
      </w:pPr>
    </w:p>
    <w:p w:rsidR="00360C45" w:rsidRPr="00AD2D50" w:rsidRDefault="00360C45" w:rsidP="008259C6">
      <w:pPr>
        <w:tabs>
          <w:tab w:val="left" w:pos="9300"/>
        </w:tabs>
        <w:rPr>
          <w:sz w:val="30"/>
          <w:szCs w:val="30"/>
        </w:rPr>
      </w:pPr>
      <w:r w:rsidRPr="00AD2D50">
        <w:rPr>
          <w:sz w:val="30"/>
          <w:szCs w:val="30"/>
        </w:rPr>
        <w:tab/>
      </w:r>
    </w:p>
    <w:p w:rsidR="00360C45" w:rsidRPr="00AD2D50" w:rsidRDefault="00360C45" w:rsidP="008259C6">
      <w:pPr>
        <w:tabs>
          <w:tab w:val="left" w:pos="9300"/>
        </w:tabs>
        <w:rPr>
          <w:sz w:val="30"/>
          <w:szCs w:val="30"/>
        </w:rPr>
      </w:pPr>
    </w:p>
    <w:p w:rsidR="00360C45" w:rsidRPr="00AD2D50" w:rsidRDefault="00360C45" w:rsidP="008259C6">
      <w:pPr>
        <w:tabs>
          <w:tab w:val="left" w:pos="9300"/>
        </w:tabs>
        <w:rPr>
          <w:sz w:val="30"/>
          <w:szCs w:val="30"/>
        </w:rPr>
      </w:pPr>
    </w:p>
    <w:p w:rsidR="00360C45" w:rsidRDefault="00360C45" w:rsidP="008259C6">
      <w:pPr>
        <w:tabs>
          <w:tab w:val="left" w:pos="9300"/>
        </w:tabs>
        <w:rPr>
          <w:sz w:val="30"/>
          <w:szCs w:val="30"/>
        </w:rPr>
      </w:pPr>
    </w:p>
    <w:p w:rsidR="00360C45" w:rsidRDefault="00360C45" w:rsidP="008259C6">
      <w:pPr>
        <w:tabs>
          <w:tab w:val="left" w:pos="9300"/>
        </w:tabs>
        <w:rPr>
          <w:sz w:val="30"/>
          <w:szCs w:val="30"/>
        </w:rPr>
      </w:pPr>
    </w:p>
    <w:p w:rsidR="00360C45" w:rsidRDefault="00360C45" w:rsidP="008259C6">
      <w:pPr>
        <w:jc w:val="center"/>
        <w:rPr>
          <w:b/>
          <w:sz w:val="26"/>
          <w:szCs w:val="26"/>
        </w:rPr>
      </w:pPr>
    </w:p>
    <w:p w:rsidR="00360C45" w:rsidRPr="002C35C1" w:rsidRDefault="00360C45" w:rsidP="008259C6">
      <w:pPr>
        <w:jc w:val="center"/>
        <w:rPr>
          <w:b/>
          <w:sz w:val="26"/>
          <w:szCs w:val="26"/>
        </w:rPr>
      </w:pPr>
      <w:r w:rsidRPr="002C35C1">
        <w:rPr>
          <w:b/>
          <w:sz w:val="26"/>
          <w:szCs w:val="26"/>
        </w:rPr>
        <w:t>2012-2013 EĞİTİM-ÖĞRETİM YILI DERİNCE ŞEHİT COŞKUN AKŞİT İLKOKULU</w:t>
      </w:r>
    </w:p>
    <w:p w:rsidR="00360C45" w:rsidRPr="002C35C1" w:rsidRDefault="00360C45" w:rsidP="008259C6">
      <w:pPr>
        <w:jc w:val="center"/>
        <w:rPr>
          <w:b/>
          <w:sz w:val="26"/>
          <w:szCs w:val="26"/>
        </w:rPr>
      </w:pPr>
      <w:r w:rsidRPr="002C35C1">
        <w:rPr>
          <w:b/>
          <w:sz w:val="26"/>
          <w:szCs w:val="26"/>
        </w:rPr>
        <w:t xml:space="preserve">4-A SINIFI </w:t>
      </w:r>
      <w:r w:rsidRPr="00AD2D50">
        <w:rPr>
          <w:b/>
          <w:bCs/>
        </w:rPr>
        <w:t>DİN KÜLTÜRÜ VE AHLAK BİLGİSİ</w:t>
      </w:r>
      <w:r w:rsidRPr="002C35C1">
        <w:rPr>
          <w:b/>
          <w:sz w:val="26"/>
          <w:szCs w:val="26"/>
        </w:rPr>
        <w:t xml:space="preserve"> DERSİ </w:t>
      </w:r>
      <w:r>
        <w:rPr>
          <w:b/>
          <w:sz w:val="26"/>
          <w:szCs w:val="26"/>
        </w:rPr>
        <w:t>2</w:t>
      </w:r>
      <w:r w:rsidRPr="002C35C1">
        <w:rPr>
          <w:b/>
          <w:sz w:val="26"/>
          <w:szCs w:val="26"/>
        </w:rPr>
        <w:t>. DÖNEM 1. PERFORMANS GÖREVİ DEĞERLENDİRME ÖLÇEĞİ</w:t>
      </w:r>
    </w:p>
    <w:p w:rsidR="00360C45" w:rsidRPr="004E47ED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rPr>
          <w:sz w:val="20"/>
          <w:szCs w:val="20"/>
        </w:rPr>
      </w:pPr>
      <w:r w:rsidRPr="004D3B07">
        <w:rPr>
          <w:b/>
          <w:sz w:val="26"/>
          <w:szCs w:val="26"/>
        </w:rPr>
        <w:t xml:space="preserve">Konu: </w:t>
      </w:r>
      <w:r>
        <w:t>Kevser Suresi</w:t>
      </w:r>
      <w:r w:rsidRPr="00AD2D50">
        <w:t xml:space="preserve"> ve Anlamı</w:t>
      </w:r>
    </w:p>
    <w:tbl>
      <w:tblPr>
        <w:tblpPr w:leftFromText="141" w:rightFromText="141" w:vertAnchor="page" w:horzAnchor="margin" w:tblpY="2641"/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7"/>
        <w:gridCol w:w="3140"/>
        <w:gridCol w:w="1001"/>
        <w:gridCol w:w="992"/>
        <w:gridCol w:w="992"/>
        <w:gridCol w:w="851"/>
        <w:gridCol w:w="850"/>
        <w:gridCol w:w="1097"/>
      </w:tblGrid>
      <w:tr w:rsidR="00360C45" w:rsidRPr="00AD0048" w:rsidTr="00DE1A00">
        <w:trPr>
          <w:cantSplit/>
          <w:trHeight w:val="556"/>
        </w:trPr>
        <w:tc>
          <w:tcPr>
            <w:tcW w:w="787" w:type="dxa"/>
            <w:vMerge w:val="restart"/>
            <w:textDirection w:val="btLr"/>
          </w:tcPr>
          <w:p w:rsidR="00360C45" w:rsidRPr="00AD0048" w:rsidRDefault="00360C45" w:rsidP="00DE1A00">
            <w:pPr>
              <w:ind w:left="113" w:right="113"/>
              <w:jc w:val="center"/>
              <w:rPr>
                <w:b/>
              </w:rPr>
            </w:pPr>
            <w:r w:rsidRPr="00AD0048">
              <w:rPr>
                <w:b/>
              </w:rPr>
              <w:t>Öğrenci Numarası</w:t>
            </w:r>
          </w:p>
        </w:tc>
        <w:tc>
          <w:tcPr>
            <w:tcW w:w="3140" w:type="dxa"/>
            <w:vMerge w:val="restart"/>
          </w:tcPr>
          <w:p w:rsidR="00360C45" w:rsidRPr="00AD0048" w:rsidRDefault="00360C45" w:rsidP="00DE1A00"/>
          <w:p w:rsidR="00360C45" w:rsidRPr="00AD0048" w:rsidRDefault="00360C45" w:rsidP="00DE1A00">
            <w:pPr>
              <w:jc w:val="center"/>
              <w:rPr>
                <w:b/>
              </w:rPr>
            </w:pPr>
          </w:p>
          <w:p w:rsidR="00360C45" w:rsidRPr="00AD0048" w:rsidRDefault="00360C45" w:rsidP="00DE1A00">
            <w:pPr>
              <w:jc w:val="center"/>
              <w:rPr>
                <w:b/>
              </w:rPr>
            </w:pPr>
          </w:p>
          <w:p w:rsidR="00360C45" w:rsidRPr="00AD0048" w:rsidRDefault="00360C45" w:rsidP="00DE1A00">
            <w:pPr>
              <w:jc w:val="center"/>
              <w:rPr>
                <w:b/>
              </w:rPr>
            </w:pPr>
          </w:p>
          <w:p w:rsidR="00360C45" w:rsidRPr="00AD0048" w:rsidRDefault="00360C45" w:rsidP="00DE1A00">
            <w:pPr>
              <w:jc w:val="center"/>
              <w:rPr>
                <w:b/>
              </w:rPr>
            </w:pPr>
          </w:p>
          <w:p w:rsidR="00360C45" w:rsidRPr="00AD0048" w:rsidRDefault="00360C45" w:rsidP="00DE1A00">
            <w:pPr>
              <w:jc w:val="center"/>
              <w:rPr>
                <w:b/>
              </w:rPr>
            </w:pPr>
            <w:r w:rsidRPr="00AD0048">
              <w:rPr>
                <w:b/>
              </w:rPr>
              <w:t>Öğrencinin</w:t>
            </w:r>
          </w:p>
          <w:p w:rsidR="00360C45" w:rsidRPr="00AD0048" w:rsidRDefault="00360C45" w:rsidP="00DE1A00">
            <w:pPr>
              <w:jc w:val="center"/>
            </w:pPr>
            <w:r w:rsidRPr="00AD0048">
              <w:rPr>
                <w:b/>
              </w:rPr>
              <w:t>Adı, Soyadı</w:t>
            </w:r>
          </w:p>
        </w:tc>
        <w:tc>
          <w:tcPr>
            <w:tcW w:w="5783" w:type="dxa"/>
            <w:gridSpan w:val="6"/>
          </w:tcPr>
          <w:p w:rsidR="00360C45" w:rsidRPr="00AD0048" w:rsidRDefault="00360C45" w:rsidP="00DE1A00">
            <w:pPr>
              <w:jc w:val="center"/>
              <w:rPr>
                <w:b/>
              </w:rPr>
            </w:pPr>
            <w:r w:rsidRPr="00AD0048">
              <w:rPr>
                <w:b/>
              </w:rPr>
              <w:t xml:space="preserve">ÖLÇÜTLER </w:t>
            </w:r>
          </w:p>
          <w:p w:rsidR="00360C45" w:rsidRPr="00AD0048" w:rsidRDefault="00360C45" w:rsidP="00DE1A00">
            <w:pPr>
              <w:jc w:val="center"/>
              <w:rPr>
                <w:b/>
              </w:rPr>
            </w:pPr>
          </w:p>
        </w:tc>
      </w:tr>
      <w:tr w:rsidR="00360C45" w:rsidRPr="00AD0048" w:rsidTr="00DE1A00">
        <w:trPr>
          <w:cantSplit/>
          <w:trHeight w:val="4952"/>
        </w:trPr>
        <w:tc>
          <w:tcPr>
            <w:tcW w:w="787" w:type="dxa"/>
            <w:vMerge/>
          </w:tcPr>
          <w:p w:rsidR="00360C45" w:rsidRPr="00AD0048" w:rsidRDefault="00360C45" w:rsidP="00DE1A00"/>
        </w:tc>
        <w:tc>
          <w:tcPr>
            <w:tcW w:w="3140" w:type="dxa"/>
            <w:vMerge/>
          </w:tcPr>
          <w:p w:rsidR="00360C45" w:rsidRPr="00AD0048" w:rsidRDefault="00360C45" w:rsidP="00DE1A00"/>
        </w:tc>
        <w:tc>
          <w:tcPr>
            <w:tcW w:w="1001" w:type="dxa"/>
            <w:textDirection w:val="btLr"/>
            <w:vAlign w:val="center"/>
          </w:tcPr>
          <w:p w:rsidR="00360C45" w:rsidRPr="00EE6244" w:rsidRDefault="00360C45" w:rsidP="00DE1A00">
            <w:pPr>
              <w:ind w:left="113" w:right="113"/>
              <w:rPr>
                <w:b/>
              </w:rPr>
            </w:pPr>
            <w:r w:rsidRPr="00EE6244">
              <w:rPr>
                <w:b/>
                <w:bCs/>
              </w:rPr>
              <w:t>Çalışmaya uygun kapağının yapılması</w:t>
            </w:r>
            <w:r>
              <w:rPr>
                <w:b/>
                <w:bCs/>
              </w:rPr>
              <w:t xml:space="preserve"> (</w:t>
            </w:r>
            <w:r w:rsidRPr="00EE6244">
              <w:rPr>
                <w:b/>
              </w:rPr>
              <w:t>20 Puan)</w:t>
            </w:r>
          </w:p>
        </w:tc>
        <w:tc>
          <w:tcPr>
            <w:tcW w:w="992" w:type="dxa"/>
            <w:textDirection w:val="btLr"/>
          </w:tcPr>
          <w:p w:rsidR="00360C45" w:rsidRPr="002D572D" w:rsidRDefault="00360C45" w:rsidP="002D572D">
            <w:pPr>
              <w:rPr>
                <w:b/>
                <w:sz w:val="20"/>
                <w:szCs w:val="20"/>
              </w:rPr>
            </w:pPr>
            <w:r w:rsidRPr="002D572D">
              <w:rPr>
                <w:b/>
              </w:rPr>
              <w:t xml:space="preserve">Kevser Suresi </w:t>
            </w:r>
            <w:r w:rsidRPr="00EE6244">
              <w:rPr>
                <w:b/>
              </w:rPr>
              <w:t>ve anlamını yazma (20 Puan)</w:t>
            </w:r>
          </w:p>
        </w:tc>
        <w:tc>
          <w:tcPr>
            <w:tcW w:w="992" w:type="dxa"/>
            <w:textDirection w:val="btLr"/>
          </w:tcPr>
          <w:p w:rsidR="00360C45" w:rsidRPr="00EE6244" w:rsidRDefault="00360C45" w:rsidP="00DE1A00">
            <w:pPr>
              <w:ind w:left="113" w:right="113"/>
              <w:rPr>
                <w:b/>
              </w:rPr>
            </w:pPr>
            <w:r w:rsidRPr="00EE6244">
              <w:rPr>
                <w:b/>
              </w:rPr>
              <w:t>Yazısını bitişik eğik yazı ile düzenli, kurallara uygun ve okunaklı yazma  (20 Puan)</w:t>
            </w:r>
          </w:p>
        </w:tc>
        <w:tc>
          <w:tcPr>
            <w:tcW w:w="851" w:type="dxa"/>
            <w:textDirection w:val="btLr"/>
          </w:tcPr>
          <w:p w:rsidR="00360C45" w:rsidRPr="002D572D" w:rsidRDefault="00360C45" w:rsidP="002D572D">
            <w:pPr>
              <w:rPr>
                <w:b/>
                <w:sz w:val="20"/>
                <w:szCs w:val="20"/>
              </w:rPr>
            </w:pPr>
            <w:r w:rsidRPr="002D572D">
              <w:rPr>
                <w:b/>
              </w:rPr>
              <w:t>Kevser Suresi</w:t>
            </w:r>
            <w:r>
              <w:rPr>
                <w:b/>
              </w:rPr>
              <w:t xml:space="preserve">ni ezbere </w:t>
            </w:r>
            <w:r w:rsidRPr="002D572D">
              <w:rPr>
                <w:b/>
              </w:rPr>
              <w:t xml:space="preserve">okuma ve anlamını </w:t>
            </w:r>
            <w:r w:rsidRPr="00EE6244">
              <w:rPr>
                <w:b/>
              </w:rPr>
              <w:t>söyleme  (20 Puan)</w:t>
            </w:r>
          </w:p>
        </w:tc>
        <w:tc>
          <w:tcPr>
            <w:tcW w:w="850" w:type="dxa"/>
            <w:textDirection w:val="btLr"/>
          </w:tcPr>
          <w:p w:rsidR="00360C45" w:rsidRPr="00EE6244" w:rsidRDefault="00360C45" w:rsidP="00DE1A00">
            <w:pPr>
              <w:rPr>
                <w:b/>
                <w:bCs/>
              </w:rPr>
            </w:pPr>
            <w:r w:rsidRPr="00EE6244">
              <w:rPr>
                <w:b/>
                <w:bCs/>
              </w:rPr>
              <w:t>Çalışma</w:t>
            </w:r>
            <w:r>
              <w:rPr>
                <w:b/>
                <w:bCs/>
              </w:rPr>
              <w:t>yı</w:t>
            </w:r>
            <w:r w:rsidRPr="00EE6244">
              <w:rPr>
                <w:b/>
                <w:bCs/>
              </w:rPr>
              <w:t xml:space="preserve"> belirlenen süre içinde tamamlama</w:t>
            </w:r>
          </w:p>
          <w:p w:rsidR="00360C45" w:rsidRPr="00EE6244" w:rsidRDefault="00360C45" w:rsidP="00DE1A00">
            <w:pPr>
              <w:ind w:left="113" w:right="113"/>
              <w:rPr>
                <w:b/>
              </w:rPr>
            </w:pPr>
            <w:r w:rsidRPr="00EE6244">
              <w:rPr>
                <w:b/>
              </w:rPr>
              <w:t>(20 Puan)</w:t>
            </w:r>
          </w:p>
        </w:tc>
        <w:tc>
          <w:tcPr>
            <w:tcW w:w="1097" w:type="dxa"/>
            <w:textDirection w:val="btLr"/>
          </w:tcPr>
          <w:p w:rsidR="00360C45" w:rsidRPr="00EE6244" w:rsidRDefault="00360C45" w:rsidP="00DE1A00">
            <w:pPr>
              <w:ind w:left="113" w:right="113"/>
              <w:jc w:val="center"/>
              <w:rPr>
                <w:b/>
              </w:rPr>
            </w:pPr>
            <w:r w:rsidRPr="00EE6244">
              <w:rPr>
                <w:b/>
              </w:rPr>
              <w:t>TOPLAM</w:t>
            </w:r>
          </w:p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10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Ceyhan AYDINLIOĞLU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61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11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Cuma Ali AKGÜN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18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Ece KERPİÇ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36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Hasan AYDINLIOĞLU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61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38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Hasan Dip KÜÇÜKAVCI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41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Hediye YAZAR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42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Hüseyin AYDINLIOĞLU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61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64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Nazlıcan ÇOBAN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80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Metin MEHTAP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81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Zarif TUNER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82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Yusuf YAZAR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61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105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Rabia YAZAR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110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Mahmut GENÇ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122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Umut KERPİÇ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61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132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Hüseyin SARRAÇ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  <w:tr w:rsidR="00360C45" w:rsidRPr="00AD0048" w:rsidTr="00DE1A00">
        <w:trPr>
          <w:trHeight w:val="380"/>
        </w:trPr>
        <w:tc>
          <w:tcPr>
            <w:tcW w:w="787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133</w:t>
            </w:r>
          </w:p>
        </w:tc>
        <w:tc>
          <w:tcPr>
            <w:tcW w:w="3140" w:type="dxa"/>
          </w:tcPr>
          <w:p w:rsidR="00360C45" w:rsidRPr="00AD0048" w:rsidRDefault="00360C45" w:rsidP="00DE1A00">
            <w:pPr>
              <w:rPr>
                <w:b/>
              </w:rPr>
            </w:pPr>
            <w:r w:rsidRPr="00AD0048">
              <w:rPr>
                <w:b/>
              </w:rPr>
              <w:t>Kader KOYUNCU</w:t>
            </w:r>
          </w:p>
        </w:tc>
        <w:tc>
          <w:tcPr>
            <w:tcW w:w="1001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992" w:type="dxa"/>
          </w:tcPr>
          <w:p w:rsidR="00360C45" w:rsidRPr="00AD0048" w:rsidRDefault="00360C45" w:rsidP="00DE1A00"/>
        </w:tc>
        <w:tc>
          <w:tcPr>
            <w:tcW w:w="851" w:type="dxa"/>
          </w:tcPr>
          <w:p w:rsidR="00360C45" w:rsidRPr="00AD0048" w:rsidRDefault="00360C45" w:rsidP="00DE1A00"/>
        </w:tc>
        <w:tc>
          <w:tcPr>
            <w:tcW w:w="850" w:type="dxa"/>
          </w:tcPr>
          <w:p w:rsidR="00360C45" w:rsidRPr="00AD0048" w:rsidRDefault="00360C45" w:rsidP="00DE1A00"/>
        </w:tc>
        <w:tc>
          <w:tcPr>
            <w:tcW w:w="1097" w:type="dxa"/>
          </w:tcPr>
          <w:p w:rsidR="00360C45" w:rsidRPr="00AD0048" w:rsidRDefault="00360C45" w:rsidP="00DE1A00"/>
        </w:tc>
      </w:tr>
    </w:tbl>
    <w:p w:rsidR="00360C45" w:rsidRDefault="00360C45" w:rsidP="008259C6">
      <w:pPr>
        <w:jc w:val="right"/>
      </w:pPr>
    </w:p>
    <w:p w:rsidR="00360C45" w:rsidRDefault="00360C45" w:rsidP="008259C6">
      <w:pPr>
        <w:jc w:val="right"/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 w:rsidP="008259C6">
      <w:pPr>
        <w:jc w:val="right"/>
        <w:rPr>
          <w:sz w:val="20"/>
          <w:szCs w:val="20"/>
        </w:rPr>
      </w:pPr>
    </w:p>
    <w:p w:rsidR="00360C45" w:rsidRDefault="00360C45"/>
    <w:sectPr w:rsidR="00360C45" w:rsidSect="00CE3CE4">
      <w:footerReference w:type="even" r:id="rId6"/>
      <w:footerReference w:type="default" r:id="rId7"/>
      <w:pgSz w:w="11906" w:h="16838"/>
      <w:pgMar w:top="284" w:right="397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C45" w:rsidRDefault="00360C45" w:rsidP="00BB4ACF">
      <w:r>
        <w:separator/>
      </w:r>
    </w:p>
  </w:endnote>
  <w:endnote w:type="continuationSeparator" w:id="0">
    <w:p w:rsidR="00360C45" w:rsidRDefault="00360C45" w:rsidP="00BB4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5" w:rsidRDefault="00360C45" w:rsidP="004700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0C45" w:rsidRDefault="00360C45" w:rsidP="004700A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5" w:rsidRDefault="00360C45" w:rsidP="004700A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C45" w:rsidRDefault="00360C45" w:rsidP="00BB4ACF">
      <w:r>
        <w:separator/>
      </w:r>
    </w:p>
  </w:footnote>
  <w:footnote w:type="continuationSeparator" w:id="0">
    <w:p w:rsidR="00360C45" w:rsidRDefault="00360C45" w:rsidP="00BB4A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9C6"/>
    <w:rsid w:val="00066B8D"/>
    <w:rsid w:val="00256CF6"/>
    <w:rsid w:val="002C35C1"/>
    <w:rsid w:val="002D572D"/>
    <w:rsid w:val="00360C45"/>
    <w:rsid w:val="004700AA"/>
    <w:rsid w:val="004D3B07"/>
    <w:rsid w:val="004E47ED"/>
    <w:rsid w:val="00541681"/>
    <w:rsid w:val="008259C6"/>
    <w:rsid w:val="00AD0048"/>
    <w:rsid w:val="00AD2D50"/>
    <w:rsid w:val="00B2627D"/>
    <w:rsid w:val="00BB4ACF"/>
    <w:rsid w:val="00C67157"/>
    <w:rsid w:val="00C84859"/>
    <w:rsid w:val="00CE3CE4"/>
    <w:rsid w:val="00D00C50"/>
    <w:rsid w:val="00D25BD7"/>
    <w:rsid w:val="00D45024"/>
    <w:rsid w:val="00DE1A00"/>
    <w:rsid w:val="00EE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9C6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59C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259C6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8259C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59C6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8259C6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259C6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8259C6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285</Words>
  <Characters>1630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masa</dc:creator>
  <cp:keywords>www.sorubak.com</cp:keywords>
  <dc:description>www.sorubak.com</dc:description>
  <cp:lastModifiedBy>edanur</cp:lastModifiedBy>
  <cp:revision>4</cp:revision>
  <dcterms:created xsi:type="dcterms:W3CDTF">2013-02-18T05:32:00Z</dcterms:created>
  <dcterms:modified xsi:type="dcterms:W3CDTF">2014-02-05T16:33:00Z</dcterms:modified>
  <cp:category>www.sorubak.com</cp:category>
</cp:coreProperties>
</file>