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3DD" w:rsidRDefault="009F23DD" w:rsidP="005217F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Plevne İlköğretim Okulu</w:t>
      </w:r>
    </w:p>
    <w:p w:rsidR="009F23DD" w:rsidRPr="00180877" w:rsidRDefault="009F23DD" w:rsidP="005217FE">
      <w:pPr>
        <w:jc w:val="center"/>
        <w:rPr>
          <w:rFonts w:ascii="Times New Roman" w:hAnsi="Times New Roman"/>
          <w:b/>
          <w:sz w:val="24"/>
          <w:szCs w:val="24"/>
        </w:rPr>
      </w:pPr>
      <w:r w:rsidRPr="00180877">
        <w:rPr>
          <w:rFonts w:ascii="Times New Roman" w:hAnsi="Times New Roman"/>
          <w:b/>
          <w:sz w:val="24"/>
          <w:szCs w:val="24"/>
        </w:rPr>
        <w:t>4. Sınıflar İngilizce Dersi 2. Dönem</w:t>
      </w:r>
    </w:p>
    <w:p w:rsidR="009F23DD" w:rsidRPr="00180877" w:rsidRDefault="009F23DD" w:rsidP="005217FE">
      <w:pPr>
        <w:jc w:val="center"/>
        <w:rPr>
          <w:rFonts w:ascii="Times New Roman" w:hAnsi="Times New Roman"/>
          <w:b/>
          <w:sz w:val="24"/>
          <w:szCs w:val="24"/>
        </w:rPr>
      </w:pPr>
      <w:r w:rsidRPr="00180877">
        <w:rPr>
          <w:rFonts w:ascii="Times New Roman" w:hAnsi="Times New Roman"/>
          <w:b/>
          <w:sz w:val="24"/>
          <w:szCs w:val="24"/>
        </w:rPr>
        <w:t>1. Performans Görevi</w:t>
      </w:r>
    </w:p>
    <w:p w:rsidR="009F23DD" w:rsidRPr="00180877" w:rsidRDefault="009F23DD" w:rsidP="005217FE">
      <w:pPr>
        <w:rPr>
          <w:rFonts w:ascii="Times New Roman" w:hAnsi="Times New Roman"/>
          <w:sz w:val="24"/>
          <w:szCs w:val="24"/>
        </w:rPr>
      </w:pPr>
      <w:r w:rsidRPr="00180877">
        <w:rPr>
          <w:rFonts w:ascii="Times New Roman" w:hAnsi="Times New Roman"/>
          <w:b/>
          <w:sz w:val="24"/>
          <w:szCs w:val="24"/>
        </w:rPr>
        <w:t>1-)</w:t>
      </w:r>
      <w:r w:rsidRPr="00180877">
        <w:rPr>
          <w:rFonts w:ascii="Times New Roman" w:hAnsi="Times New Roman"/>
          <w:sz w:val="24"/>
          <w:szCs w:val="24"/>
        </w:rPr>
        <w:t xml:space="preserve"> Sevgili öğrenciler, </w:t>
      </w:r>
    </w:p>
    <w:p w:rsidR="009F23DD" w:rsidRPr="00180877" w:rsidRDefault="009F23DD" w:rsidP="00180877">
      <w:pPr>
        <w:rPr>
          <w:rFonts w:ascii="Times New Roman" w:hAnsi="Times New Roman"/>
          <w:sz w:val="24"/>
          <w:szCs w:val="24"/>
        </w:rPr>
      </w:pPr>
      <w:r w:rsidRPr="00180877">
        <w:rPr>
          <w:rFonts w:ascii="Times New Roman" w:hAnsi="Times New Roman"/>
          <w:sz w:val="24"/>
          <w:szCs w:val="24"/>
        </w:rPr>
        <w:t xml:space="preserve">Arka sayfada size verilen tablo üzerine ilk önce günlerin isimlerini ardından da derslerinizi İngilizce olarak yazınız. Din Kültürü ve Ahlak Bilgisi dersi için </w:t>
      </w:r>
      <w:r w:rsidRPr="00180877">
        <w:rPr>
          <w:rFonts w:ascii="Times New Roman" w:hAnsi="Times New Roman"/>
          <w:b/>
          <w:sz w:val="24"/>
          <w:szCs w:val="24"/>
        </w:rPr>
        <w:t>“Religion and Morals”</w:t>
      </w:r>
      <w:r w:rsidRPr="00180877">
        <w:rPr>
          <w:rFonts w:ascii="Times New Roman" w:hAnsi="Times New Roman"/>
          <w:sz w:val="24"/>
          <w:szCs w:val="24"/>
        </w:rPr>
        <w:t xml:space="preserve"> kelimesini, Serbest Etkinlikler dersi için </w:t>
      </w:r>
      <w:r w:rsidRPr="00180877">
        <w:rPr>
          <w:rFonts w:ascii="Times New Roman" w:hAnsi="Times New Roman"/>
          <w:b/>
          <w:sz w:val="24"/>
          <w:szCs w:val="24"/>
        </w:rPr>
        <w:t xml:space="preserve">“Free Activities” </w:t>
      </w:r>
      <w:r w:rsidRPr="00180877">
        <w:rPr>
          <w:rFonts w:ascii="Times New Roman" w:hAnsi="Times New Roman"/>
          <w:sz w:val="24"/>
          <w:szCs w:val="24"/>
        </w:rPr>
        <w:t xml:space="preserve">kelimesini kullanın. </w:t>
      </w:r>
    </w:p>
    <w:p w:rsidR="009F23DD" w:rsidRPr="00180877" w:rsidRDefault="009F23DD" w:rsidP="005217FE">
      <w:pPr>
        <w:rPr>
          <w:rFonts w:ascii="Times New Roman" w:hAnsi="Times New Roman"/>
          <w:sz w:val="24"/>
          <w:szCs w:val="24"/>
        </w:rPr>
      </w:pPr>
      <w:r w:rsidRPr="00180877">
        <w:rPr>
          <w:rFonts w:ascii="Times New Roman" w:hAnsi="Times New Roman"/>
          <w:b/>
          <w:sz w:val="24"/>
          <w:szCs w:val="24"/>
        </w:rPr>
        <w:t>2-)</w:t>
      </w:r>
      <w:r w:rsidRPr="00180877">
        <w:rPr>
          <w:rFonts w:ascii="Times New Roman" w:hAnsi="Times New Roman"/>
          <w:sz w:val="24"/>
          <w:szCs w:val="24"/>
        </w:rPr>
        <w:t xml:space="preserve"> Tabloyu doldurduktan sonra Tablonun altına </w:t>
      </w:r>
      <w:r w:rsidRPr="00180877">
        <w:rPr>
          <w:rFonts w:ascii="Times New Roman" w:hAnsi="Times New Roman"/>
          <w:b/>
          <w:sz w:val="24"/>
          <w:szCs w:val="24"/>
        </w:rPr>
        <w:t xml:space="preserve">“Have got” </w:t>
      </w:r>
      <w:r w:rsidRPr="00180877">
        <w:rPr>
          <w:rFonts w:ascii="Times New Roman" w:hAnsi="Times New Roman"/>
          <w:sz w:val="24"/>
          <w:szCs w:val="24"/>
        </w:rPr>
        <w:t xml:space="preserve">yapısını kullanarak hangi günlerde hangi dersleriniz olduğunu cümleler halinde yazınız. Ardından da </w:t>
      </w:r>
      <w:r w:rsidRPr="00180877">
        <w:rPr>
          <w:rFonts w:ascii="Times New Roman" w:hAnsi="Times New Roman"/>
          <w:b/>
          <w:sz w:val="24"/>
          <w:szCs w:val="24"/>
        </w:rPr>
        <w:t>“haven’t got”</w:t>
      </w:r>
      <w:r w:rsidRPr="00180877">
        <w:rPr>
          <w:rFonts w:ascii="Times New Roman" w:hAnsi="Times New Roman"/>
          <w:sz w:val="24"/>
          <w:szCs w:val="24"/>
        </w:rPr>
        <w:t xml:space="preserve"> yapısını kullanarak 5 cümle yazınız.</w:t>
      </w:r>
    </w:p>
    <w:p w:rsidR="009F23DD" w:rsidRPr="00180877" w:rsidRDefault="009F23DD" w:rsidP="005217FE">
      <w:pPr>
        <w:rPr>
          <w:rFonts w:ascii="Times New Roman" w:hAnsi="Times New Roman"/>
          <w:sz w:val="24"/>
          <w:szCs w:val="24"/>
        </w:rPr>
      </w:pPr>
      <w:r w:rsidRPr="00180877">
        <w:rPr>
          <w:rFonts w:ascii="Times New Roman" w:hAnsi="Times New Roman"/>
          <w:b/>
          <w:sz w:val="24"/>
          <w:szCs w:val="24"/>
        </w:rPr>
        <w:t>3-</w:t>
      </w:r>
      <w:r>
        <w:rPr>
          <w:rFonts w:ascii="Times New Roman" w:hAnsi="Times New Roman"/>
          <w:b/>
          <w:sz w:val="24"/>
          <w:szCs w:val="24"/>
        </w:rPr>
        <w:t>)</w:t>
      </w:r>
      <w:r w:rsidRPr="00180877">
        <w:rPr>
          <w:rFonts w:ascii="Times New Roman" w:hAnsi="Times New Roman"/>
          <w:sz w:val="24"/>
          <w:szCs w:val="24"/>
        </w:rPr>
        <w:t xml:space="preserve"> </w:t>
      </w:r>
      <w:r w:rsidRPr="00180877">
        <w:rPr>
          <w:rFonts w:ascii="Times New Roman" w:hAnsi="Times New Roman"/>
          <w:b/>
          <w:sz w:val="24"/>
          <w:szCs w:val="24"/>
        </w:rPr>
        <w:t xml:space="preserve">15 </w:t>
      </w:r>
      <w:r w:rsidRPr="00180877">
        <w:rPr>
          <w:rFonts w:ascii="Times New Roman" w:hAnsi="Times New Roman"/>
          <w:sz w:val="24"/>
          <w:szCs w:val="24"/>
        </w:rPr>
        <w:t xml:space="preserve">cümleyi </w:t>
      </w:r>
      <w:r w:rsidRPr="00180877">
        <w:rPr>
          <w:rFonts w:ascii="Times New Roman" w:hAnsi="Times New Roman"/>
          <w:b/>
          <w:sz w:val="24"/>
          <w:szCs w:val="24"/>
        </w:rPr>
        <w:t>“have got”</w:t>
      </w:r>
      <w:r w:rsidRPr="00180877">
        <w:rPr>
          <w:rFonts w:ascii="Times New Roman" w:hAnsi="Times New Roman"/>
          <w:sz w:val="24"/>
          <w:szCs w:val="24"/>
        </w:rPr>
        <w:t xml:space="preserve"> yapısı ile, </w:t>
      </w:r>
      <w:r w:rsidRPr="00180877">
        <w:rPr>
          <w:rFonts w:ascii="Times New Roman" w:hAnsi="Times New Roman"/>
          <w:b/>
          <w:sz w:val="24"/>
          <w:szCs w:val="24"/>
        </w:rPr>
        <w:t>5</w:t>
      </w:r>
      <w:r w:rsidRPr="00180877">
        <w:rPr>
          <w:rFonts w:ascii="Times New Roman" w:hAnsi="Times New Roman"/>
          <w:sz w:val="24"/>
          <w:szCs w:val="24"/>
        </w:rPr>
        <w:t xml:space="preserve"> cümleyi ise </w:t>
      </w:r>
      <w:r>
        <w:rPr>
          <w:rFonts w:ascii="Times New Roman" w:hAnsi="Times New Roman"/>
          <w:sz w:val="24"/>
          <w:szCs w:val="24"/>
        </w:rPr>
        <w:t>“</w:t>
      </w:r>
      <w:r w:rsidRPr="00180877">
        <w:rPr>
          <w:rFonts w:ascii="Times New Roman" w:hAnsi="Times New Roman"/>
          <w:b/>
          <w:sz w:val="24"/>
          <w:szCs w:val="24"/>
        </w:rPr>
        <w:t>haven’t got</w:t>
      </w:r>
      <w:r>
        <w:rPr>
          <w:rFonts w:ascii="Times New Roman" w:hAnsi="Times New Roman"/>
          <w:b/>
          <w:sz w:val="24"/>
          <w:szCs w:val="24"/>
        </w:rPr>
        <w:t>”</w:t>
      </w:r>
      <w:r w:rsidRPr="00180877">
        <w:rPr>
          <w:rFonts w:ascii="Times New Roman" w:hAnsi="Times New Roman"/>
          <w:sz w:val="24"/>
          <w:szCs w:val="24"/>
        </w:rPr>
        <w:t xml:space="preserve"> yapısı ile yazınız.</w:t>
      </w:r>
    </w:p>
    <w:p w:rsidR="009F23DD" w:rsidRPr="00180877" w:rsidRDefault="009F23DD" w:rsidP="004D3A8C">
      <w:pPr>
        <w:jc w:val="center"/>
        <w:rPr>
          <w:rFonts w:ascii="Times New Roman" w:hAnsi="Times New Roman"/>
          <w:sz w:val="24"/>
          <w:szCs w:val="24"/>
        </w:rPr>
      </w:pPr>
      <w:r w:rsidRPr="00180877">
        <w:rPr>
          <w:rFonts w:ascii="Times New Roman" w:hAnsi="Times New Roman"/>
          <w:sz w:val="24"/>
          <w:szCs w:val="24"/>
        </w:rPr>
        <w:t>Ölçme ve Değerlendirme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3260"/>
      </w:tblGrid>
      <w:tr w:rsidR="009F23DD" w:rsidRPr="00C81640" w:rsidTr="00C81640">
        <w:tc>
          <w:tcPr>
            <w:tcW w:w="3227" w:type="dxa"/>
          </w:tcPr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Dilbilgisi :</w:t>
            </w:r>
          </w:p>
          <w:p w:rsidR="009F23DD" w:rsidRPr="00C81640" w:rsidRDefault="009F23DD" w:rsidP="00C816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0-3 hata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(20 p)</w:t>
            </w: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4-6 Hata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(16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7-9 Hata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(12 p) 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10- 12 Hata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( 8 p) 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 den fazla hata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(4 p)</w:t>
            </w:r>
          </w:p>
        </w:tc>
      </w:tr>
      <w:tr w:rsidR="009F23DD" w:rsidRPr="00C81640" w:rsidTr="00C81640">
        <w:tc>
          <w:tcPr>
            <w:tcW w:w="3227" w:type="dxa"/>
          </w:tcPr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İmla ve Noktalama kurallarına uygunluk :</w:t>
            </w: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9F23DD" w:rsidRPr="00C81640" w:rsidRDefault="009F23DD" w:rsidP="00C81640">
            <w:pPr>
              <w:spacing w:after="0" w:line="360" w:lineRule="auto"/>
              <w:rPr>
                <w:color w:val="000000"/>
                <w:sz w:val="20"/>
                <w:szCs w:val="20"/>
              </w:rPr>
            </w:pPr>
            <w:r w:rsidRPr="00C81640">
              <w:rPr>
                <w:color w:val="000000"/>
                <w:sz w:val="20"/>
                <w:szCs w:val="20"/>
              </w:rPr>
              <w:t xml:space="preserve">0-3 hata </w:t>
            </w:r>
            <w:r w:rsidRPr="00C81640">
              <w:rPr>
                <w:b/>
                <w:color w:val="000000"/>
                <w:sz w:val="20"/>
                <w:szCs w:val="20"/>
              </w:rPr>
              <w:t>(20 p)</w:t>
            </w:r>
          </w:p>
          <w:p w:rsidR="009F23DD" w:rsidRPr="00C81640" w:rsidRDefault="009F23DD" w:rsidP="00C81640">
            <w:pPr>
              <w:spacing w:after="0" w:line="360" w:lineRule="auto"/>
              <w:rPr>
                <w:color w:val="000000"/>
                <w:sz w:val="20"/>
                <w:szCs w:val="20"/>
              </w:rPr>
            </w:pPr>
            <w:r w:rsidRPr="00C81640">
              <w:rPr>
                <w:color w:val="000000"/>
                <w:sz w:val="20"/>
                <w:szCs w:val="20"/>
              </w:rPr>
              <w:t xml:space="preserve">4-6 Hata </w:t>
            </w:r>
            <w:r w:rsidRPr="00C81640">
              <w:rPr>
                <w:b/>
                <w:color w:val="000000"/>
                <w:sz w:val="20"/>
                <w:szCs w:val="20"/>
              </w:rPr>
              <w:t xml:space="preserve">(16 p) </w:t>
            </w:r>
          </w:p>
          <w:p w:rsidR="009F23DD" w:rsidRPr="00C81640" w:rsidRDefault="009F23DD" w:rsidP="00C81640">
            <w:pPr>
              <w:spacing w:after="0" w:line="360" w:lineRule="auto"/>
              <w:rPr>
                <w:color w:val="000000"/>
                <w:sz w:val="20"/>
                <w:szCs w:val="20"/>
              </w:rPr>
            </w:pPr>
            <w:r w:rsidRPr="00C81640">
              <w:rPr>
                <w:color w:val="000000"/>
                <w:sz w:val="20"/>
                <w:szCs w:val="20"/>
              </w:rPr>
              <w:t xml:space="preserve">7-9 Hata </w:t>
            </w:r>
            <w:r w:rsidRPr="00C81640">
              <w:rPr>
                <w:b/>
                <w:color w:val="000000"/>
                <w:sz w:val="20"/>
                <w:szCs w:val="20"/>
              </w:rPr>
              <w:t xml:space="preserve">(12 p) </w:t>
            </w:r>
          </w:p>
          <w:p w:rsidR="009F23DD" w:rsidRPr="00C81640" w:rsidRDefault="009F23DD" w:rsidP="00C81640">
            <w:pPr>
              <w:spacing w:after="0" w:line="360" w:lineRule="auto"/>
              <w:rPr>
                <w:color w:val="000000"/>
                <w:sz w:val="20"/>
                <w:szCs w:val="20"/>
              </w:rPr>
            </w:pPr>
            <w:r w:rsidRPr="00C81640">
              <w:rPr>
                <w:color w:val="000000"/>
                <w:sz w:val="20"/>
                <w:szCs w:val="20"/>
              </w:rPr>
              <w:t xml:space="preserve">10- 12 Hata </w:t>
            </w:r>
            <w:r w:rsidRPr="00C81640">
              <w:rPr>
                <w:b/>
                <w:color w:val="000000"/>
                <w:sz w:val="20"/>
                <w:szCs w:val="20"/>
              </w:rPr>
              <w:t xml:space="preserve">( 8 p) 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color w:val="000000"/>
                <w:sz w:val="20"/>
                <w:szCs w:val="20"/>
              </w:rPr>
              <w:t xml:space="preserve">13 den fazla hata </w:t>
            </w:r>
            <w:r w:rsidRPr="00C81640">
              <w:rPr>
                <w:b/>
                <w:color w:val="000000"/>
                <w:sz w:val="20"/>
                <w:szCs w:val="20"/>
              </w:rPr>
              <w:t>(4 p)</w:t>
            </w:r>
          </w:p>
        </w:tc>
      </w:tr>
      <w:tr w:rsidR="009F23DD" w:rsidRPr="00C81640" w:rsidTr="00C81640">
        <w:tc>
          <w:tcPr>
            <w:tcW w:w="3227" w:type="dxa"/>
          </w:tcPr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Özgünlük:</w:t>
            </w: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Mükemmel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(15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İyi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(10 p)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ab/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Orta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(8 p)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ab/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Geliştirilebilir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(5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Yetersiz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(3 p)</w:t>
            </w:r>
          </w:p>
        </w:tc>
      </w:tr>
      <w:tr w:rsidR="009F23DD" w:rsidRPr="00C81640" w:rsidTr="00C81640">
        <w:tc>
          <w:tcPr>
            <w:tcW w:w="3227" w:type="dxa"/>
          </w:tcPr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Zamanında Teslim</w:t>
            </w: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Zamanında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(15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gün geç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(10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gün geç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(5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>3 gün geç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(0 p) </w:t>
            </w:r>
          </w:p>
        </w:tc>
      </w:tr>
      <w:tr w:rsidR="009F23DD" w:rsidRPr="00C81640" w:rsidTr="00C81640">
        <w:tc>
          <w:tcPr>
            <w:tcW w:w="3227" w:type="dxa"/>
          </w:tcPr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Tertip, Düzen Ve</w:t>
            </w: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Estetik Görüntüsü:</w:t>
            </w:r>
          </w:p>
        </w:tc>
        <w:tc>
          <w:tcPr>
            <w:tcW w:w="3260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Mükemmel </w:t>
            </w:r>
            <w:r w:rsidRPr="00C816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(10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1640">
              <w:rPr>
                <w:rFonts w:ascii="Times New Roman" w:hAnsi="Times New Roman"/>
                <w:sz w:val="20"/>
                <w:szCs w:val="20"/>
              </w:rPr>
              <w:t xml:space="preserve">İyi </w:t>
            </w: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(8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1640">
              <w:rPr>
                <w:rFonts w:ascii="Times New Roman" w:hAnsi="Times New Roman"/>
                <w:sz w:val="20"/>
                <w:szCs w:val="20"/>
              </w:rPr>
              <w:t xml:space="preserve">Orta </w:t>
            </w: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(5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sz w:val="20"/>
                <w:szCs w:val="20"/>
              </w:rPr>
              <w:t xml:space="preserve">Geliştirilebilir </w:t>
            </w: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(3 p)</w:t>
            </w:r>
          </w:p>
        </w:tc>
      </w:tr>
      <w:tr w:rsidR="009F23DD" w:rsidRPr="00C81640" w:rsidTr="00C81640">
        <w:tc>
          <w:tcPr>
            <w:tcW w:w="3227" w:type="dxa"/>
          </w:tcPr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İçerik :</w:t>
            </w:r>
          </w:p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4.5pt;margin-top:16.1pt;width:213.9pt;height:155.85pt;z-index:251658240;mso-position-horizontal-relative:text;mso-position-vertical-relative:text">
                  <v:textbox style="mso-fit-shape-to-text:t">
                    <w:txbxContent>
                      <w:p w:rsidR="009F23DD" w:rsidRPr="00E7771A" w:rsidRDefault="009F23DD" w:rsidP="00E7771A">
                        <w:pPr>
                          <w:rPr>
                            <w:b/>
                          </w:rPr>
                        </w:pPr>
                        <w:r w:rsidRPr="00E7771A">
                          <w:rPr>
                            <w:b/>
                          </w:rPr>
                          <w:t>Eray ATİK</w:t>
                        </w:r>
                        <w:r w:rsidRPr="00E7771A">
                          <w:rPr>
                            <w:b/>
                          </w:rPr>
                          <w:tab/>
                        </w:r>
                        <w:r w:rsidRPr="00E7771A">
                          <w:rPr>
                            <w:b/>
                          </w:rPr>
                          <w:tab/>
                          <w:t xml:space="preserve">      Fadime ÇELİKER</w:t>
                        </w:r>
                      </w:p>
                      <w:p w:rsidR="009F23DD" w:rsidRPr="00E7771A" w:rsidRDefault="009F23DD" w:rsidP="00E7771A">
                        <w:r>
                          <w:t xml:space="preserve">İngilizce Öğretmeni </w:t>
                        </w:r>
                        <w:r>
                          <w:tab/>
                          <w:t>İngilizce Öğretmeni</w:t>
                        </w:r>
                      </w:p>
                    </w:txbxContent>
                  </v:textbox>
                </v:shape>
              </w:pict>
            </w:r>
            <w:r w:rsidRPr="00C81640">
              <w:rPr>
                <w:rFonts w:ascii="Times New Roman" w:hAnsi="Times New Roman"/>
                <w:sz w:val="20"/>
                <w:szCs w:val="20"/>
              </w:rPr>
              <w:t xml:space="preserve">0-2 cümle eksik </w:t>
            </w: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(20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1640">
              <w:rPr>
                <w:rFonts w:ascii="Times New Roman" w:hAnsi="Times New Roman"/>
                <w:sz w:val="20"/>
                <w:szCs w:val="20"/>
              </w:rPr>
              <w:t xml:space="preserve">3– 5 cümle eksik  </w:t>
            </w: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(15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1640">
              <w:rPr>
                <w:rFonts w:ascii="Times New Roman" w:hAnsi="Times New Roman"/>
                <w:sz w:val="20"/>
                <w:szCs w:val="20"/>
              </w:rPr>
              <w:t xml:space="preserve">6-8  cümle eksik </w:t>
            </w: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(10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1640">
              <w:rPr>
                <w:rFonts w:ascii="Times New Roman" w:hAnsi="Times New Roman"/>
                <w:sz w:val="20"/>
                <w:szCs w:val="20"/>
              </w:rPr>
              <w:t xml:space="preserve">9-10 cümle eksik </w:t>
            </w: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(5 p)</w:t>
            </w:r>
          </w:p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C81640">
              <w:rPr>
                <w:rFonts w:ascii="Times New Roman" w:hAnsi="Times New Roman"/>
                <w:sz w:val="20"/>
                <w:szCs w:val="20"/>
              </w:rPr>
              <w:t xml:space="preserve">10 dan fazla eksik cümle </w:t>
            </w:r>
            <w:r w:rsidRPr="00C81640">
              <w:rPr>
                <w:rFonts w:ascii="Times New Roman" w:hAnsi="Times New Roman"/>
                <w:b/>
                <w:sz w:val="20"/>
                <w:szCs w:val="20"/>
              </w:rPr>
              <w:t>(0 p)</w:t>
            </w:r>
          </w:p>
        </w:tc>
      </w:tr>
    </w:tbl>
    <w:p w:rsidR="009F23DD" w:rsidRDefault="009F23DD" w:rsidP="005217FE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819"/>
        <w:gridCol w:w="1819"/>
        <w:gridCol w:w="1819"/>
        <w:gridCol w:w="1819"/>
        <w:gridCol w:w="1819"/>
      </w:tblGrid>
      <w:tr w:rsidR="009F23DD" w:rsidRPr="00C81640" w:rsidTr="00C81640">
        <w:tc>
          <w:tcPr>
            <w:tcW w:w="817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81640">
              <w:rPr>
                <w:rFonts w:ascii="Times New Roman" w:hAnsi="Times New Roman"/>
                <w:sz w:val="24"/>
                <w:szCs w:val="24"/>
              </w:rPr>
              <w:t>Days</w:t>
            </w:r>
          </w:p>
        </w:tc>
        <w:tc>
          <w:tcPr>
            <w:tcW w:w="2819" w:type="dxa"/>
          </w:tcPr>
          <w:p w:rsidR="009F23DD" w:rsidRPr="00C81640" w:rsidRDefault="009F23DD" w:rsidP="00C816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640">
              <w:rPr>
                <w:rFonts w:ascii="Times New Roman" w:hAnsi="Times New Roman"/>
                <w:sz w:val="24"/>
                <w:szCs w:val="24"/>
              </w:rPr>
              <w:t>Monday</w:t>
            </w: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3DD" w:rsidRPr="00C81640" w:rsidTr="00C81640">
        <w:tc>
          <w:tcPr>
            <w:tcW w:w="817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816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3DD" w:rsidRPr="00C81640" w:rsidTr="00C81640">
        <w:tc>
          <w:tcPr>
            <w:tcW w:w="817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816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3DD" w:rsidRPr="00C81640" w:rsidTr="00C81640">
        <w:tc>
          <w:tcPr>
            <w:tcW w:w="817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816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3DD" w:rsidRPr="00C81640" w:rsidTr="00C81640">
        <w:tc>
          <w:tcPr>
            <w:tcW w:w="817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816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3DD" w:rsidRPr="00C81640" w:rsidTr="00C81640">
        <w:tc>
          <w:tcPr>
            <w:tcW w:w="817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816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3DD" w:rsidRPr="00C81640" w:rsidTr="00C81640">
        <w:tc>
          <w:tcPr>
            <w:tcW w:w="817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81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9F23DD" w:rsidRPr="00C81640" w:rsidRDefault="009F23DD" w:rsidP="00C816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23DD" w:rsidRDefault="009F23DD" w:rsidP="005217FE">
      <w:pPr>
        <w:rPr>
          <w:rFonts w:ascii="Times New Roman" w:hAnsi="Times New Roman"/>
          <w:sz w:val="24"/>
          <w:szCs w:val="24"/>
        </w:rPr>
      </w:pP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1-</w:t>
      </w:r>
      <w:r>
        <w:rPr>
          <w:rFonts w:ascii="Times New Roman" w:hAnsi="Times New Roman"/>
          <w:sz w:val="24"/>
          <w:szCs w:val="24"/>
        </w:rPr>
        <w:t xml:space="preserve"> I have got ……………………………………………. on Monday.</w:t>
      </w:r>
      <w:r w:rsidRPr="004D3A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2-</w:t>
      </w:r>
      <w:r>
        <w:rPr>
          <w:rFonts w:ascii="Times New Roman" w:hAnsi="Times New Roman"/>
          <w:sz w:val="24"/>
          <w:szCs w:val="24"/>
        </w:rPr>
        <w:t xml:space="preserve"> I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3-</w:t>
      </w:r>
      <w:r>
        <w:rPr>
          <w:rFonts w:ascii="Times New Roman" w:hAnsi="Times New Roman"/>
          <w:sz w:val="24"/>
          <w:szCs w:val="24"/>
        </w:rPr>
        <w:t xml:space="preserve"> I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4-</w:t>
      </w:r>
      <w:r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 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5-</w:t>
      </w:r>
      <w:r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6-</w:t>
      </w:r>
      <w:r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7-</w:t>
      </w:r>
      <w:r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8-</w:t>
      </w:r>
      <w:r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10-</w:t>
      </w:r>
      <w:r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11-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13-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14-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15-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 (+)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16-</w:t>
      </w:r>
      <w:r>
        <w:rPr>
          <w:rFonts w:ascii="Times New Roman" w:hAnsi="Times New Roman"/>
          <w:sz w:val="24"/>
          <w:szCs w:val="24"/>
        </w:rPr>
        <w:t xml:space="preserve"> I haven’t got ……………………………………………………… (-)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17-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 (-)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18-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 (-)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19-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 (-)</w:t>
      </w:r>
    </w:p>
    <w:p w:rsidR="009F23DD" w:rsidRDefault="009F23DD" w:rsidP="005217FE">
      <w:pPr>
        <w:rPr>
          <w:rFonts w:ascii="Times New Roman" w:hAnsi="Times New Roman"/>
          <w:sz w:val="24"/>
          <w:szCs w:val="24"/>
        </w:rPr>
      </w:pPr>
      <w:r w:rsidRPr="004D3A8C">
        <w:rPr>
          <w:rFonts w:ascii="Times New Roman" w:hAnsi="Times New Roman"/>
          <w:b/>
          <w:sz w:val="24"/>
          <w:szCs w:val="24"/>
        </w:rPr>
        <w:t>20-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 (-)</w:t>
      </w:r>
    </w:p>
    <w:p w:rsidR="009F23DD" w:rsidRPr="00180877" w:rsidRDefault="009F23DD" w:rsidP="005217FE">
      <w:pPr>
        <w:rPr>
          <w:rFonts w:ascii="Times New Roman" w:hAnsi="Times New Roman"/>
          <w:sz w:val="24"/>
          <w:szCs w:val="24"/>
        </w:rPr>
      </w:pPr>
      <w:hyperlink r:id="rId4" w:history="1">
        <w:r>
          <w:rPr>
            <w:rStyle w:val="Hyperlink"/>
          </w:rPr>
          <w:t>www.sorubak.com</w:t>
        </w:r>
      </w:hyperlink>
    </w:p>
    <w:sectPr w:rsidR="009F23DD" w:rsidRPr="00180877" w:rsidSect="0018087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FE"/>
    <w:rsid w:val="000D4AA8"/>
    <w:rsid w:val="00180877"/>
    <w:rsid w:val="00476614"/>
    <w:rsid w:val="004D3A8C"/>
    <w:rsid w:val="00510C95"/>
    <w:rsid w:val="005217FE"/>
    <w:rsid w:val="005E0144"/>
    <w:rsid w:val="0064709A"/>
    <w:rsid w:val="009F23DD"/>
    <w:rsid w:val="00AA2032"/>
    <w:rsid w:val="00C81640"/>
    <w:rsid w:val="00E7771A"/>
    <w:rsid w:val="00F143BF"/>
    <w:rsid w:val="00FD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A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808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77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771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143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329</Words>
  <Characters>1876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aminastor</dc:creator>
  <cp:keywords/>
  <dc:description/>
  <cp:lastModifiedBy>edanur</cp:lastModifiedBy>
  <cp:revision>3</cp:revision>
  <dcterms:created xsi:type="dcterms:W3CDTF">2012-03-24T14:02:00Z</dcterms:created>
  <dcterms:modified xsi:type="dcterms:W3CDTF">2014-01-27T19:19:00Z</dcterms:modified>
</cp:coreProperties>
</file>