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748">
        <w:rPr>
          <w:rFonts w:ascii="Times New Roman" w:hAnsi="Times New Roman"/>
          <w:sz w:val="24"/>
          <w:szCs w:val="24"/>
        </w:rPr>
        <w:t>MAREŞAL FEVZİ ÇAKMAK İLKOKULU MÜDÜRLÜĞÜNE</w:t>
      </w: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</w:rPr>
        <w:tab/>
      </w:r>
      <w:r w:rsidRPr="00127748">
        <w:rPr>
          <w:rFonts w:ascii="Times New Roman" w:hAnsi="Times New Roman"/>
          <w:sz w:val="24"/>
          <w:szCs w:val="24"/>
          <w:u w:val="single"/>
        </w:rPr>
        <w:t>AFYONKARAHİSAR</w:t>
      </w: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.02.2014  Salı</w:t>
      </w:r>
      <w:r w:rsidRPr="00127748">
        <w:rPr>
          <w:rFonts w:ascii="Times New Roman" w:hAnsi="Times New Roman"/>
          <w:sz w:val="24"/>
          <w:szCs w:val="24"/>
        </w:rPr>
        <w:t xml:space="preserve">  günü</w:t>
      </w:r>
      <w:r>
        <w:rPr>
          <w:rFonts w:ascii="Times New Roman" w:hAnsi="Times New Roman"/>
          <w:sz w:val="24"/>
          <w:szCs w:val="24"/>
        </w:rPr>
        <w:t xml:space="preserve"> saat 12</w:t>
      </w:r>
      <w:r w:rsidRPr="00127748">
        <w:rPr>
          <w:rFonts w:ascii="Times New Roman" w:hAnsi="Times New Roman"/>
          <w:sz w:val="24"/>
          <w:szCs w:val="24"/>
        </w:rPr>
        <w:t xml:space="preserve">.30’da  toplantı  odasında  aşağıdaki gündem maddelerini görüşmek üzere </w:t>
      </w:r>
      <w:r>
        <w:rPr>
          <w:rFonts w:ascii="Times New Roman" w:hAnsi="Times New Roman"/>
          <w:sz w:val="24"/>
          <w:szCs w:val="24"/>
        </w:rPr>
        <w:t>2013-2014 Eğitim –Öğretim yılı 2</w:t>
      </w:r>
      <w:r w:rsidRPr="00127748">
        <w:rPr>
          <w:rFonts w:ascii="Times New Roman" w:hAnsi="Times New Roman"/>
          <w:sz w:val="24"/>
          <w:szCs w:val="24"/>
        </w:rPr>
        <w:t>.Dönem  3.sınıflar Zümre Öğretmenler kurulu toplantısı yapmak istiyoruz.</w:t>
      </w: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27748">
        <w:rPr>
          <w:rFonts w:ascii="Times New Roman" w:hAnsi="Times New Roman"/>
          <w:sz w:val="24"/>
          <w:szCs w:val="24"/>
        </w:rPr>
        <w:tab/>
        <w:t>Gereğini  bilgilerinize arz ederiz</w:t>
      </w: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127748">
        <w:rPr>
          <w:rFonts w:ascii="Times New Roman" w:hAnsi="Times New Roman"/>
          <w:sz w:val="24"/>
          <w:szCs w:val="24"/>
        </w:rPr>
        <w:t>Ercan KARAKOYUN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27748">
        <w:rPr>
          <w:rFonts w:ascii="Times New Roman" w:hAnsi="Times New Roman"/>
          <w:sz w:val="24"/>
          <w:szCs w:val="24"/>
        </w:rPr>
        <w:t xml:space="preserve">Kadriye TAŞTAN            </w:t>
      </w:r>
      <w:r>
        <w:rPr>
          <w:rFonts w:ascii="Times New Roman" w:hAnsi="Times New Roman"/>
          <w:sz w:val="24"/>
          <w:szCs w:val="24"/>
        </w:rPr>
        <w:t xml:space="preserve">             Selime</w:t>
      </w:r>
      <w:r w:rsidRPr="00127748">
        <w:rPr>
          <w:rFonts w:ascii="Times New Roman" w:hAnsi="Times New Roman"/>
          <w:sz w:val="24"/>
          <w:szCs w:val="24"/>
        </w:rPr>
        <w:t xml:space="preserve">KACAR    </w:t>
      </w:r>
    </w:p>
    <w:p w:rsidR="007A3FE1" w:rsidRPr="00127748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27748">
        <w:rPr>
          <w:rFonts w:ascii="Times New Roman" w:hAnsi="Times New Roman"/>
          <w:sz w:val="24"/>
          <w:szCs w:val="24"/>
        </w:rPr>
        <w:t xml:space="preserve">3-A Sınıf Öğr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27748">
        <w:rPr>
          <w:rFonts w:ascii="Times New Roman" w:hAnsi="Times New Roman"/>
          <w:sz w:val="24"/>
          <w:szCs w:val="24"/>
        </w:rPr>
        <w:t xml:space="preserve">3-B Sınıf Öğr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127748">
        <w:rPr>
          <w:rFonts w:ascii="Times New Roman" w:hAnsi="Times New Roman"/>
          <w:sz w:val="24"/>
          <w:szCs w:val="24"/>
        </w:rPr>
        <w:t xml:space="preserve">3-C Sınıf Öğr                         </w:t>
      </w:r>
    </w:p>
    <w:p w:rsidR="007A3FE1" w:rsidRPr="00127748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rPr>
          <w:rFonts w:ascii="Times New Roman" w:hAnsi="Times New Roman"/>
          <w:sz w:val="24"/>
          <w:szCs w:val="24"/>
        </w:rPr>
      </w:pPr>
    </w:p>
    <w:p w:rsidR="007A3FE1" w:rsidRPr="00127748" w:rsidRDefault="007A3FE1" w:rsidP="008E17E7">
      <w:pPr>
        <w:tabs>
          <w:tab w:val="left" w:pos="5700"/>
        </w:tabs>
        <w:rPr>
          <w:rFonts w:ascii="Times New Roman" w:hAnsi="Times New Roman"/>
          <w:sz w:val="24"/>
          <w:szCs w:val="24"/>
        </w:rPr>
      </w:pPr>
      <w:r w:rsidRPr="001277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İlyas ÖZPINAR</w:t>
      </w:r>
    </w:p>
    <w:p w:rsidR="007A3FE1" w:rsidRPr="00127748" w:rsidRDefault="007A3FE1" w:rsidP="008E17E7">
      <w:pPr>
        <w:tabs>
          <w:tab w:val="left" w:pos="5700"/>
        </w:tabs>
        <w:rPr>
          <w:rFonts w:ascii="Times New Roman" w:hAnsi="Times New Roman"/>
          <w:sz w:val="24"/>
          <w:szCs w:val="24"/>
        </w:rPr>
      </w:pPr>
      <w:r w:rsidRPr="001277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Okul Müdür Yardımcısı</w:t>
      </w:r>
    </w:p>
    <w:p w:rsidR="007A3FE1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p w:rsidR="007A3FE1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p w:rsidR="007A3FE1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>GÜNDEM MADDELERİ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1.    Zümre öğretmenlerince,201</w:t>
      </w:r>
      <w:r>
        <w:rPr>
          <w:rFonts w:ascii="Times New Roman" w:hAnsi="Times New Roman"/>
          <w:sz w:val="24"/>
          <w:szCs w:val="24"/>
        </w:rPr>
        <w:t>3</w:t>
      </w:r>
      <w:r w:rsidRPr="008E17E7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4</w:t>
      </w:r>
      <w:r w:rsidRPr="008E17E7">
        <w:rPr>
          <w:rFonts w:ascii="Times New Roman" w:hAnsi="Times New Roman"/>
          <w:sz w:val="24"/>
          <w:szCs w:val="24"/>
        </w:rPr>
        <w:t xml:space="preserve"> öğretim yılı 1.döneminin değerlendirilmesi.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2.    Eğitim öğretim programlarının incelenmesi ve ortak bir anlayış oluşturulması.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3.    Programların uygulamalarında karşılaşılan güçlükler ve bunların çözüm yolları.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4.   Yeni ders öğretim programlarının incelenmesi.(www.meb.gov.tr.)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5.  Öğrencilerin çalışması ve eğitim durumları ve çevrenin özellikleri incelenip alınacak önlemlerin değerlendirmesi.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6.  Öğrenci proje ve performans görev  konularının gözden geçirilmesi.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7.   Planların uygulanmasında karşılaşılan güçlükler ve alınabilecek tedbirler nelerdir?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8.   Derslerde izlenen  yöntem ve tekniklerin görüşülmesi.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 9.  Mesleki eserlerin incelenmesi ve yeniliklerin gözden geçirilmesi.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10.  Uygulanan ölçme ve değerlendirme çalışmalarının nasıl sonuca ulaştığının görüşülmesi.(özellikle                    1-5.sınıflarda:Öz değerlendirme,Grup değerlendirme,Öğrenci gözlem Formu,Proje değerlendirme formu,Akran değerlendirme formu,Öğrenci Ürün dosyası,Öğrenme-Öğretme Sürecini Gözlem Ölçeği,Öğrenme alanlarını Değerlendirme Ölçeği ,Kendini Değerlendirme Ölçeği,Gözlem Ölçeği.)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11. Sosyal Etkinlikler Yönetmeliğinin uygulanmasının görüşülmesi ve yapılan çalışmaların sonuçlarının görüşülmesi ve değerlendirmesi.(Toplum Hizmetleri Çalışmaları)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12. Dilek ve temenniler.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  <w:r w:rsidRPr="008E17E7">
        <w:rPr>
          <w:rFonts w:ascii="Times New Roman" w:hAnsi="Times New Roman"/>
          <w:sz w:val="24"/>
          <w:szCs w:val="24"/>
        </w:rPr>
        <w:t xml:space="preserve">          13.  Kapanış.</w:t>
      </w:r>
    </w:p>
    <w:p w:rsidR="007A3FE1" w:rsidRPr="008E17E7" w:rsidRDefault="007A3FE1" w:rsidP="008E17E7">
      <w:pPr>
        <w:pStyle w:val="NoSpacing"/>
        <w:rPr>
          <w:rFonts w:ascii="Times New Roman" w:hAnsi="Times New Roman"/>
          <w:sz w:val="24"/>
          <w:szCs w:val="24"/>
        </w:rPr>
      </w:pPr>
    </w:p>
    <w:sectPr w:rsidR="007A3FE1" w:rsidRPr="008E17E7" w:rsidSect="008E17E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7E7"/>
    <w:rsid w:val="000D36AB"/>
    <w:rsid w:val="00127748"/>
    <w:rsid w:val="002B4EB6"/>
    <w:rsid w:val="00384A18"/>
    <w:rsid w:val="007605FC"/>
    <w:rsid w:val="007A3FE1"/>
    <w:rsid w:val="008D503F"/>
    <w:rsid w:val="008E17E7"/>
    <w:rsid w:val="009159AD"/>
    <w:rsid w:val="00A65966"/>
    <w:rsid w:val="00C8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7E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E17E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362</Words>
  <Characters>2067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MAREŞAL FEVZİ ÇAKMAK İLKOKULU MÜDÜRLÜĞÜNE</dc:title>
  <dc:subject/>
  <dc:creator>MAREŞAL</dc:creator>
  <cp:keywords/>
  <dc:description/>
  <cp:lastModifiedBy>edanur</cp:lastModifiedBy>
  <cp:revision>2</cp:revision>
  <dcterms:created xsi:type="dcterms:W3CDTF">2014-02-03T14:13:00Z</dcterms:created>
  <dcterms:modified xsi:type="dcterms:W3CDTF">2014-02-03T14:13:00Z</dcterms:modified>
</cp:coreProperties>
</file>