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463"/>
        <w:tblW w:w="11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8"/>
      </w:tblGrid>
      <w:tr w:rsidR="00D61A2A" w:rsidTr="00760F7C">
        <w:trPr>
          <w:trHeight w:val="1268"/>
        </w:trPr>
        <w:tc>
          <w:tcPr>
            <w:tcW w:w="11298" w:type="dxa"/>
          </w:tcPr>
          <w:p w:rsidR="00D61A2A" w:rsidRDefault="00D61A2A" w:rsidP="00760F7C">
            <w:pPr>
              <w:spacing w:line="276" w:lineRule="auto"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  <w:r w:rsidRPr="00760F7C">
              <w:rPr>
                <w:rFonts w:ascii="ALFABET98" w:hAnsi="ALFABET98"/>
                <w:b/>
                <w:i/>
                <w:sz w:val="32"/>
                <w:szCs w:val="32"/>
              </w:rPr>
              <w:t>Aşağıdaki Türkiye haritasında bazı şehirlerimiz verilmiştir.</w:t>
            </w:r>
          </w:p>
          <w:p w:rsidR="00D61A2A" w:rsidRPr="00760F7C" w:rsidRDefault="00D61A2A" w:rsidP="00760F7C">
            <w:pPr>
              <w:spacing w:line="276" w:lineRule="auto"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  <w:r w:rsidRPr="00760F7C">
              <w:rPr>
                <w:rFonts w:ascii="ALFABET98" w:hAnsi="ALFABET98"/>
                <w:b/>
                <w:i/>
                <w:sz w:val="32"/>
                <w:szCs w:val="32"/>
              </w:rPr>
              <w:t>Bu haritaya bakarak yan taraftaki soruları cevaplayınız.</w:t>
            </w:r>
            <w:r>
              <w:rPr>
                <w:rFonts w:ascii="ALFABET98" w:hAnsi="ALFABET98"/>
                <w:b/>
                <w:i/>
                <w:sz w:val="32"/>
                <w:szCs w:val="32"/>
              </w:rPr>
              <w:t xml:space="preserve"> </w:t>
            </w:r>
            <w:hyperlink r:id="rId7" w:history="1">
              <w:r>
                <w:rPr>
                  <w:rStyle w:val="Hyperlink"/>
                </w:rPr>
                <w:t>www.sorubak.com</w:t>
              </w:r>
            </w:hyperlink>
          </w:p>
        </w:tc>
      </w:tr>
    </w:tbl>
    <w:p w:rsidR="00D61A2A" w:rsidRPr="00907F92" w:rsidRDefault="00D61A2A" w:rsidP="0008477D">
      <w:pPr>
        <w:pStyle w:val="ListParagraph"/>
        <w:rPr>
          <w:lang w:eastAsia="en-US"/>
        </w:rPr>
      </w:pPr>
    </w:p>
    <w:p w:rsidR="00D61A2A" w:rsidRPr="00722EE5" w:rsidRDefault="00D61A2A">
      <w:pPr>
        <w:pStyle w:val="NoSpacing"/>
        <w:rPr>
          <w:rFonts w:ascii="ALFABET98" w:hAnsi="ALFABET98"/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group id="_x0000_s1026" style="position:absolute;margin-left:13.75pt;margin-top:87.9pt;width:734.25pt;height:301.95pt;z-index:251658240" coordorigin="671,1619" coordsize="10620,2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71;top:1619;width:5040;height:2340" stroked="t" strokecolor="#930" strokeweight="1.25pt">
              <v:imagedata r:id="rId8" o:title="" gain="1.25" blacklevel="4588f"/>
            </v:shape>
            <v:rect id="_x0000_s1028" style="position:absolute;left:5891;top:1619;width:5400;height:2347" strokeweight="1.25pt">
              <v:textbox style="mso-next-textbox:#_x0000_s1028">
                <w:txbxContent>
                  <w:p w:rsidR="00D61A2A" w:rsidRDefault="00D61A2A" w:rsidP="00760F7C">
                    <w:pPr>
                      <w:rPr>
                        <w:rFonts w:ascii="ALFABET98" w:hAnsi="ALFABET98"/>
                        <w:b/>
                        <w:i/>
                        <w:sz w:val="28"/>
                        <w:szCs w:val="28"/>
                        <w:u w:val="single"/>
                      </w:rPr>
                    </w:pPr>
                    <w:r w:rsidRPr="00760F7C">
                      <w:rPr>
                        <w:rFonts w:ascii="ALFABET98" w:hAnsi="ALFABET98"/>
                        <w:b/>
                        <w:i/>
                        <w:sz w:val="28"/>
                        <w:szCs w:val="28"/>
                        <w:u w:val="single"/>
                      </w:rPr>
                      <w:t xml:space="preserve">Ana yönlerdeki iller </w:t>
                    </w:r>
                    <w:r w:rsidRPr="00760F7C">
                      <w:rPr>
                        <w:rFonts w:ascii="ALFABET98" w:hAnsi="ALFABET98"/>
                        <w:b/>
                        <w:i/>
                        <w:sz w:val="28"/>
                        <w:szCs w:val="28"/>
                      </w:rPr>
                      <w:t xml:space="preserve">      </w:t>
                    </w:r>
                    <w:r w:rsidRPr="00760F7C">
                      <w:rPr>
                        <w:rFonts w:ascii="ALFABET98" w:hAnsi="ALFABET98"/>
                        <w:b/>
                        <w:i/>
                        <w:sz w:val="28"/>
                        <w:szCs w:val="28"/>
                      </w:rPr>
                      <w:tab/>
                    </w:r>
                    <w:r>
                      <w:rPr>
                        <w:rFonts w:ascii="ALFABET98" w:hAnsi="ALFABET98"/>
                        <w:b/>
                        <w:i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b/>
                        <w:i/>
                        <w:sz w:val="28"/>
                        <w:szCs w:val="28"/>
                      </w:rPr>
                      <w:tab/>
                    </w:r>
                    <w:r w:rsidRPr="00760F7C">
                      <w:rPr>
                        <w:rFonts w:ascii="ALFABET98" w:hAnsi="ALFABET98"/>
                        <w:b/>
                        <w:i/>
                        <w:sz w:val="28"/>
                        <w:szCs w:val="28"/>
                        <w:u w:val="single"/>
                      </w:rPr>
                      <w:t>Ara yönlerdeki  iller</w:t>
                    </w:r>
                  </w:p>
                  <w:p w:rsidR="00D61A2A" w:rsidRPr="00760F7C" w:rsidRDefault="00D61A2A" w:rsidP="00760F7C">
                    <w:pPr>
                      <w:rPr>
                        <w:rFonts w:ascii="ALFABET98" w:hAnsi="ALFABET98"/>
                        <w:b/>
                        <w:i/>
                        <w:sz w:val="28"/>
                        <w:szCs w:val="28"/>
                        <w:u w:val="single"/>
                      </w:rPr>
                    </w:pPr>
                  </w:p>
                  <w:p w:rsidR="00D61A2A" w:rsidRDefault="00D61A2A" w:rsidP="00760F7C">
                    <w:pPr>
                      <w:ind w:right="-120"/>
                      <w:rPr>
                        <w:sz w:val="28"/>
                        <w:szCs w:val="28"/>
                      </w:rPr>
                    </w:pP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Kuzey :</w:t>
                    </w:r>
                    <w:r w:rsidRPr="00760F7C">
                      <w:rPr>
                        <w:sz w:val="28"/>
                        <w:szCs w:val="28"/>
                      </w:rPr>
                      <w:t>…………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Kuzey batı   : </w:t>
                    </w:r>
                    <w:r w:rsidRPr="00760F7C">
                      <w:rPr>
                        <w:sz w:val="28"/>
                        <w:szCs w:val="28"/>
                      </w:rPr>
                      <w:t>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 w:rsidRPr="00760F7C">
                      <w:rPr>
                        <w:sz w:val="28"/>
                        <w:szCs w:val="28"/>
                      </w:rPr>
                      <w:t>……</w:t>
                    </w:r>
                  </w:p>
                  <w:p w:rsidR="00D61A2A" w:rsidRPr="00760F7C" w:rsidRDefault="00D61A2A" w:rsidP="00760F7C">
                    <w:pPr>
                      <w:ind w:right="-120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D61A2A" w:rsidRDefault="00D61A2A" w:rsidP="00760F7C">
                    <w:pPr>
                      <w:ind w:right="-12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Doğu  :</w:t>
                    </w:r>
                    <w:r w:rsidRPr="00760F7C">
                      <w:rPr>
                        <w:sz w:val="28"/>
                        <w:szCs w:val="28"/>
                      </w:rPr>
                      <w:t>…………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Kuzey doğu : </w:t>
                    </w:r>
                    <w:r w:rsidRPr="00760F7C">
                      <w:rPr>
                        <w:sz w:val="28"/>
                        <w:szCs w:val="28"/>
                      </w:rPr>
                      <w:t>………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</w:p>
                  <w:p w:rsidR="00D61A2A" w:rsidRPr="00760F7C" w:rsidRDefault="00D61A2A" w:rsidP="00760F7C">
                    <w:pPr>
                      <w:ind w:right="-120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D61A2A" w:rsidRDefault="00D61A2A" w:rsidP="00760F7C">
                    <w:pPr>
                      <w:ind w:right="-12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Batı    :  </w:t>
                    </w:r>
                    <w:r w:rsidRPr="00760F7C">
                      <w:rPr>
                        <w:sz w:val="28"/>
                        <w:szCs w:val="28"/>
                      </w:rPr>
                      <w:t>………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Güney batı   : </w:t>
                    </w:r>
                    <w:r w:rsidRPr="00760F7C">
                      <w:rPr>
                        <w:sz w:val="28"/>
                        <w:szCs w:val="28"/>
                      </w:rPr>
                      <w:t>……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  <w:r w:rsidRPr="00760F7C">
                      <w:rPr>
                        <w:sz w:val="28"/>
                        <w:szCs w:val="28"/>
                      </w:rPr>
                      <w:t>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</w:p>
                  <w:p w:rsidR="00D61A2A" w:rsidRPr="00760F7C" w:rsidRDefault="00D61A2A" w:rsidP="00760F7C">
                    <w:pPr>
                      <w:ind w:right="-120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  <w:p w:rsidR="00D61A2A" w:rsidRPr="00760F7C" w:rsidRDefault="00D61A2A" w:rsidP="00760F7C">
                    <w:pPr>
                      <w:ind w:right="-120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Güney :</w:t>
                    </w:r>
                    <w:r w:rsidRPr="00760F7C">
                      <w:rPr>
                        <w:sz w:val="28"/>
                        <w:szCs w:val="28"/>
                      </w:rPr>
                      <w:t>……………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ab/>
                      <w:t xml:space="preserve">   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 xml:space="preserve">Güney doğu : </w:t>
                    </w:r>
                    <w:r w:rsidRPr="00760F7C">
                      <w:rPr>
                        <w:sz w:val="28"/>
                        <w:szCs w:val="28"/>
                      </w:rPr>
                      <w:t>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.</w:t>
                    </w:r>
                    <w:r w:rsidRPr="00760F7C">
                      <w:rPr>
                        <w:sz w:val="28"/>
                        <w:szCs w:val="28"/>
                      </w:rPr>
                      <w:t>……</w:t>
                    </w:r>
                    <w:r w:rsidRPr="00760F7C">
                      <w:rPr>
                        <w:rFonts w:ascii="ALFABET98" w:hAnsi="ALFABET98"/>
                        <w:sz w:val="28"/>
                        <w:szCs w:val="28"/>
                      </w:rPr>
                      <w:t>..</w:t>
                    </w:r>
                    <w:r w:rsidRPr="00760F7C">
                      <w:rPr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rect>
          </v:group>
        </w:pict>
      </w:r>
    </w:p>
    <w:sectPr w:rsidR="00D61A2A" w:rsidRPr="00722EE5" w:rsidSect="00760F7C">
      <w:type w:val="continuous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A2A" w:rsidRDefault="00D61A2A" w:rsidP="00813778">
      <w:r>
        <w:separator/>
      </w:r>
    </w:p>
  </w:endnote>
  <w:endnote w:type="continuationSeparator" w:id="0">
    <w:p w:rsidR="00D61A2A" w:rsidRDefault="00D61A2A" w:rsidP="00813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A2A" w:rsidRDefault="00D61A2A" w:rsidP="00813778">
      <w:r>
        <w:separator/>
      </w:r>
    </w:p>
  </w:footnote>
  <w:footnote w:type="continuationSeparator" w:id="0">
    <w:p w:rsidR="00D61A2A" w:rsidRDefault="00D61A2A" w:rsidP="008137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54B88"/>
    <w:multiLevelType w:val="hybridMultilevel"/>
    <w:tmpl w:val="B672AA3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8E85BD9"/>
    <w:multiLevelType w:val="hybridMultilevel"/>
    <w:tmpl w:val="2BBC1CF8"/>
    <w:lvl w:ilvl="0" w:tplc="2EDAB3C6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98074F1"/>
    <w:multiLevelType w:val="hybridMultilevel"/>
    <w:tmpl w:val="BCE63E0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CE79F8"/>
    <w:multiLevelType w:val="hybridMultilevel"/>
    <w:tmpl w:val="EDD25A5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025D08"/>
    <w:multiLevelType w:val="hybridMultilevel"/>
    <w:tmpl w:val="15E6775A"/>
    <w:lvl w:ilvl="0" w:tplc="0A388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0D96840"/>
    <w:multiLevelType w:val="hybridMultilevel"/>
    <w:tmpl w:val="7DB2B976"/>
    <w:lvl w:ilvl="0" w:tplc="70E0B758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82737D"/>
    <w:multiLevelType w:val="hybridMultilevel"/>
    <w:tmpl w:val="BBFEA05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9D9770F"/>
    <w:multiLevelType w:val="hybridMultilevel"/>
    <w:tmpl w:val="7CB23A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DD7EF1"/>
    <w:multiLevelType w:val="hybridMultilevel"/>
    <w:tmpl w:val="8EC8330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FB82D40"/>
    <w:multiLevelType w:val="hybridMultilevel"/>
    <w:tmpl w:val="71C64BC2"/>
    <w:lvl w:ilvl="0" w:tplc="88AA5490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0">
    <w:nsid w:val="7DCE2757"/>
    <w:multiLevelType w:val="hybridMultilevel"/>
    <w:tmpl w:val="38384FC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8"/>
  </w:num>
  <w:num w:numId="5">
    <w:abstractNumId w:val="0"/>
  </w:num>
  <w:num w:numId="6">
    <w:abstractNumId w:val="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2E0"/>
    <w:rsid w:val="000140F8"/>
    <w:rsid w:val="0002488A"/>
    <w:rsid w:val="00033C49"/>
    <w:rsid w:val="0008477D"/>
    <w:rsid w:val="000A3C5B"/>
    <w:rsid w:val="001B6981"/>
    <w:rsid w:val="001C2761"/>
    <w:rsid w:val="002B18D9"/>
    <w:rsid w:val="002C38CA"/>
    <w:rsid w:val="002C6982"/>
    <w:rsid w:val="002F78F9"/>
    <w:rsid w:val="003707B3"/>
    <w:rsid w:val="00382728"/>
    <w:rsid w:val="00390431"/>
    <w:rsid w:val="003C2DC9"/>
    <w:rsid w:val="0041407F"/>
    <w:rsid w:val="00444D5B"/>
    <w:rsid w:val="00496EA6"/>
    <w:rsid w:val="00514244"/>
    <w:rsid w:val="00515069"/>
    <w:rsid w:val="005E2D64"/>
    <w:rsid w:val="0062305A"/>
    <w:rsid w:val="006B6D1A"/>
    <w:rsid w:val="006F5E52"/>
    <w:rsid w:val="00722EE5"/>
    <w:rsid w:val="007472E0"/>
    <w:rsid w:val="00760F7C"/>
    <w:rsid w:val="00813778"/>
    <w:rsid w:val="008E24B3"/>
    <w:rsid w:val="00907F92"/>
    <w:rsid w:val="0091376F"/>
    <w:rsid w:val="009853C6"/>
    <w:rsid w:val="009E2A9F"/>
    <w:rsid w:val="009E6DA2"/>
    <w:rsid w:val="00A16856"/>
    <w:rsid w:val="00A61171"/>
    <w:rsid w:val="00AE3663"/>
    <w:rsid w:val="00B53043"/>
    <w:rsid w:val="00C30E9D"/>
    <w:rsid w:val="00C616F6"/>
    <w:rsid w:val="00C94622"/>
    <w:rsid w:val="00C966AB"/>
    <w:rsid w:val="00CE388F"/>
    <w:rsid w:val="00D31BEF"/>
    <w:rsid w:val="00D61A2A"/>
    <w:rsid w:val="00EE58AD"/>
    <w:rsid w:val="00FB511F"/>
    <w:rsid w:val="00FE3AB8"/>
    <w:rsid w:val="00FE5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2E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7472E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7472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72E0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7472E0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8137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377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8137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3778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81377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C616F6"/>
    <w:rPr>
      <w:rFonts w:ascii="Calibri" w:hAnsi="Calibri" w:cs="Times New Roman"/>
      <w:lang w:eastAsia="tr-TR"/>
    </w:rPr>
  </w:style>
  <w:style w:type="character" w:styleId="Hyperlink">
    <w:name w:val="Hyperlink"/>
    <w:basedOn w:val="DefaultParagraphFont"/>
    <w:uiPriority w:val="99"/>
    <w:rsid w:val="00AE366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26</Words>
  <Characters>152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2013-12-02T12:17:00Z</cp:lastPrinted>
  <dcterms:created xsi:type="dcterms:W3CDTF">2013-12-02T12:36:00Z</dcterms:created>
  <dcterms:modified xsi:type="dcterms:W3CDTF">2013-12-22T19:50:00Z</dcterms:modified>
  <cp:category>www.sorubak.com</cp:category>
</cp:coreProperties>
</file>