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AE" w:rsidRPr="00F01EC4" w:rsidRDefault="005E68AE" w:rsidP="00F01EC4">
      <w:pPr>
        <w:pStyle w:val="NoSpacing"/>
        <w:shd w:val="clear" w:color="auto" w:fill="C4BC96"/>
        <w:jc w:val="center"/>
        <w:rPr>
          <w:rFonts w:ascii="Times New Roman" w:hAnsi="Times New Roman"/>
          <w:b/>
          <w:sz w:val="24"/>
        </w:rPr>
      </w:pPr>
      <w:r w:rsidRPr="00F01EC4">
        <w:rPr>
          <w:rFonts w:ascii="Times New Roman" w:hAnsi="Times New Roman"/>
          <w:b/>
          <w:sz w:val="24"/>
        </w:rPr>
        <w:t>YÖNLER ETKİNLİĞİ 01</w: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</w:rPr>
      </w:pP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</w:rPr>
      </w:pPr>
      <w:r w:rsidRPr="00F01EC4">
        <w:rPr>
          <w:rFonts w:ascii="Times New Roman" w:hAnsi="Times New Roman"/>
          <w:sz w:val="24"/>
        </w:rPr>
        <w:t>1-“Ali, kırsal bir yerde öğle vakti arkadaşlarıyla piknik yaparken kayboldu.</w:t>
      </w:r>
      <w:r>
        <w:rPr>
          <w:rFonts w:ascii="Times New Roman" w:hAnsi="Times New Roman"/>
          <w:sz w:val="24"/>
        </w:rPr>
        <w:t>”</w:t>
      </w:r>
      <w:r w:rsidRPr="00F01EC4">
        <w:rPr>
          <w:rFonts w:ascii="Times New Roman" w:hAnsi="Times New Roman"/>
          <w:sz w:val="24"/>
        </w:rPr>
        <w:t xml:space="preserve">  </w:t>
      </w:r>
      <w:r w:rsidRPr="00F01EC4">
        <w:rPr>
          <w:rFonts w:ascii="Times New Roman" w:hAnsi="Times New Roman"/>
          <w:b/>
          <w:sz w:val="24"/>
        </w:rPr>
        <w:t>Ali, aşağıdakilerden hangisinden yararlanıp yönünü bulamaz?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</w:rPr>
      </w:pPr>
      <w:r w:rsidRPr="00F01EC4">
        <w:rPr>
          <w:rFonts w:ascii="Times New Roman" w:hAnsi="Times New Roman"/>
          <w:sz w:val="24"/>
        </w:rPr>
        <w:t xml:space="preserve">A.kutup yıldızı                       B.karınca yuvaları    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</w:rPr>
      </w:pPr>
      <w:r w:rsidRPr="00F01EC4">
        <w:rPr>
          <w:rFonts w:ascii="Times New Roman" w:hAnsi="Times New Roman"/>
          <w:sz w:val="24"/>
        </w:rPr>
        <w:t xml:space="preserve">C. yosun tutmuş ağaçlar    </w:t>
      </w:r>
      <w:r>
        <w:rPr>
          <w:rFonts w:ascii="Times New Roman" w:hAnsi="Times New Roman"/>
          <w:sz w:val="24"/>
        </w:rPr>
        <w:t xml:space="preserve">    </w:t>
      </w:r>
      <w:r w:rsidRPr="00F01EC4">
        <w:rPr>
          <w:rFonts w:ascii="Times New Roman" w:hAnsi="Times New Roman"/>
          <w:sz w:val="24"/>
        </w:rPr>
        <w:t xml:space="preserve"> D.güneş</w: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</w:rPr>
      </w:pP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 w:rsidRPr="00F01EC4">
        <w:rPr>
          <w:rFonts w:ascii="Times New Roman" w:hAnsi="Times New Roman"/>
          <w:sz w:val="24"/>
          <w:szCs w:val="24"/>
        </w:rPr>
        <w:t>2- Arzu, güneşli bir gün saatinden yararlanarak yönünü bulmak istiyor.”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b/>
          <w:sz w:val="24"/>
          <w:szCs w:val="24"/>
        </w:rPr>
      </w:pPr>
      <w:r w:rsidRPr="00F01EC4">
        <w:rPr>
          <w:rFonts w:ascii="Times New Roman" w:hAnsi="Times New Roman"/>
          <w:b/>
          <w:sz w:val="24"/>
          <w:szCs w:val="24"/>
        </w:rPr>
        <w:t>Buna göre Arzu’nun, aşağıdakilerden hangisine dikkat etmesine gerek yoktur?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 w:rsidRPr="00F01EC4">
        <w:rPr>
          <w:rFonts w:ascii="Times New Roman" w:hAnsi="Times New Roman"/>
          <w:sz w:val="24"/>
          <w:szCs w:val="24"/>
        </w:rPr>
        <w:t>A.saatinde akrebine                                                       B.saatin yere paralel olmasına                               C.saatin 12’yi gösteren kısmına                              D.saatin yelkovanına</w: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</w:rPr>
      </w:pPr>
    </w:p>
    <w:p w:rsidR="005E68AE" w:rsidRPr="00F01EC4" w:rsidRDefault="005E68AE" w:rsidP="00F01EC4">
      <w:pPr>
        <w:pStyle w:val="NoSpacing"/>
        <w:rPr>
          <w:rFonts w:ascii="Times New Roman" w:hAnsi="Times New Roman"/>
          <w:b/>
          <w:sz w:val="24"/>
          <w:szCs w:val="24"/>
        </w:rPr>
      </w:pPr>
      <w:r w:rsidRPr="00F01EC4">
        <w:rPr>
          <w:rFonts w:ascii="Times New Roman" w:hAnsi="Times New Roman"/>
          <w:b/>
          <w:sz w:val="24"/>
          <w:szCs w:val="24"/>
        </w:rPr>
        <w:t>3- Aşağıdaki bilgilerden hangisi yanlıştır?</w: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 w:rsidRPr="00F01EC4">
        <w:rPr>
          <w:rFonts w:ascii="Times New Roman" w:hAnsi="Times New Roman"/>
          <w:sz w:val="24"/>
          <w:szCs w:val="24"/>
        </w:rPr>
        <w:t xml:space="preserve">A.Kutup Yıldızı, kuzeyi gösterir.                            B. Karınca yuvalarının toprak yığını yeri güneyi gösterir.                                                              C.Ağaçların hep kuzey tarafı yosun tutar.   </w: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 w:rsidRPr="00F01EC4">
        <w:rPr>
          <w:rFonts w:ascii="Times New Roman" w:hAnsi="Times New Roman"/>
          <w:sz w:val="24"/>
          <w:szCs w:val="24"/>
        </w:rPr>
        <w:t>D.Saat yardımıyla yönümüzü bulabiliriz.</w: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</w:p>
    <w:p w:rsidR="005E68AE" w:rsidRDefault="005E68AE" w:rsidP="00F01EC4"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6" type="#_x0000_t183" style="position:absolute;margin-left:34.15pt;margin-top:13.75pt;width:22.5pt;height:22.5pt;z-index:251651584"/>
        </w:pict>
      </w:r>
      <w:r>
        <w:rPr>
          <w:noProof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7" type="#_x0000_t83" style="position:absolute;margin-left:125.65pt;margin-top:13.75pt;width:18pt;height:22.5pt;z-index:251648512" adj=",,0,9480"/>
        </w:pict>
      </w:r>
      <w:r>
        <w:rPr>
          <w:noProof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28" type="#_x0000_t187" style="position:absolute;margin-left:52.15pt;margin-top:21.25pt;width:82.5pt;height:103.5pt;z-index:251645440"/>
        </w:pict>
      </w:r>
      <w:r>
        <w:t xml:space="preserve">                                KUZEY</w:t>
      </w:r>
    </w:p>
    <w:p w:rsidR="005E68AE" w:rsidRPr="00494335" w:rsidRDefault="005E68AE" w:rsidP="00F01EC4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56.65pt;margin-top:10.8pt;width:78pt;height:77.25pt;z-index:251649536" o:connectortype="straight">
            <v:stroke startarrow="block" endarrow="block"/>
          </v:shape>
        </w:pict>
      </w:r>
      <w:r>
        <w:rPr>
          <w:noProof/>
        </w:rPr>
        <w:pict>
          <v:shape id="_x0000_s1030" type="#_x0000_t32" style="position:absolute;margin-left:52.15pt;margin-top:10.8pt;width:73.5pt;height:77.25pt;flip:x;z-index:251646464" o:connectortype="straight">
            <v:stroke startarrow="block" endarrow="block"/>
          </v:shape>
        </w:pict>
      </w:r>
      <w:r w:rsidRPr="00494335">
        <w:rPr>
          <w:b/>
        </w:rPr>
        <w:t xml:space="preserve"> </w:t>
      </w:r>
    </w:p>
    <w:p w:rsidR="005E68AE" w:rsidRDefault="005E68AE" w:rsidP="00F01EC4">
      <w:r>
        <w:t xml:space="preserve">    </w:t>
      </w:r>
    </w:p>
    <w:p w:rsidR="005E68AE" w:rsidRDefault="005E68AE" w:rsidP="00F01EC4">
      <w:r>
        <w:t xml:space="preserve">     BATI                                            DOĞU</w:t>
      </w:r>
    </w:p>
    <w:p w:rsidR="005E68AE" w:rsidRDefault="005E68AE" w:rsidP="00F01EC4"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1" type="#_x0000_t96" style="position:absolute;margin-left:134.65pt;margin-top:11.75pt;width:18.75pt;height:17.25pt;z-index:251650560"/>
        </w:pict>
      </w:r>
      <w:r>
        <w:rPr>
          <w:noProof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32" type="#_x0000_t76" style="position:absolute;margin-left:34.15pt;margin-top:11.75pt;width:18pt;height:21pt;z-index:251647488"/>
        </w:pict>
      </w:r>
    </w:p>
    <w:p w:rsidR="005E68AE" w:rsidRDefault="005E68AE" w:rsidP="00F01EC4">
      <w:r>
        <w:t xml:space="preserve">                               GÜNEY</w:t>
      </w:r>
    </w:p>
    <w:p w:rsidR="005E68AE" w:rsidRPr="00F01EC4" w:rsidRDefault="005E68AE" w:rsidP="00F01EC4">
      <w:pPr>
        <w:pStyle w:val="NoSpacing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01EC4">
        <w:rPr>
          <w:rFonts w:ascii="Times New Roman" w:hAnsi="Times New Roman"/>
          <w:b/>
          <w:sz w:val="24"/>
          <w:szCs w:val="24"/>
          <w:u w:val="single"/>
        </w:rPr>
        <w:t>5. ve 6. soruyu şekle göre cevaplandırın.</w: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33" type="#_x0000_t183" style="position:absolute;margin-left:113.1pt;margin-top:12pt;width:23.25pt;height:17.25pt;z-index:251653632"/>
        </w:pict>
      </w:r>
    </w:p>
    <w:p w:rsidR="005E68AE" w:rsidRPr="00F01EC4" w:rsidRDefault="005E68AE" w:rsidP="00F01EC4">
      <w:pPr>
        <w:pStyle w:val="NoSpacing"/>
        <w:rPr>
          <w:rFonts w:ascii="Times New Roman" w:hAnsi="Times New Roman"/>
          <w:b/>
          <w:sz w:val="24"/>
          <w:szCs w:val="24"/>
        </w:rPr>
      </w:pPr>
      <w:r w:rsidRPr="00F01EC4">
        <w:rPr>
          <w:rFonts w:ascii="Times New Roman" w:hAnsi="Times New Roman"/>
          <w:b/>
          <w:sz w:val="24"/>
          <w:szCs w:val="24"/>
        </w:rPr>
        <w:t>4-</w:t>
      </w:r>
      <w:r>
        <w:rPr>
          <w:noProof/>
        </w:rPr>
        <w:pict>
          <v:shape id="_x0000_s1034" type="#_x0000_t96" style="position:absolute;margin-left:67.15pt;margin-top:.75pt;width:22.5pt;height:12pt;z-index:251652608;mso-position-horizontal-relative:text;mso-position-vertical-relative:text"/>
        </w:pict>
      </w:r>
      <w:r w:rsidRPr="00F01EC4">
        <w:rPr>
          <w:rFonts w:ascii="Times New Roman" w:hAnsi="Times New Roman"/>
          <w:b/>
          <w:sz w:val="24"/>
          <w:szCs w:val="24"/>
        </w:rPr>
        <w:t>Şekle göre,           ve           hangi yönü gösterir?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35" type="#_x0000_t183" style="position:absolute;margin-left:125.65pt;margin-top:12.45pt;width:23.25pt;height:17.25pt;z-index:251655680"/>
        </w:pict>
      </w:r>
      <w:r>
        <w:rPr>
          <w:noProof/>
        </w:rPr>
        <w:pict>
          <v:shape id="_x0000_s1036" type="#_x0000_t96" style="position:absolute;margin-left:29.65pt;margin-top:12.45pt;width:22.5pt;height:12pt;z-index:251654656"/>
        </w:pic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 w:rsidRPr="00F01EC4">
        <w:rPr>
          <w:rFonts w:ascii="Times New Roman" w:hAnsi="Times New Roman"/>
          <w:sz w:val="24"/>
          <w:szCs w:val="24"/>
        </w:rPr>
        <w:t xml:space="preserve">  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Pr="00F01EC4">
        <w:rPr>
          <w:rFonts w:ascii="Times New Roman" w:hAnsi="Times New Roman"/>
          <w:sz w:val="24"/>
          <w:szCs w:val="24"/>
        </w:rPr>
        <w:t xml:space="preserve"> Güneydoğu                kuzeydoğu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 w:rsidRPr="00F01EC4">
        <w:rPr>
          <w:rFonts w:ascii="Times New Roman" w:hAnsi="Times New Roman"/>
          <w:sz w:val="24"/>
          <w:szCs w:val="24"/>
        </w:rPr>
        <w:t xml:space="preserve"> Güneybatı                  kuzeydoğu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F01EC4">
        <w:rPr>
          <w:rFonts w:ascii="Times New Roman" w:hAnsi="Times New Roman"/>
          <w:sz w:val="24"/>
          <w:szCs w:val="24"/>
        </w:rPr>
        <w:t>Güneydoğu                kuzeybatı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Pr="00F01EC4">
        <w:rPr>
          <w:rFonts w:ascii="Times New Roman" w:hAnsi="Times New Roman"/>
          <w:sz w:val="24"/>
          <w:szCs w:val="24"/>
        </w:rPr>
        <w:t xml:space="preserve"> Güneybatı                  kuzeybatı</w: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37" type="#_x0000_t83" style="position:absolute;margin-left:112.75pt;margin-top:12pt;width:18pt;height:22.5pt;z-index:251657728" adj=",,0,9480"/>
        </w:pict>
      </w:r>
      <w:r>
        <w:rPr>
          <w:noProof/>
        </w:rPr>
        <w:pict>
          <v:shape id="_x0000_s1038" type="#_x0000_t76" style="position:absolute;margin-left:65.45pt;margin-top:12.65pt;width:18pt;height:21pt;z-index:251656704"/>
        </w:pict>
      </w:r>
    </w:p>
    <w:p w:rsidR="005E68AE" w:rsidRPr="00F01EC4" w:rsidRDefault="005E68AE" w:rsidP="00F01EC4">
      <w:pPr>
        <w:pStyle w:val="NoSpacing"/>
        <w:rPr>
          <w:rFonts w:ascii="Times New Roman" w:hAnsi="Times New Roman"/>
          <w:b/>
          <w:sz w:val="24"/>
          <w:szCs w:val="24"/>
        </w:rPr>
      </w:pPr>
      <w:r w:rsidRPr="00F01EC4">
        <w:rPr>
          <w:rFonts w:ascii="Times New Roman" w:hAnsi="Times New Roman"/>
          <w:b/>
          <w:sz w:val="24"/>
          <w:szCs w:val="24"/>
        </w:rPr>
        <w:t>5-Şekle göre,        ve             hangi yönü gösterir?</w: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39" type="#_x0000_t83" style="position:absolute;margin-left:133.45pt;margin-top:6.1pt;width:18pt;height:22.5pt;z-index:251658752" adj=",,0,9480"/>
        </w:pict>
      </w:r>
      <w:r>
        <w:rPr>
          <w:noProof/>
        </w:rPr>
        <w:pict>
          <v:shape id="_x0000_s1040" type="#_x0000_t76" style="position:absolute;margin-left:44.2pt;margin-top:6.5pt;width:18pt;height:21pt;z-index:251659776"/>
        </w:pic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Pr="00F01EC4">
        <w:rPr>
          <w:rFonts w:ascii="Times New Roman" w:hAnsi="Times New Roman"/>
          <w:sz w:val="24"/>
          <w:szCs w:val="24"/>
        </w:rPr>
        <w:t xml:space="preserve">       kuzeybatı             güneydoğu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 w:rsidRPr="00F01EC4">
        <w:rPr>
          <w:rFonts w:ascii="Times New Roman" w:hAnsi="Times New Roman"/>
          <w:sz w:val="24"/>
          <w:szCs w:val="24"/>
        </w:rPr>
        <w:t xml:space="preserve">       güneybatı            kuzeydoğu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Pr="00F01EC4">
        <w:rPr>
          <w:rFonts w:ascii="Times New Roman" w:hAnsi="Times New Roman"/>
          <w:sz w:val="24"/>
          <w:szCs w:val="24"/>
        </w:rPr>
        <w:t xml:space="preserve">      kuzeydoğu           güneybatı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 w:rsidRPr="00F01EC4">
        <w:rPr>
          <w:rFonts w:ascii="Times New Roman" w:hAnsi="Times New Roman"/>
          <w:sz w:val="24"/>
          <w:szCs w:val="24"/>
        </w:rPr>
        <w:t xml:space="preserve">      güneydoğu           kuzeybatı             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</w:p>
    <w:p w:rsidR="005E68AE" w:rsidRPr="00F01EC4" w:rsidRDefault="005E68AE" w:rsidP="00F01EC4">
      <w:pPr>
        <w:pStyle w:val="NoSpacing"/>
        <w:rPr>
          <w:rFonts w:ascii="Times New Roman" w:hAnsi="Times New Roman"/>
          <w:b/>
        </w:rPr>
      </w:pPr>
      <w:r w:rsidRPr="00F01EC4">
        <w:rPr>
          <w:rFonts w:ascii="Times New Roman" w:hAnsi="Times New Roman"/>
          <w:b/>
        </w:rPr>
        <w:t>6- Pusula hangi uygarlık tarafından icat edilmiştir?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</w:rPr>
      </w:pPr>
      <w:r w:rsidRPr="00F01EC4">
        <w:rPr>
          <w:rFonts w:ascii="Times New Roman" w:hAnsi="Times New Roman"/>
          <w:sz w:val="24"/>
        </w:rPr>
        <w:t>A.Mısır            B.Çin         C.Türk          D.Roma</w:t>
      </w:r>
    </w:p>
    <w:p w:rsidR="005E68AE" w:rsidRDefault="005E68AE" w:rsidP="00F01EC4">
      <w:pPr>
        <w:pStyle w:val="NoSpacing"/>
        <w:rPr>
          <w:rFonts w:ascii="Times New Roman" w:hAnsi="Times New Roman"/>
          <w:sz w:val="28"/>
        </w:rPr>
      </w:pPr>
    </w:p>
    <w:p w:rsidR="005E68AE" w:rsidRPr="00F01EC4" w:rsidRDefault="005E68AE" w:rsidP="00F01EC4">
      <w:pPr>
        <w:pStyle w:val="NoSpacing"/>
        <w:rPr>
          <w:rFonts w:ascii="Times New Roman" w:hAnsi="Times New Roman"/>
          <w:b/>
          <w:sz w:val="24"/>
        </w:rPr>
      </w:pPr>
      <w:r w:rsidRPr="00F01EC4">
        <w:rPr>
          <w:rFonts w:ascii="Times New Roman" w:hAnsi="Times New Roman"/>
          <w:b/>
          <w:sz w:val="24"/>
        </w:rPr>
        <w:t>7.Aşağıdakilerden hangisinden yararlanarak yönümüzü bulamayız?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</w:rPr>
      </w:pPr>
      <w:r w:rsidRPr="00F01EC4">
        <w:rPr>
          <w:rFonts w:ascii="Times New Roman" w:hAnsi="Times New Roman"/>
          <w:sz w:val="24"/>
        </w:rPr>
        <w:t>A.mezar taşlarının yönü  B. ayı mağaralarının girişi                                         C.karınca yuvalarından   D.rüzgarın estiği yerden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16"/>
        </w:rPr>
      </w:pPr>
    </w:p>
    <w:p w:rsidR="005E68AE" w:rsidRPr="00F01EC4" w:rsidRDefault="005E68AE" w:rsidP="00F01EC4">
      <w:pPr>
        <w:pStyle w:val="NoSpacing"/>
        <w:rPr>
          <w:rFonts w:ascii="Times New Roman" w:hAnsi="Times New Roman"/>
          <w:b/>
          <w:sz w:val="24"/>
        </w:rPr>
      </w:pPr>
      <w:r w:rsidRPr="00F01EC4">
        <w:rPr>
          <w:rFonts w:ascii="Times New Roman" w:hAnsi="Times New Roman"/>
          <w:b/>
          <w:sz w:val="24"/>
        </w:rPr>
        <w:t>8.Aşağıdaki bilgilerden hangisi yanlıştır?</w: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</w:rPr>
      </w:pPr>
      <w:r w:rsidRPr="00F01EC4">
        <w:rPr>
          <w:rFonts w:ascii="Times New Roman" w:hAnsi="Times New Roman"/>
          <w:sz w:val="24"/>
        </w:rPr>
        <w:t xml:space="preserve">A.Edirne, ülkemizin kuzeybatısındadır.                            B.Artvin, ülkemizin kuzeydoğusundadır.                          C.Van, ülkemizin güneydoğusundadır. 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</w:rPr>
      </w:pPr>
      <w:r w:rsidRPr="00F01EC4">
        <w:rPr>
          <w:rFonts w:ascii="Times New Roman" w:hAnsi="Times New Roman"/>
          <w:sz w:val="24"/>
        </w:rPr>
        <w:t>D.Muğla, ülkemizin güneybatısındadır.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16"/>
        </w:rPr>
      </w:pP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</w:rPr>
      </w:pPr>
      <w:r w:rsidRPr="00F01EC4">
        <w:rPr>
          <w:rFonts w:ascii="Times New Roman" w:hAnsi="Times New Roman"/>
          <w:b/>
          <w:sz w:val="24"/>
        </w:rPr>
        <w:t>9.</w:t>
      </w:r>
      <w:r w:rsidRPr="00F01EC4">
        <w:rPr>
          <w:rFonts w:ascii="Times New Roman" w:hAnsi="Times New Roman"/>
          <w:sz w:val="24"/>
        </w:rPr>
        <w:t xml:space="preserve"> “Ailece, arabayla Ankara’dan yola çıkarak güneybatıya doğru tatile gittik.”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b/>
          <w:sz w:val="24"/>
        </w:rPr>
      </w:pPr>
      <w:r w:rsidRPr="00F01EC4">
        <w:rPr>
          <w:rFonts w:ascii="Times New Roman" w:hAnsi="Times New Roman"/>
          <w:b/>
          <w:sz w:val="24"/>
        </w:rPr>
        <w:t>Buna göre, aşağıdaki yerlerden hangisi Ebruların gittiği yer olabilir?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</w:rPr>
      </w:pPr>
      <w:r w:rsidRPr="00F01EC4">
        <w:rPr>
          <w:rFonts w:ascii="Times New Roman" w:hAnsi="Times New Roman"/>
          <w:sz w:val="24"/>
        </w:rPr>
        <w:t>A.Muğla      B.Hatay     C.Kastamonu   D.İzmir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16"/>
        </w:rPr>
      </w:pP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</w:rPr>
      </w:pPr>
      <w:r w:rsidRPr="00F01EC4">
        <w:rPr>
          <w:rFonts w:ascii="Times New Roman" w:hAnsi="Times New Roman"/>
          <w:b/>
          <w:sz w:val="24"/>
        </w:rPr>
        <w:t>10.</w:t>
      </w:r>
      <w:r w:rsidRPr="00F01EC4">
        <w:rPr>
          <w:rFonts w:ascii="Times New Roman" w:hAnsi="Times New Roman"/>
          <w:sz w:val="24"/>
        </w:rPr>
        <w:t xml:space="preserve"> “Hasan, Ece’ye bil bakalım ben nereliyim diye sordu. Ece, bana ipucu verir misin dediğinde: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</w:rPr>
      </w:pPr>
      <w:r w:rsidRPr="00F01EC4">
        <w:rPr>
          <w:rFonts w:ascii="Times New Roman" w:hAnsi="Times New Roman"/>
          <w:sz w:val="24"/>
        </w:rPr>
        <w:t>Hasan: Memleketim Ankara’nın doğusunda, Yozgat’ın batısındadır.” dedi.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b/>
          <w:sz w:val="24"/>
        </w:rPr>
      </w:pPr>
      <w:r w:rsidRPr="00F01EC4">
        <w:rPr>
          <w:rFonts w:ascii="Times New Roman" w:hAnsi="Times New Roman"/>
          <w:b/>
          <w:sz w:val="24"/>
        </w:rPr>
        <w:t>Buna göre, Hasan’ın memleketi aşağıdakilerden hangisi olabilir?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</w:rPr>
      </w:pPr>
      <w:r w:rsidRPr="00F01EC4">
        <w:rPr>
          <w:rFonts w:ascii="Times New Roman" w:hAnsi="Times New Roman"/>
          <w:sz w:val="24"/>
        </w:rPr>
        <w:t>A.Eskişehir     B.Sivas    C.Kırıkkale     D.Bursa</w: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</w:rPr>
      </w:pPr>
    </w:p>
    <w:p w:rsidR="005E68AE" w:rsidRPr="00F01EC4" w:rsidRDefault="005E68AE" w:rsidP="00F01EC4">
      <w:pPr>
        <w:rPr>
          <w:sz w:val="2"/>
        </w:rPr>
      </w:pPr>
      <w:r>
        <w:rPr>
          <w:noProof/>
        </w:rPr>
        <w:pict>
          <v:rect id="_x0000_s1041" style="position:absolute;margin-left:30.7pt;margin-top:-.15pt;width:210pt;height:117.75pt;z-index:251660800">
            <v:textbox style="mso-next-textbox:#_x0000_s1041">
              <w:txbxContent>
                <w:p w:rsidR="005E68AE" w:rsidRPr="00F01EC4" w:rsidRDefault="005E68AE" w:rsidP="00F01EC4">
                  <w:pPr>
                    <w:pStyle w:val="NoSpacing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</w:p>
    <w:p w:rsidR="005E68AE" w:rsidRDefault="005E68AE" w:rsidP="00F01EC4">
      <w:r>
        <w:rPr>
          <w:noProof/>
        </w:rPr>
        <w:pict>
          <v:rect id="_x0000_s1042" style="position:absolute;margin-left:180.4pt;margin-top:30.4pt;width:47.25pt;height:27.75pt;z-index:251666944">
            <v:textbox style="mso-next-textbox:#_x0000_s1042">
              <w:txbxContent>
                <w:p w:rsidR="005E68AE" w:rsidRPr="00F01EC4" w:rsidRDefault="005E68AE" w:rsidP="00F01EC4">
                  <w:pPr>
                    <w:rPr>
                      <w:rFonts w:ascii="Times New Roman" w:hAnsi="Times New Roman"/>
                    </w:rPr>
                  </w:pPr>
                  <w:r w:rsidRPr="00F01EC4">
                    <w:rPr>
                      <w:rFonts w:ascii="Times New Roman" w:hAnsi="Times New Roman"/>
                    </w:rPr>
                    <w:t>market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180.4pt;margin-top:-5.6pt;width:47.25pt;height:25.5pt;z-index:251665920">
            <v:textbox style="mso-next-textbox:#_x0000_s1043">
              <w:txbxContent>
                <w:p w:rsidR="005E68AE" w:rsidRPr="00F01EC4" w:rsidRDefault="005E68AE" w:rsidP="00F01EC4">
                  <w:pPr>
                    <w:rPr>
                      <w:rFonts w:ascii="Times New Roman" w:hAnsi="Times New Roman"/>
                    </w:rPr>
                  </w:pPr>
                  <w:r w:rsidRPr="00F01EC4">
                    <w:rPr>
                      <w:rFonts w:ascii="Times New Roman" w:hAnsi="Times New Roman"/>
                    </w:rPr>
                    <w:t>lokanta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180.4pt;margin-top:69.4pt;width:47.25pt;height:27.75pt;z-index:251667968">
            <v:textbox style="mso-next-textbox:#_x0000_s1044">
              <w:txbxContent>
                <w:p w:rsidR="005E68AE" w:rsidRPr="00F01EC4" w:rsidRDefault="005E68AE" w:rsidP="00F01EC4">
                  <w:pPr>
                    <w:rPr>
                      <w:rFonts w:ascii="Times New Roman" w:hAnsi="Times New Roman"/>
                    </w:rPr>
                  </w:pPr>
                  <w:r w:rsidRPr="00F01EC4">
                    <w:rPr>
                      <w:rFonts w:ascii="Times New Roman" w:hAnsi="Times New Roman"/>
                    </w:rPr>
                    <w:t>kasap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margin-left:108.4pt;margin-top:73.9pt;width:59.25pt;height:23.25pt;z-index:251670016">
            <v:textbox style="mso-next-textbox:#_x0000_s1045">
              <w:txbxContent>
                <w:p w:rsidR="005E68AE" w:rsidRPr="00F01EC4" w:rsidRDefault="005E68AE" w:rsidP="00F01EC4">
                  <w:pPr>
                    <w:rPr>
                      <w:rFonts w:ascii="Times New Roman" w:hAnsi="Times New Roman"/>
                    </w:rPr>
                  </w:pPr>
                  <w:r w:rsidRPr="00F01EC4">
                    <w:rPr>
                      <w:rFonts w:ascii="Times New Roman" w:hAnsi="Times New Roman"/>
                    </w:rPr>
                    <w:t>hastane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margin-left:103.9pt;margin-top:-5.6pt;width:67.5pt;height:23.25pt;z-index:251668992">
            <v:textbox style="mso-next-textbox:#_x0000_s1046">
              <w:txbxContent>
                <w:p w:rsidR="005E68AE" w:rsidRDefault="005E68AE" w:rsidP="00F01EC4">
                  <w:r w:rsidRPr="00F01EC4">
                    <w:rPr>
                      <w:rFonts w:ascii="Times New Roman" w:hAnsi="Times New Roman"/>
                    </w:rPr>
                    <w:t>Oyun</w:t>
                  </w:r>
                  <w:r>
                    <w:t xml:space="preserve"> </w:t>
                  </w:r>
                  <w:r w:rsidRPr="00F01EC4">
                    <w:rPr>
                      <w:rFonts w:ascii="Times New Roman" w:hAnsi="Times New Roman"/>
                    </w:rPr>
                    <w:t>parkı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margin-left:50.65pt;margin-top:34.9pt;width:41.25pt;height:27.75pt;z-index:251662848">
            <v:textbox style="mso-next-textbox:#_x0000_s1047">
              <w:txbxContent>
                <w:p w:rsidR="005E68AE" w:rsidRPr="00F01EC4" w:rsidRDefault="005E68AE" w:rsidP="00F01EC4">
                  <w:pPr>
                    <w:rPr>
                      <w:rFonts w:ascii="Times New Roman" w:hAnsi="Times New Roman"/>
                    </w:rPr>
                  </w:pPr>
                  <w:r w:rsidRPr="00F01EC4">
                    <w:rPr>
                      <w:rFonts w:ascii="Times New Roman" w:hAnsi="Times New Roman"/>
                    </w:rPr>
                    <w:t>okul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8" style="position:absolute;margin-left:50.65pt;margin-top:-1.85pt;width:41.25pt;height:25.5pt;z-index:251661824">
            <v:textbox style="mso-next-textbox:#_x0000_s1048">
              <w:txbxContent>
                <w:p w:rsidR="005E68AE" w:rsidRPr="00F01EC4" w:rsidRDefault="005E68AE" w:rsidP="00F01EC4">
                  <w:pPr>
                    <w:rPr>
                      <w:rFonts w:ascii="Times New Roman" w:hAnsi="Times New Roman"/>
                    </w:rPr>
                  </w:pPr>
                  <w:r w:rsidRPr="00F01EC4">
                    <w:rPr>
                      <w:rFonts w:ascii="Times New Roman" w:hAnsi="Times New Roman"/>
                    </w:rPr>
                    <w:t>camii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9" style="position:absolute;margin-left:50.65pt;margin-top:73.9pt;width:41.25pt;height:23.25pt;z-index:251663872">
            <v:textbox style="mso-next-textbox:#_x0000_s1049">
              <w:txbxContent>
                <w:p w:rsidR="005E68AE" w:rsidRPr="00F01EC4" w:rsidRDefault="005E68AE" w:rsidP="00F01EC4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 w:rsidRPr="00F01EC4">
                    <w:t>PTT</w:t>
                  </w:r>
                </w:p>
              </w:txbxContent>
            </v:textbox>
          </v:rect>
        </w:pict>
      </w:r>
    </w:p>
    <w:p w:rsidR="005E68AE" w:rsidRDefault="005E68AE" w:rsidP="00F01EC4">
      <w:r>
        <w:rPr>
          <w:noProof/>
        </w:rPr>
        <w:pict>
          <v:rect id="_x0000_s1050" style="position:absolute;margin-left:108.4pt;margin-top:4.95pt;width:49.5pt;height:37.3pt;z-index:251664896">
            <v:textbox style="mso-next-textbox:#_x0000_s1050">
              <w:txbxContent>
                <w:p w:rsidR="005E68AE" w:rsidRPr="00F01EC4" w:rsidRDefault="005E68AE" w:rsidP="00F01EC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01EC4">
                    <w:rPr>
                      <w:rFonts w:ascii="Times New Roman" w:hAnsi="Times New Roman"/>
                    </w:rPr>
                    <w:t>Elif’in</w:t>
                  </w:r>
                  <w:r w:rsidRPr="00F01EC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F01EC4">
                    <w:rPr>
                      <w:rFonts w:ascii="Times New Roman" w:hAnsi="Times New Roman"/>
                    </w:rPr>
                    <w:t>evi</w:t>
                  </w:r>
                </w:p>
              </w:txbxContent>
            </v:textbox>
          </v:rect>
        </w:pict>
      </w:r>
    </w:p>
    <w:p w:rsidR="005E68AE" w:rsidRDefault="005E68AE" w:rsidP="00F01EC4"/>
    <w:p w:rsidR="005E68AE" w:rsidRDefault="005E68AE" w:rsidP="00F01EC4"/>
    <w:p w:rsidR="005E68AE" w:rsidRDefault="005E68AE" w:rsidP="00F01EC4">
      <w:pPr>
        <w:pStyle w:val="NoSpacing"/>
        <w:rPr>
          <w:rFonts w:ascii="Times New Roman" w:hAnsi="Times New Roman"/>
          <w:sz w:val="24"/>
        </w:rPr>
      </w:pPr>
    </w:p>
    <w:p w:rsidR="005E68AE" w:rsidRPr="00F01EC4" w:rsidRDefault="005E68AE" w:rsidP="00F01EC4">
      <w:pPr>
        <w:pStyle w:val="NoSpacing"/>
        <w:rPr>
          <w:rFonts w:ascii="Times New Roman" w:hAnsi="Times New Roman"/>
          <w:b/>
          <w:sz w:val="24"/>
          <w:szCs w:val="24"/>
        </w:rPr>
      </w:pPr>
      <w:r w:rsidRPr="00F01EC4">
        <w:rPr>
          <w:rFonts w:ascii="Times New Roman" w:hAnsi="Times New Roman"/>
          <w:b/>
          <w:sz w:val="24"/>
          <w:szCs w:val="24"/>
        </w:rPr>
        <w:t>11- PTT, Elif’in evinin neresindedir?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 w:rsidRPr="00F01EC4">
        <w:rPr>
          <w:rFonts w:ascii="Times New Roman" w:hAnsi="Times New Roman"/>
          <w:sz w:val="24"/>
          <w:szCs w:val="24"/>
        </w:rPr>
        <w:t>A.güneydoğu                         B.güneybatı   C.kuzeydoğu                         D.kuzeybatı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16"/>
          <w:szCs w:val="24"/>
        </w:rPr>
      </w:pPr>
    </w:p>
    <w:p w:rsidR="005E68AE" w:rsidRPr="00F01EC4" w:rsidRDefault="005E68AE" w:rsidP="00F01EC4">
      <w:pPr>
        <w:pStyle w:val="NoSpacing"/>
        <w:rPr>
          <w:rFonts w:ascii="Times New Roman" w:hAnsi="Times New Roman"/>
          <w:b/>
          <w:sz w:val="24"/>
          <w:szCs w:val="24"/>
        </w:rPr>
      </w:pPr>
      <w:r w:rsidRPr="00F01EC4">
        <w:rPr>
          <w:rFonts w:ascii="Times New Roman" w:hAnsi="Times New Roman"/>
          <w:b/>
          <w:sz w:val="24"/>
          <w:szCs w:val="24"/>
        </w:rPr>
        <w:t>12.Aşağıdaki ifadelerden hangisi yanlıştır?</w: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 w:rsidRPr="00F01EC4">
        <w:rPr>
          <w:rFonts w:ascii="Times New Roman" w:hAnsi="Times New Roman"/>
          <w:sz w:val="24"/>
          <w:szCs w:val="24"/>
        </w:rPr>
        <w:t xml:space="preserve">A.Camii, Elif’in evinin kuzeybatısındadır.  </w: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 w:rsidRPr="00F01EC4">
        <w:rPr>
          <w:rFonts w:ascii="Times New Roman" w:hAnsi="Times New Roman"/>
          <w:sz w:val="24"/>
          <w:szCs w:val="24"/>
        </w:rPr>
        <w:t xml:space="preserve">B.kasap, Elif’in evinin güneydoğusundadır. </w: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 w:rsidRPr="00F01EC4">
        <w:rPr>
          <w:rFonts w:ascii="Times New Roman" w:hAnsi="Times New Roman"/>
          <w:sz w:val="24"/>
          <w:szCs w:val="24"/>
        </w:rPr>
        <w:t xml:space="preserve">C.lokanta, Elif’in evinin güneybatısındadır. 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 w:rsidRPr="00F01EC4">
        <w:rPr>
          <w:rFonts w:ascii="Times New Roman" w:hAnsi="Times New Roman"/>
          <w:sz w:val="24"/>
          <w:szCs w:val="24"/>
        </w:rPr>
        <w:t>D.okul, Elif’in evinin batısındadır.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16"/>
          <w:szCs w:val="24"/>
        </w:rPr>
      </w:pPr>
    </w:p>
    <w:p w:rsidR="005E68AE" w:rsidRPr="00F01EC4" w:rsidRDefault="005E68AE" w:rsidP="00F01EC4">
      <w:pPr>
        <w:pStyle w:val="NoSpacing"/>
        <w:rPr>
          <w:rFonts w:ascii="Times New Roman" w:hAnsi="Times New Roman"/>
          <w:b/>
          <w:sz w:val="24"/>
          <w:szCs w:val="24"/>
        </w:rPr>
      </w:pPr>
      <w:r w:rsidRPr="00F01EC4">
        <w:rPr>
          <w:rFonts w:ascii="Times New Roman" w:hAnsi="Times New Roman"/>
          <w:b/>
          <w:sz w:val="24"/>
          <w:szCs w:val="24"/>
        </w:rPr>
        <w:t>13.Aşağıdaki ifadelerden hangisi doğrudur?</w: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 w:rsidRPr="00F01EC4">
        <w:rPr>
          <w:rFonts w:ascii="Times New Roman" w:hAnsi="Times New Roman"/>
          <w:sz w:val="24"/>
          <w:szCs w:val="24"/>
        </w:rPr>
        <w:t xml:space="preserve">A.Okulun kuzeyinde PTT vardır.                              B.Lokantanın doğusunda oyun parkı vardır. C.market, lokantanın güneyindedir.  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 w:rsidRPr="00F01EC4">
        <w:rPr>
          <w:rFonts w:ascii="Times New Roman" w:hAnsi="Times New Roman"/>
          <w:sz w:val="24"/>
          <w:szCs w:val="24"/>
        </w:rPr>
        <w:t>D.hastane, kasabın doğusundadır.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16"/>
          <w:szCs w:val="24"/>
        </w:rPr>
      </w:pPr>
    </w:p>
    <w:p w:rsidR="005E68AE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 w:rsidRPr="00F01EC4">
        <w:rPr>
          <w:rFonts w:ascii="Times New Roman" w:hAnsi="Times New Roman"/>
          <w:sz w:val="24"/>
          <w:szCs w:val="24"/>
        </w:rPr>
        <w:t xml:space="preserve">15.     I. Lokantanın doğusunda oyun parkı var.  </w:t>
      </w:r>
    </w:p>
    <w:p w:rsidR="005E68AE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 w:rsidRPr="00F01EC4">
        <w:rPr>
          <w:rFonts w:ascii="Times New Roman" w:hAnsi="Times New Roman"/>
          <w:sz w:val="24"/>
          <w:szCs w:val="24"/>
        </w:rPr>
        <w:t xml:space="preserve">II. Hastanenin batısında PTT var.                                      III. Caminin güneydoğusunda Elif’in evi var.     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 w:rsidRPr="00F01EC4">
        <w:rPr>
          <w:rFonts w:ascii="Times New Roman" w:hAnsi="Times New Roman"/>
          <w:sz w:val="24"/>
          <w:szCs w:val="24"/>
        </w:rPr>
        <w:t xml:space="preserve">IV. marketin güneybatısında hastane var.                    V.kasabın kuzeybatısında Elif’in evi var. 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b/>
          <w:sz w:val="24"/>
          <w:szCs w:val="24"/>
        </w:rPr>
      </w:pPr>
      <w:r w:rsidRPr="00F01EC4">
        <w:rPr>
          <w:rFonts w:ascii="Times New Roman" w:hAnsi="Times New Roman"/>
          <w:b/>
          <w:sz w:val="24"/>
          <w:szCs w:val="24"/>
        </w:rPr>
        <w:t>Yukarıdaki ifadelerden kaç tanesi doğrudur?</w:t>
      </w:r>
    </w:p>
    <w:p w:rsidR="005E68AE" w:rsidRPr="00F01EC4" w:rsidRDefault="005E68AE" w:rsidP="00F01EC4">
      <w:pPr>
        <w:pStyle w:val="NoSpacing"/>
        <w:rPr>
          <w:rFonts w:ascii="Times New Roman" w:hAnsi="Times New Roman"/>
          <w:sz w:val="24"/>
          <w:szCs w:val="24"/>
        </w:rPr>
      </w:pPr>
      <w:r w:rsidRPr="00F01EC4">
        <w:rPr>
          <w:rFonts w:ascii="Times New Roman" w:hAnsi="Times New Roman"/>
          <w:sz w:val="24"/>
          <w:szCs w:val="24"/>
        </w:rPr>
        <w:t>A. 2             B.3        C.4             D.5</w:t>
      </w:r>
    </w:p>
    <w:p w:rsidR="005E68AE" w:rsidRPr="00F01EC4" w:rsidRDefault="005E68AE" w:rsidP="00800424">
      <w:pPr>
        <w:pStyle w:val="NoSpacing"/>
      </w:pPr>
      <w:hyperlink r:id="rId5" w:history="1">
        <w:r w:rsidRPr="00DB2D0A">
          <w:rPr>
            <w:rStyle w:val="Hyperlink"/>
          </w:rPr>
          <w:t>www.sorubak.com</w:t>
        </w:r>
      </w:hyperlink>
      <w:r>
        <w:t xml:space="preserve"> </w:t>
      </w:r>
    </w:p>
    <w:sectPr w:rsidR="005E68AE" w:rsidRPr="00F01EC4" w:rsidSect="00F01EC4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0008E"/>
    <w:multiLevelType w:val="hybridMultilevel"/>
    <w:tmpl w:val="2A72B6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36662EF"/>
    <w:multiLevelType w:val="hybridMultilevel"/>
    <w:tmpl w:val="D814210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EC4"/>
    <w:rsid w:val="004404F7"/>
    <w:rsid w:val="00494335"/>
    <w:rsid w:val="005E68AE"/>
    <w:rsid w:val="007E2DB0"/>
    <w:rsid w:val="00800424"/>
    <w:rsid w:val="00AA2A41"/>
    <w:rsid w:val="00C737CC"/>
    <w:rsid w:val="00D03B84"/>
    <w:rsid w:val="00DB2D0A"/>
    <w:rsid w:val="00E00825"/>
    <w:rsid w:val="00F01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4F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01EC4"/>
  </w:style>
  <w:style w:type="paragraph" w:styleId="ListParagraph">
    <w:name w:val="List Paragraph"/>
    <w:basedOn w:val="Normal"/>
    <w:uiPriority w:val="99"/>
    <w:qFormat/>
    <w:rsid w:val="00F01EC4"/>
    <w:pPr>
      <w:ind w:left="720"/>
      <w:contextualSpacing/>
    </w:pPr>
    <w:rPr>
      <w:lang w:eastAsia="en-US"/>
    </w:rPr>
  </w:style>
  <w:style w:type="character" w:styleId="Hyperlink">
    <w:name w:val="Hyperlink"/>
    <w:basedOn w:val="DefaultParagraphFont"/>
    <w:uiPriority w:val="99"/>
    <w:rsid w:val="0080042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46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543</Words>
  <Characters>3100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Yasin</dc:creator>
  <cp:keywords>www.sorubak.com</cp:keywords>
  <dc:description>www.sorubak.com</dc:description>
  <cp:lastModifiedBy>edanur</cp:lastModifiedBy>
  <cp:revision>5</cp:revision>
  <dcterms:created xsi:type="dcterms:W3CDTF">2012-11-25T20:33:00Z</dcterms:created>
  <dcterms:modified xsi:type="dcterms:W3CDTF">2014-01-01T20:19:00Z</dcterms:modified>
  <cp:category>www.sorubak.com</cp:category>
</cp:coreProperties>
</file>