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CB1" w:rsidRDefault="00FF2CB1" w:rsidP="008F2460">
      <w:pPr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FF2CB1" w:rsidRDefault="00FF2CB1" w:rsidP="00BE281D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TÜRKÇE TEST</w:t>
      </w:r>
    </w:p>
    <w:p w:rsidR="00FF2CB1" w:rsidRPr="00BE281D" w:rsidRDefault="00FF2CB1" w:rsidP="00BE281D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hyperlink r:id="rId7" w:history="1">
        <w:r>
          <w:rPr>
            <w:rStyle w:val="Hyperlink"/>
            <w:rFonts w:cs="Calibri"/>
          </w:rPr>
          <w:t>www.sorubak.com</w:t>
        </w:r>
      </w:hyperlink>
    </w:p>
    <w:p w:rsidR="00FF2CB1" w:rsidRDefault="00FF2CB1" w:rsidP="00BE281D">
      <w:pPr>
        <w:spacing w:after="0" w:line="240" w:lineRule="auto"/>
        <w:rPr>
          <w:rFonts w:ascii="Comic Sans MS" w:hAnsi="Comic Sans MS"/>
          <w:sz w:val="24"/>
          <w:szCs w:val="24"/>
        </w:rPr>
        <w:sectPr w:rsidR="00FF2CB1" w:rsidSect="008F2460">
          <w:pgSz w:w="11906" w:h="16838"/>
          <w:pgMar w:top="539" w:right="386" w:bottom="540" w:left="540" w:header="709" w:footer="709" w:gutter="0"/>
          <w:cols w:space="708"/>
          <w:docGrid w:linePitch="360"/>
        </w:sectPr>
      </w:pPr>
    </w:p>
    <w:p w:rsidR="00FF2CB1" w:rsidRPr="00BE281D" w:rsidRDefault="00FF2CB1" w:rsidP="00BE281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E281D">
        <w:rPr>
          <w:rFonts w:ascii="Comic Sans MS" w:hAnsi="Comic Sans MS"/>
          <w:sz w:val="24"/>
          <w:szCs w:val="24"/>
        </w:rPr>
        <w:t>1-</w:t>
      </w:r>
      <w:r>
        <w:rPr>
          <w:rFonts w:ascii="Comic Sans MS" w:hAnsi="Comic Sans MS"/>
          <w:sz w:val="24"/>
          <w:szCs w:val="24"/>
        </w:rPr>
        <w:t>)</w:t>
      </w:r>
      <w:r w:rsidRPr="00BE281D">
        <w:rPr>
          <w:rFonts w:ascii="Comic Sans MS" w:hAnsi="Comic Sans MS"/>
          <w:sz w:val="24"/>
          <w:szCs w:val="24"/>
        </w:rPr>
        <w:t>Aşağıdakilerden hangisi bir cümle değildir?</w:t>
      </w:r>
    </w:p>
    <w:p w:rsidR="00FF2CB1" w:rsidRPr="00BE281D" w:rsidRDefault="00FF2CB1" w:rsidP="00BE281D">
      <w:pPr>
        <w:spacing w:after="0" w:line="240" w:lineRule="auto"/>
        <w:rPr>
          <w:rFonts w:ascii="Comic Sans MS" w:hAnsi="Comic Sans MS"/>
          <w:sz w:val="12"/>
          <w:szCs w:val="12"/>
        </w:rPr>
      </w:pPr>
      <w:r w:rsidRPr="00BE281D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FF2CB1" w:rsidRDefault="00FF2CB1" w:rsidP="00BE281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BE281D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Pr="00BE281D">
        <w:rPr>
          <w:rFonts w:ascii="Comic Sans MS" w:hAnsi="Comic Sans MS"/>
          <w:sz w:val="24"/>
          <w:szCs w:val="24"/>
        </w:rPr>
        <w:t xml:space="preserve">Düşmüş     </w:t>
      </w:r>
    </w:p>
    <w:p w:rsidR="00FF2CB1" w:rsidRDefault="00FF2CB1" w:rsidP="00BE281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BE281D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 w:rsidRPr="00BE281D">
        <w:rPr>
          <w:rFonts w:ascii="Comic Sans MS" w:hAnsi="Comic Sans MS"/>
          <w:sz w:val="24"/>
          <w:szCs w:val="24"/>
        </w:rPr>
        <w:t xml:space="preserve">Hemen tırmanmış ağaca     </w:t>
      </w:r>
    </w:p>
    <w:p w:rsidR="00FF2CB1" w:rsidRPr="00BE281D" w:rsidRDefault="00FF2CB1" w:rsidP="00BE281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BE281D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</w:t>
      </w:r>
      <w:r w:rsidRPr="00BE281D">
        <w:rPr>
          <w:rFonts w:ascii="Comic Sans MS" w:hAnsi="Comic Sans MS"/>
          <w:sz w:val="24"/>
          <w:szCs w:val="24"/>
        </w:rPr>
        <w:t>Çok eskiden bir ayı</w:t>
      </w:r>
    </w:p>
    <w:p w:rsidR="00FF2CB1" w:rsidRPr="00BE281D" w:rsidRDefault="00FF2CB1" w:rsidP="00BE281D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Default="00FF2CB1" w:rsidP="0091202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2-) </w:t>
      </w:r>
      <w:r w:rsidRPr="00BE281D">
        <w:rPr>
          <w:rFonts w:ascii="Comic Sans MS" w:hAnsi="Comic Sans MS"/>
          <w:sz w:val="24"/>
          <w:szCs w:val="24"/>
        </w:rPr>
        <w:t>“</w:t>
      </w:r>
      <w:r>
        <w:rPr>
          <w:rFonts w:ascii="Comic Sans MS" w:hAnsi="Comic Sans MS"/>
          <w:sz w:val="24"/>
          <w:szCs w:val="24"/>
        </w:rPr>
        <w:t>a</w:t>
      </w:r>
      <w:r w:rsidRPr="00BE281D">
        <w:rPr>
          <w:rFonts w:ascii="Comic Sans MS" w:hAnsi="Comic Sans MS"/>
          <w:sz w:val="24"/>
          <w:szCs w:val="24"/>
        </w:rPr>
        <w:t>çık</w:t>
      </w:r>
      <w:r>
        <w:rPr>
          <w:rFonts w:ascii="Comic Sans MS" w:hAnsi="Comic Sans MS"/>
          <w:sz w:val="24"/>
          <w:szCs w:val="24"/>
        </w:rPr>
        <w:t xml:space="preserve"> </w:t>
      </w:r>
      <w:r w:rsidRPr="00BE281D"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k</w:t>
      </w:r>
      <w:r w:rsidRPr="00BE281D">
        <w:rPr>
          <w:rFonts w:ascii="Comic Sans MS" w:hAnsi="Comic Sans MS"/>
          <w:sz w:val="24"/>
          <w:szCs w:val="24"/>
        </w:rPr>
        <w:t>apalı”</w:t>
      </w:r>
      <w:r>
        <w:rPr>
          <w:rFonts w:ascii="Comic Sans MS" w:hAnsi="Comic Sans MS"/>
          <w:sz w:val="24"/>
          <w:szCs w:val="24"/>
        </w:rPr>
        <w:t xml:space="preserve"> </w:t>
      </w:r>
      <w:r w:rsidRPr="00BE281D">
        <w:rPr>
          <w:rFonts w:ascii="Comic Sans MS" w:hAnsi="Comic Sans MS"/>
          <w:sz w:val="24"/>
          <w:szCs w:val="24"/>
        </w:rPr>
        <w:t>kelimeler</w:t>
      </w:r>
      <w:r>
        <w:rPr>
          <w:rFonts w:ascii="Comic Sans MS" w:hAnsi="Comic Sans MS"/>
          <w:sz w:val="24"/>
          <w:szCs w:val="24"/>
        </w:rPr>
        <w:t>i</w:t>
      </w:r>
      <w:r w:rsidRPr="00BE281D">
        <w:rPr>
          <w:rFonts w:ascii="Comic Sans MS" w:hAnsi="Comic Sans MS"/>
          <w:sz w:val="24"/>
          <w:szCs w:val="24"/>
        </w:rPr>
        <w:t xml:space="preserve"> arasındakine benzer bir anlam ilişkisi aşağıdaki kelimelerin hangisinde vardır?</w:t>
      </w:r>
    </w:p>
    <w:p w:rsidR="00FF2CB1" w:rsidRPr="0091202D" w:rsidRDefault="00FF2CB1" w:rsidP="0091202D">
      <w:pPr>
        <w:spacing w:after="0" w:line="240" w:lineRule="auto"/>
        <w:jc w:val="both"/>
        <w:rPr>
          <w:rFonts w:ascii="Comic Sans MS" w:hAnsi="Comic Sans MS"/>
          <w:sz w:val="12"/>
          <w:szCs w:val="12"/>
        </w:rPr>
      </w:pPr>
    </w:p>
    <w:p w:rsidR="00FF2CB1" w:rsidRDefault="00FF2CB1" w:rsidP="00BE281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BE281D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d</w:t>
      </w:r>
      <w:r w:rsidRPr="00BE281D">
        <w:rPr>
          <w:rFonts w:ascii="Comic Sans MS" w:hAnsi="Comic Sans MS"/>
          <w:sz w:val="24"/>
          <w:szCs w:val="24"/>
        </w:rPr>
        <w:t>ertli</w:t>
      </w:r>
      <w:r>
        <w:rPr>
          <w:rFonts w:ascii="Comic Sans MS" w:hAnsi="Comic Sans MS"/>
          <w:sz w:val="24"/>
          <w:szCs w:val="24"/>
        </w:rPr>
        <w:t xml:space="preserve"> </w:t>
      </w:r>
      <w:r w:rsidRPr="00BE281D"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ü</w:t>
      </w:r>
      <w:r w:rsidRPr="00BE281D">
        <w:rPr>
          <w:rFonts w:ascii="Comic Sans MS" w:hAnsi="Comic Sans MS"/>
          <w:sz w:val="24"/>
          <w:szCs w:val="24"/>
        </w:rPr>
        <w:t xml:space="preserve">zgün     </w:t>
      </w:r>
    </w:p>
    <w:p w:rsidR="00FF2CB1" w:rsidRDefault="00FF2CB1" w:rsidP="00BE281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BE281D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yol - c</w:t>
      </w:r>
      <w:r w:rsidRPr="00BE281D">
        <w:rPr>
          <w:rFonts w:ascii="Comic Sans MS" w:hAnsi="Comic Sans MS"/>
          <w:sz w:val="24"/>
          <w:szCs w:val="24"/>
        </w:rPr>
        <w:t xml:space="preserve">adde     </w:t>
      </w:r>
    </w:p>
    <w:p w:rsidR="00FF2CB1" w:rsidRPr="00BE281D" w:rsidRDefault="00FF2CB1" w:rsidP="00BE281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BE281D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e</w:t>
      </w:r>
      <w:r w:rsidRPr="00BE281D">
        <w:rPr>
          <w:rFonts w:ascii="Comic Sans MS" w:hAnsi="Comic Sans MS"/>
          <w:sz w:val="24"/>
          <w:szCs w:val="24"/>
        </w:rPr>
        <w:t>rken</w:t>
      </w:r>
      <w:r>
        <w:rPr>
          <w:rFonts w:ascii="Comic Sans MS" w:hAnsi="Comic Sans MS"/>
          <w:sz w:val="24"/>
          <w:szCs w:val="24"/>
        </w:rPr>
        <w:t xml:space="preserve"> </w:t>
      </w:r>
      <w:r w:rsidRPr="00BE281D"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g</w:t>
      </w:r>
      <w:r w:rsidRPr="00BE281D">
        <w:rPr>
          <w:rFonts w:ascii="Comic Sans MS" w:hAnsi="Comic Sans MS"/>
          <w:sz w:val="24"/>
          <w:szCs w:val="24"/>
        </w:rPr>
        <w:t>eç</w:t>
      </w:r>
    </w:p>
    <w:p w:rsidR="00FF2CB1" w:rsidRPr="0091202D" w:rsidRDefault="00FF2CB1" w:rsidP="00BE281D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Default="00FF2CB1" w:rsidP="00BE281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E281D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 xml:space="preserve">- ) </w:t>
      </w:r>
      <w:r w:rsidRPr="00BE281D">
        <w:rPr>
          <w:rFonts w:ascii="Comic Sans MS" w:hAnsi="Comic Sans MS"/>
          <w:sz w:val="24"/>
          <w:szCs w:val="24"/>
        </w:rPr>
        <w:t>”Babam pek sertti. Bir bakışından ödümüz kopardı.”</w:t>
      </w:r>
      <w:r>
        <w:rPr>
          <w:rFonts w:ascii="Comic Sans MS" w:hAnsi="Comic Sans MS"/>
          <w:sz w:val="24"/>
          <w:szCs w:val="24"/>
        </w:rPr>
        <w:t xml:space="preserve"> </w:t>
      </w:r>
      <w:r w:rsidRPr="00BE281D">
        <w:rPr>
          <w:rFonts w:ascii="Comic Sans MS" w:hAnsi="Comic Sans MS"/>
          <w:sz w:val="24"/>
          <w:szCs w:val="24"/>
        </w:rPr>
        <w:t>Cümlesinde “</w:t>
      </w:r>
      <w:r>
        <w:rPr>
          <w:rFonts w:ascii="Comic Sans MS" w:hAnsi="Comic Sans MS"/>
          <w:sz w:val="24"/>
          <w:szCs w:val="24"/>
        </w:rPr>
        <w:t xml:space="preserve">ödümüz </w:t>
      </w:r>
      <w:r w:rsidRPr="00BE281D">
        <w:rPr>
          <w:rFonts w:ascii="Comic Sans MS" w:hAnsi="Comic Sans MS"/>
          <w:sz w:val="24"/>
          <w:szCs w:val="24"/>
        </w:rPr>
        <w:t>kopardı”</w:t>
      </w:r>
      <w:r>
        <w:rPr>
          <w:rFonts w:ascii="Comic Sans MS" w:hAnsi="Comic Sans MS"/>
          <w:sz w:val="24"/>
          <w:szCs w:val="24"/>
        </w:rPr>
        <w:t xml:space="preserve"> </w:t>
      </w:r>
      <w:r w:rsidRPr="00BE281D">
        <w:rPr>
          <w:rFonts w:ascii="Comic Sans MS" w:hAnsi="Comic Sans MS"/>
          <w:sz w:val="24"/>
          <w:szCs w:val="24"/>
        </w:rPr>
        <w:t>deyiminin anlamı nedir?</w:t>
      </w:r>
    </w:p>
    <w:p w:rsidR="00FF2CB1" w:rsidRPr="0091202D" w:rsidRDefault="00FF2CB1" w:rsidP="00BE281D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Pr="00BE281D" w:rsidRDefault="00FF2CB1" w:rsidP="00BE281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BE281D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ç</w:t>
      </w:r>
      <w:r w:rsidRPr="00BE281D">
        <w:rPr>
          <w:rFonts w:ascii="Comic Sans MS" w:hAnsi="Comic Sans MS"/>
          <w:sz w:val="24"/>
          <w:szCs w:val="24"/>
        </w:rPr>
        <w:t xml:space="preserve">ok korkmak      B) üzülmek   C) şaşırmak    </w:t>
      </w:r>
    </w:p>
    <w:p w:rsidR="00FF2CB1" w:rsidRPr="0091202D" w:rsidRDefault="00FF2CB1" w:rsidP="00BE281D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Pr="002375E7" w:rsidRDefault="00FF2CB1" w:rsidP="002375E7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2375E7">
        <w:rPr>
          <w:rFonts w:ascii="Comic Sans MS" w:hAnsi="Comic Sans MS"/>
          <w:sz w:val="24"/>
          <w:szCs w:val="24"/>
        </w:rPr>
        <w:t>4-</w:t>
      </w:r>
      <w:r>
        <w:rPr>
          <w:rFonts w:ascii="Comic Sans MS" w:hAnsi="Comic Sans MS"/>
          <w:sz w:val="24"/>
          <w:szCs w:val="24"/>
        </w:rPr>
        <w:t xml:space="preserve">) </w:t>
      </w:r>
      <w:r w:rsidRPr="002375E7">
        <w:rPr>
          <w:rFonts w:ascii="Comic Sans MS" w:hAnsi="Comic Sans MS"/>
          <w:sz w:val="24"/>
          <w:szCs w:val="24"/>
        </w:rPr>
        <w:t>“köy</w:t>
      </w:r>
      <w:r>
        <w:rPr>
          <w:rFonts w:ascii="Comic Sans MS" w:hAnsi="Comic Sans MS"/>
          <w:sz w:val="24"/>
          <w:szCs w:val="24"/>
        </w:rPr>
        <w:t xml:space="preserve"> – </w:t>
      </w:r>
      <w:r w:rsidRPr="002375E7">
        <w:rPr>
          <w:rFonts w:ascii="Comic Sans MS" w:hAnsi="Comic Sans MS"/>
          <w:sz w:val="24"/>
          <w:szCs w:val="24"/>
        </w:rPr>
        <w:t>kılavuz</w:t>
      </w:r>
      <w:r>
        <w:rPr>
          <w:rFonts w:ascii="Comic Sans MS" w:hAnsi="Comic Sans MS"/>
          <w:sz w:val="24"/>
          <w:szCs w:val="24"/>
        </w:rPr>
        <w:t xml:space="preserve"> – </w:t>
      </w:r>
      <w:r w:rsidRPr="002375E7">
        <w:rPr>
          <w:rFonts w:ascii="Comic Sans MS" w:hAnsi="Comic Sans MS"/>
          <w:sz w:val="24"/>
          <w:szCs w:val="24"/>
        </w:rPr>
        <w:t>istemez</w:t>
      </w:r>
      <w:r>
        <w:rPr>
          <w:rFonts w:ascii="Comic Sans MS" w:hAnsi="Comic Sans MS"/>
          <w:sz w:val="24"/>
          <w:szCs w:val="24"/>
        </w:rPr>
        <w:t xml:space="preserve"> </w:t>
      </w:r>
      <w:r w:rsidRPr="002375E7"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</w:t>
      </w:r>
      <w:r w:rsidRPr="002375E7">
        <w:rPr>
          <w:rFonts w:ascii="Comic Sans MS" w:hAnsi="Comic Sans MS"/>
          <w:sz w:val="24"/>
          <w:szCs w:val="24"/>
        </w:rPr>
        <w:t>görünen” sözcüklerinden anlamlı ve kurallı bir cümle oluşturulduğunda, baştan ikinci sözcük hangisi olur?</w:t>
      </w:r>
    </w:p>
    <w:p w:rsidR="00FF2CB1" w:rsidRPr="002375E7" w:rsidRDefault="00FF2CB1" w:rsidP="002375E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2375E7">
        <w:rPr>
          <w:rFonts w:ascii="Comic Sans MS" w:hAnsi="Comic Sans MS"/>
          <w:sz w:val="24"/>
          <w:szCs w:val="24"/>
        </w:rPr>
        <w:t>A) köy</w:t>
      </w:r>
      <w:r w:rsidRPr="002375E7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</w:t>
      </w:r>
      <w:r w:rsidRPr="002375E7">
        <w:rPr>
          <w:rFonts w:ascii="Comic Sans MS" w:hAnsi="Comic Sans MS"/>
          <w:sz w:val="24"/>
          <w:szCs w:val="24"/>
        </w:rPr>
        <w:t>B) kılavuz</w:t>
      </w:r>
      <w:r w:rsidRPr="002375E7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  </w:t>
      </w:r>
      <w:r w:rsidRPr="002375E7">
        <w:rPr>
          <w:rFonts w:ascii="Comic Sans MS" w:hAnsi="Comic Sans MS"/>
          <w:sz w:val="24"/>
          <w:szCs w:val="24"/>
        </w:rPr>
        <w:t>C) görünen</w:t>
      </w:r>
    </w:p>
    <w:p w:rsidR="00FF2CB1" w:rsidRPr="0091202D" w:rsidRDefault="00FF2CB1" w:rsidP="00BE281D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Pr="002375E7" w:rsidRDefault="00FF2CB1" w:rsidP="002375E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375E7">
        <w:rPr>
          <w:rFonts w:ascii="Comic Sans MS" w:hAnsi="Comic Sans MS"/>
          <w:sz w:val="24"/>
          <w:szCs w:val="24"/>
        </w:rPr>
        <w:t>5-</w:t>
      </w:r>
      <w:r>
        <w:rPr>
          <w:rFonts w:ascii="Comic Sans MS" w:hAnsi="Comic Sans MS"/>
          <w:sz w:val="24"/>
          <w:szCs w:val="24"/>
        </w:rPr>
        <w:t>)</w:t>
      </w:r>
      <w:r w:rsidRPr="002375E7">
        <w:rPr>
          <w:rFonts w:ascii="Comic Sans MS" w:hAnsi="Comic Sans MS"/>
          <w:sz w:val="24"/>
          <w:szCs w:val="24"/>
        </w:rPr>
        <w:t xml:space="preserve"> “Kırmızı ve mavi renkleri çok seviyorum.” Cümlesinde, hecesi en çok olan kelime hangisidir?</w:t>
      </w:r>
    </w:p>
    <w:p w:rsidR="00FF2CB1" w:rsidRDefault="00FF2CB1" w:rsidP="00BE281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kırmızı</w:t>
      </w:r>
      <w:r>
        <w:rPr>
          <w:rFonts w:ascii="Comic Sans MS" w:hAnsi="Comic Sans MS"/>
          <w:sz w:val="24"/>
          <w:szCs w:val="24"/>
        </w:rPr>
        <w:tab/>
        <w:t xml:space="preserve">B) </w:t>
      </w:r>
      <w:r w:rsidRPr="002375E7">
        <w:rPr>
          <w:rFonts w:ascii="Comic Sans MS" w:hAnsi="Comic Sans MS"/>
          <w:sz w:val="24"/>
          <w:szCs w:val="24"/>
        </w:rPr>
        <w:t>seviyorum</w:t>
      </w:r>
      <w:r>
        <w:rPr>
          <w:rFonts w:ascii="Comic Sans MS" w:hAnsi="Comic Sans MS"/>
          <w:sz w:val="24"/>
          <w:szCs w:val="24"/>
        </w:rPr>
        <w:t xml:space="preserve">     C) renkleri</w:t>
      </w:r>
    </w:p>
    <w:p w:rsidR="00FF2CB1" w:rsidRPr="0091202D" w:rsidRDefault="00FF2CB1" w:rsidP="00BE281D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202D">
        <w:rPr>
          <w:rFonts w:ascii="Comic Sans MS" w:hAnsi="Comic Sans MS"/>
          <w:sz w:val="24"/>
          <w:szCs w:val="24"/>
        </w:rPr>
        <w:t>6-Aşağıdakilerden hangisi çoğul kelimedir?</w:t>
      </w: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tepe</w:t>
      </w:r>
      <w:r>
        <w:rPr>
          <w:rFonts w:ascii="Comic Sans MS" w:hAnsi="Comic Sans MS"/>
          <w:sz w:val="24"/>
          <w:szCs w:val="24"/>
        </w:rPr>
        <w:tab/>
        <w:t>B)</w:t>
      </w:r>
      <w:r w:rsidRPr="0091202D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güler</w:t>
      </w:r>
      <w:r>
        <w:rPr>
          <w:rFonts w:ascii="Comic Sans MS" w:hAnsi="Comic Sans MS"/>
          <w:sz w:val="24"/>
          <w:szCs w:val="24"/>
        </w:rPr>
        <w:tab/>
        <w:t xml:space="preserve">    </w:t>
      </w:r>
      <w:r w:rsidRPr="0091202D">
        <w:rPr>
          <w:rFonts w:ascii="Comic Sans MS" w:hAnsi="Comic Sans MS"/>
          <w:sz w:val="24"/>
          <w:szCs w:val="24"/>
        </w:rPr>
        <w:t>C</w:t>
      </w:r>
      <w:r>
        <w:rPr>
          <w:rFonts w:ascii="Comic Sans MS" w:hAnsi="Comic Sans MS"/>
          <w:sz w:val="24"/>
          <w:szCs w:val="24"/>
        </w:rPr>
        <w:t>)</w:t>
      </w:r>
      <w:r w:rsidRPr="0091202D">
        <w:rPr>
          <w:rFonts w:ascii="Comic Sans MS" w:hAnsi="Comic Sans MS"/>
          <w:sz w:val="24"/>
          <w:szCs w:val="24"/>
        </w:rPr>
        <w:t xml:space="preserve"> kuşlar</w:t>
      </w: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202D">
        <w:rPr>
          <w:rFonts w:ascii="Comic Sans MS" w:hAnsi="Comic Sans MS"/>
          <w:sz w:val="24"/>
          <w:szCs w:val="24"/>
        </w:rPr>
        <w:t>7-</w:t>
      </w:r>
      <w:r>
        <w:rPr>
          <w:rFonts w:ascii="Comic Sans MS" w:hAnsi="Comic Sans MS"/>
          <w:sz w:val="24"/>
          <w:szCs w:val="24"/>
        </w:rPr>
        <w:t xml:space="preserve">) </w:t>
      </w:r>
      <w:r w:rsidRPr="0091202D">
        <w:rPr>
          <w:rFonts w:ascii="Comic Sans MS" w:hAnsi="Comic Sans MS"/>
          <w:sz w:val="24"/>
          <w:szCs w:val="24"/>
        </w:rPr>
        <w:t>Aşağıdaki tümcelerin hangisinde özel isim yoktur?</w:t>
      </w: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A)</w:t>
      </w:r>
      <w:r w:rsidRPr="0091202D">
        <w:rPr>
          <w:rFonts w:ascii="Comic Sans MS" w:hAnsi="Comic Sans MS"/>
          <w:sz w:val="24"/>
          <w:szCs w:val="24"/>
        </w:rPr>
        <w:t xml:space="preserve"> Kitabın tamamı kırk sayfadır.</w:t>
      </w: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B)</w:t>
      </w:r>
      <w:r w:rsidRPr="0091202D">
        <w:rPr>
          <w:rFonts w:ascii="Comic Sans MS" w:hAnsi="Comic Sans MS"/>
          <w:sz w:val="24"/>
          <w:szCs w:val="24"/>
        </w:rPr>
        <w:t>Ayşe okumayı çok sever.</w:t>
      </w: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91202D">
        <w:rPr>
          <w:rFonts w:ascii="Comic Sans MS" w:hAnsi="Comic Sans MS"/>
          <w:sz w:val="24"/>
          <w:szCs w:val="24"/>
        </w:rPr>
        <w:t>C</w:t>
      </w:r>
      <w:r>
        <w:rPr>
          <w:rFonts w:ascii="Comic Sans MS" w:hAnsi="Comic Sans MS"/>
          <w:sz w:val="24"/>
          <w:szCs w:val="24"/>
        </w:rPr>
        <w:t>)</w:t>
      </w:r>
      <w:r w:rsidRPr="0091202D">
        <w:rPr>
          <w:rFonts w:ascii="Comic Sans MS" w:hAnsi="Comic Sans MS"/>
          <w:sz w:val="24"/>
          <w:szCs w:val="24"/>
        </w:rPr>
        <w:t xml:space="preserve"> En büyük gölümüz Van Gölü’dür..</w:t>
      </w: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202D">
        <w:rPr>
          <w:rFonts w:ascii="Comic Sans MS" w:hAnsi="Comic Sans MS"/>
          <w:sz w:val="24"/>
          <w:szCs w:val="24"/>
        </w:rPr>
        <w:t>8-) “ savaş “ sözcüğünün eş anlamlısı aşağıdakilerden hangisidir?</w:t>
      </w: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özgür      </w:t>
      </w:r>
      <w:r>
        <w:rPr>
          <w:rFonts w:ascii="Comic Sans MS" w:hAnsi="Comic Sans MS"/>
          <w:sz w:val="24"/>
          <w:szCs w:val="24"/>
        </w:rPr>
        <w:tab/>
        <w:t xml:space="preserve">  B) harp</w:t>
      </w:r>
      <w:r>
        <w:rPr>
          <w:rFonts w:ascii="Comic Sans MS" w:hAnsi="Comic Sans MS"/>
          <w:sz w:val="24"/>
          <w:szCs w:val="24"/>
        </w:rPr>
        <w:tab/>
        <w:t xml:space="preserve">   C)</w:t>
      </w:r>
      <w:r w:rsidRPr="0091202D">
        <w:rPr>
          <w:rFonts w:ascii="Comic Sans MS" w:hAnsi="Comic Sans MS"/>
          <w:sz w:val="24"/>
          <w:szCs w:val="24"/>
        </w:rPr>
        <w:t>esir</w:t>
      </w: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Pr="0091202D" w:rsidRDefault="00FF2CB1" w:rsidP="0091202D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spacing w:val="4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</w:t>
      </w:r>
      <w:r w:rsidRPr="0091202D">
        <w:rPr>
          <w:rFonts w:ascii="Comic Sans MS" w:hAnsi="Comic Sans MS"/>
          <w:sz w:val="24"/>
          <w:szCs w:val="24"/>
        </w:rPr>
        <w:t xml:space="preserve">-) </w:t>
      </w:r>
      <w:r w:rsidRPr="0091202D">
        <w:rPr>
          <w:rFonts w:ascii="Comic Sans MS" w:hAnsi="Comic Sans MS" w:cs="Tahoma"/>
          <w:spacing w:val="4"/>
          <w:sz w:val="24"/>
          <w:szCs w:val="24"/>
        </w:rPr>
        <w:t>Bu resmi siz mi yaptınız” cümlesinin sonuna hangi noktalama işareti konulmalıdır?</w:t>
      </w:r>
    </w:p>
    <w:p w:rsidR="00FF2CB1" w:rsidRPr="0091202D" w:rsidRDefault="00FF2CB1" w:rsidP="0091202D">
      <w:pPr>
        <w:widowControl w:val="0"/>
        <w:autoSpaceDE w:val="0"/>
        <w:autoSpaceDN w:val="0"/>
        <w:adjustRightInd w:val="0"/>
        <w:spacing w:after="0" w:line="240" w:lineRule="auto"/>
        <w:ind w:firstLine="227"/>
        <w:rPr>
          <w:rFonts w:ascii="Comic Sans MS" w:hAnsi="Comic Sans MS" w:cs="Tahoma"/>
          <w:spacing w:val="4"/>
          <w:sz w:val="24"/>
          <w:szCs w:val="24"/>
        </w:rPr>
      </w:pPr>
      <w:r>
        <w:rPr>
          <w:rFonts w:ascii="Comic Sans MS" w:hAnsi="Comic Sans MS" w:cs="Tahoma"/>
          <w:spacing w:val="4"/>
          <w:sz w:val="24"/>
          <w:szCs w:val="24"/>
        </w:rPr>
        <w:t>A)</w:t>
      </w:r>
      <w:r w:rsidRPr="0091202D">
        <w:rPr>
          <w:rFonts w:ascii="Comic Sans MS" w:hAnsi="Comic Sans MS" w:cs="Tahoma"/>
          <w:spacing w:val="4"/>
          <w:sz w:val="24"/>
          <w:szCs w:val="24"/>
        </w:rPr>
        <w:t xml:space="preserve"> iki nokta      </w:t>
      </w:r>
      <w:r>
        <w:rPr>
          <w:rFonts w:ascii="Comic Sans MS" w:hAnsi="Comic Sans MS" w:cs="Tahoma"/>
          <w:spacing w:val="4"/>
          <w:sz w:val="24"/>
          <w:szCs w:val="24"/>
        </w:rPr>
        <w:t>B)</w:t>
      </w:r>
      <w:r w:rsidRPr="0091202D">
        <w:rPr>
          <w:rFonts w:ascii="Comic Sans MS" w:hAnsi="Comic Sans MS" w:cs="Tahoma"/>
          <w:spacing w:val="4"/>
          <w:sz w:val="24"/>
          <w:szCs w:val="24"/>
        </w:rPr>
        <w:t xml:space="preserve"> nokta     </w:t>
      </w:r>
      <w:r>
        <w:rPr>
          <w:rFonts w:ascii="Comic Sans MS" w:hAnsi="Comic Sans MS" w:cs="Tahoma"/>
          <w:spacing w:val="4"/>
          <w:sz w:val="24"/>
          <w:szCs w:val="24"/>
        </w:rPr>
        <w:t>C)</w:t>
      </w:r>
      <w:r w:rsidRPr="0091202D">
        <w:rPr>
          <w:rFonts w:ascii="Comic Sans MS" w:hAnsi="Comic Sans MS" w:cs="Tahoma"/>
          <w:spacing w:val="4"/>
          <w:sz w:val="24"/>
          <w:szCs w:val="24"/>
        </w:rPr>
        <w:t xml:space="preserve"> soru işareti </w:t>
      </w: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</w:t>
      </w:r>
      <w:r w:rsidRPr="0091202D">
        <w:rPr>
          <w:rFonts w:ascii="Comic Sans MS" w:hAnsi="Comic Sans MS"/>
          <w:sz w:val="24"/>
          <w:szCs w:val="24"/>
        </w:rPr>
        <w:t>-) “ Ağır ” sözcüğü hangi cümlede farklı anlamda kullanılmıştır?</w:t>
      </w: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12"/>
          <w:szCs w:val="12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91202D">
        <w:rPr>
          <w:rFonts w:ascii="Comic Sans MS" w:hAnsi="Comic Sans MS"/>
          <w:sz w:val="24"/>
          <w:szCs w:val="24"/>
        </w:rPr>
        <w:t xml:space="preserve">A) Paket oldukça </w:t>
      </w:r>
      <w:r w:rsidRPr="0091202D">
        <w:rPr>
          <w:rFonts w:ascii="Comic Sans MS" w:hAnsi="Comic Sans MS"/>
          <w:sz w:val="24"/>
          <w:szCs w:val="24"/>
          <w:u w:val="single"/>
        </w:rPr>
        <w:t>ağır</w:t>
      </w:r>
      <w:r w:rsidRPr="0091202D">
        <w:rPr>
          <w:rFonts w:ascii="Comic Sans MS" w:hAnsi="Comic Sans MS"/>
          <w:sz w:val="24"/>
          <w:szCs w:val="24"/>
        </w:rPr>
        <w:t xml:space="preserve">mış.      </w:t>
      </w: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B</w:t>
      </w:r>
      <w:r w:rsidRPr="0091202D">
        <w:rPr>
          <w:rFonts w:ascii="Comic Sans MS" w:hAnsi="Comic Sans MS"/>
          <w:sz w:val="24"/>
          <w:szCs w:val="24"/>
        </w:rPr>
        <w:t xml:space="preserve">) </w:t>
      </w:r>
      <w:r w:rsidRPr="0091202D">
        <w:rPr>
          <w:rFonts w:ascii="Comic Sans MS" w:hAnsi="Comic Sans MS"/>
          <w:sz w:val="24"/>
          <w:szCs w:val="24"/>
          <w:u w:val="single"/>
        </w:rPr>
        <w:t>Ağır</w:t>
      </w:r>
      <w:r w:rsidRPr="0091202D">
        <w:rPr>
          <w:rFonts w:ascii="Comic Sans MS" w:hAnsi="Comic Sans MS"/>
          <w:sz w:val="24"/>
          <w:szCs w:val="24"/>
        </w:rPr>
        <w:t xml:space="preserve"> eşyalar taşımamı doktor yasakladı.     </w:t>
      </w: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C</w:t>
      </w:r>
      <w:r w:rsidRPr="0091202D">
        <w:rPr>
          <w:rFonts w:ascii="Comic Sans MS" w:hAnsi="Comic Sans MS"/>
          <w:sz w:val="24"/>
          <w:szCs w:val="24"/>
        </w:rPr>
        <w:t xml:space="preserve">) Zavallının kulağı </w:t>
      </w:r>
      <w:r w:rsidRPr="0091202D">
        <w:rPr>
          <w:rFonts w:ascii="Comic Sans MS" w:hAnsi="Comic Sans MS"/>
          <w:sz w:val="24"/>
          <w:szCs w:val="24"/>
          <w:u w:val="single"/>
        </w:rPr>
        <w:t>ağır</w:t>
      </w:r>
      <w:r w:rsidRPr="0091202D">
        <w:rPr>
          <w:rFonts w:ascii="Comic Sans MS" w:hAnsi="Comic Sans MS"/>
          <w:sz w:val="24"/>
          <w:szCs w:val="24"/>
        </w:rPr>
        <w:t xml:space="preserve"> işitiyor.</w:t>
      </w: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Pr="009A2F40" w:rsidRDefault="00FF2CB1" w:rsidP="00ED3472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A2F40">
        <w:rPr>
          <w:rFonts w:ascii="Comic Sans MS" w:hAnsi="Comic Sans MS"/>
          <w:sz w:val="24"/>
          <w:szCs w:val="24"/>
        </w:rPr>
        <w:t>11-) -‘’Satır sonuna sığmayan kelimeler hecelerine göre ayrılırlar.’’ Aşağıdakilerden hangisinde bu kurala uyulmamıştır?</w:t>
      </w:r>
    </w:p>
    <w:p w:rsidR="00FF2CB1" w:rsidRPr="009A2F40" w:rsidRDefault="00FF2CB1" w:rsidP="009A2F40">
      <w:pPr>
        <w:numPr>
          <w:ilvl w:val="0"/>
          <w:numId w:val="9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  <w:r w:rsidRPr="009A2F40">
        <w:rPr>
          <w:rFonts w:ascii="Comic Sans MS" w:hAnsi="Comic Sans MS"/>
          <w:sz w:val="24"/>
          <w:szCs w:val="24"/>
        </w:rPr>
        <w:t xml:space="preserve">a-       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9A2F40">
        <w:rPr>
          <w:rFonts w:ascii="Comic Sans MS" w:hAnsi="Comic Sans MS"/>
          <w:sz w:val="24"/>
          <w:szCs w:val="24"/>
        </w:rPr>
        <w:t xml:space="preserve">B)Türk-      </w:t>
      </w:r>
      <w:r>
        <w:rPr>
          <w:rFonts w:ascii="Comic Sans MS" w:hAnsi="Comic Sans MS"/>
          <w:sz w:val="24"/>
          <w:szCs w:val="24"/>
        </w:rPr>
        <w:t xml:space="preserve">     </w:t>
      </w:r>
      <w:r w:rsidRPr="009A2F40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i</w:t>
      </w:r>
      <w:r w:rsidRPr="009A2F40">
        <w:rPr>
          <w:rFonts w:ascii="Comic Sans MS" w:hAnsi="Comic Sans MS"/>
          <w:sz w:val="24"/>
          <w:szCs w:val="24"/>
        </w:rPr>
        <w:t>nsan-</w:t>
      </w:r>
    </w:p>
    <w:p w:rsidR="00FF2CB1" w:rsidRPr="009A2F40" w:rsidRDefault="00FF2CB1" w:rsidP="00ED3472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A2F40">
        <w:rPr>
          <w:rFonts w:ascii="Comic Sans MS" w:hAnsi="Comic Sans MS"/>
          <w:sz w:val="24"/>
          <w:szCs w:val="24"/>
        </w:rPr>
        <w:t xml:space="preserve">       şöğretmen           çe       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9A2F40">
        <w:rPr>
          <w:rFonts w:ascii="Comic Sans MS" w:hAnsi="Comic Sans MS"/>
          <w:sz w:val="24"/>
          <w:szCs w:val="24"/>
        </w:rPr>
        <w:t xml:space="preserve"> ın </w:t>
      </w:r>
    </w:p>
    <w:p w:rsidR="00FF2CB1" w:rsidRPr="0091202D" w:rsidRDefault="00FF2CB1" w:rsidP="0091202D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FF2CB1" w:rsidRPr="009A2F40" w:rsidRDefault="00FF2CB1" w:rsidP="009A2F4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A2F40">
        <w:rPr>
          <w:rFonts w:ascii="Comic Sans MS" w:hAnsi="Comic Sans MS"/>
          <w:sz w:val="24"/>
          <w:szCs w:val="24"/>
        </w:rPr>
        <w:t>12-) Aşağıdaki kelimelerden hangisi sözlükte diğerlerinden önce gelir?</w:t>
      </w:r>
    </w:p>
    <w:p w:rsidR="00FF2CB1" w:rsidRPr="009A2F40" w:rsidRDefault="00FF2CB1" w:rsidP="009A2F40">
      <w:pPr>
        <w:spacing w:after="0" w:line="240" w:lineRule="auto"/>
        <w:rPr>
          <w:rFonts w:ascii="Comic Sans MS" w:hAnsi="Comic Sans MS"/>
          <w:sz w:val="12"/>
          <w:szCs w:val="12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FF2CB1" w:rsidRDefault="00FF2CB1" w:rsidP="009A2F4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A2F40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y</w:t>
      </w:r>
      <w:r w:rsidRPr="009A2F40">
        <w:rPr>
          <w:rFonts w:ascii="Comic Sans MS" w:hAnsi="Comic Sans MS"/>
          <w:sz w:val="24"/>
          <w:szCs w:val="24"/>
        </w:rPr>
        <w:t>aşam           B)</w:t>
      </w:r>
      <w:r>
        <w:rPr>
          <w:rFonts w:ascii="Comic Sans MS" w:hAnsi="Comic Sans MS"/>
          <w:sz w:val="24"/>
          <w:szCs w:val="24"/>
        </w:rPr>
        <w:t xml:space="preserve"> y</w:t>
      </w:r>
      <w:r w:rsidRPr="009A2F40">
        <w:rPr>
          <w:rFonts w:ascii="Comic Sans MS" w:hAnsi="Comic Sans MS"/>
          <w:sz w:val="24"/>
          <w:szCs w:val="24"/>
        </w:rPr>
        <w:t>aşamak           C)</w:t>
      </w:r>
      <w:r>
        <w:rPr>
          <w:rFonts w:ascii="Comic Sans MS" w:hAnsi="Comic Sans MS"/>
          <w:sz w:val="24"/>
          <w:szCs w:val="24"/>
        </w:rPr>
        <w:t xml:space="preserve"> y</w:t>
      </w:r>
      <w:r w:rsidRPr="009A2F40">
        <w:rPr>
          <w:rFonts w:ascii="Comic Sans MS" w:hAnsi="Comic Sans MS"/>
          <w:sz w:val="24"/>
          <w:szCs w:val="24"/>
        </w:rPr>
        <w:t xml:space="preserve">aşlı              </w:t>
      </w:r>
    </w:p>
    <w:p w:rsidR="00FF2CB1" w:rsidRPr="009A2F40" w:rsidRDefault="00FF2CB1" w:rsidP="009A2F40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Default="00FF2CB1" w:rsidP="009A2F4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A2F40">
        <w:rPr>
          <w:rFonts w:ascii="Comic Sans MS" w:hAnsi="Comic Sans MS"/>
          <w:sz w:val="24"/>
          <w:szCs w:val="24"/>
        </w:rPr>
        <w:t>13-) Aşağıdaki cümlelerin hangisinde ‘’mi’’ soru eki yanlış ayrılmıştır?</w:t>
      </w:r>
    </w:p>
    <w:p w:rsidR="00FF2CB1" w:rsidRPr="009A2F40" w:rsidRDefault="00FF2CB1" w:rsidP="009A2F40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Pr="009A2F40" w:rsidRDefault="00FF2CB1" w:rsidP="009A2F4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A2F40">
        <w:rPr>
          <w:rFonts w:ascii="Comic Sans MS" w:hAnsi="Comic Sans MS"/>
          <w:sz w:val="24"/>
          <w:szCs w:val="24"/>
        </w:rPr>
        <w:t>A)Ödevleri yapmak için yarın bize gelir misin?</w:t>
      </w:r>
    </w:p>
    <w:p w:rsidR="00FF2CB1" w:rsidRPr="009A2F40" w:rsidRDefault="00FF2CB1" w:rsidP="009A2F4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A2F40">
        <w:rPr>
          <w:rFonts w:ascii="Comic Sans MS" w:hAnsi="Comic Sans MS"/>
          <w:sz w:val="24"/>
          <w:szCs w:val="24"/>
        </w:rPr>
        <w:t>B)Yukarıdaki lambayı göre miyormusunuz?</w:t>
      </w:r>
    </w:p>
    <w:p w:rsidR="00FF2CB1" w:rsidRPr="009A2F40" w:rsidRDefault="00FF2CB1" w:rsidP="009A2F4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A2F40">
        <w:rPr>
          <w:rFonts w:ascii="Comic Sans MS" w:hAnsi="Comic Sans MS"/>
          <w:sz w:val="24"/>
          <w:szCs w:val="24"/>
        </w:rPr>
        <w:t>C)Bu kazağını mı çok seviyorsun?</w:t>
      </w:r>
    </w:p>
    <w:p w:rsidR="00FF2CB1" w:rsidRPr="009A2F40" w:rsidRDefault="00FF2CB1" w:rsidP="009A2F40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Pr="009A2F40" w:rsidRDefault="00FF2CB1" w:rsidP="009A2F4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A2F40">
        <w:rPr>
          <w:rFonts w:ascii="Comic Sans MS" w:hAnsi="Comic Sans MS"/>
          <w:sz w:val="24"/>
          <w:szCs w:val="24"/>
        </w:rPr>
        <w:t>14-) Aşağıdaki cümlelerin hangisinde sebep –sonuç ilişkisi yoktur</w:t>
      </w:r>
      <w:r>
        <w:rPr>
          <w:rFonts w:ascii="Comic Sans MS" w:hAnsi="Comic Sans MS"/>
          <w:sz w:val="24"/>
          <w:szCs w:val="24"/>
        </w:rPr>
        <w:t>?</w:t>
      </w:r>
    </w:p>
    <w:p w:rsidR="00FF2CB1" w:rsidRPr="009A2F40" w:rsidRDefault="00FF2CB1" w:rsidP="009A2F40">
      <w:pPr>
        <w:spacing w:after="0" w:line="240" w:lineRule="auto"/>
        <w:ind w:right="-426"/>
        <w:rPr>
          <w:rFonts w:ascii="Comic Sans MS" w:hAnsi="Comic Sans MS"/>
          <w:sz w:val="12"/>
          <w:szCs w:val="12"/>
        </w:rPr>
      </w:pPr>
    </w:p>
    <w:p w:rsidR="00FF2CB1" w:rsidRDefault="00FF2CB1" w:rsidP="009A2F40">
      <w:pPr>
        <w:spacing w:after="0" w:line="240" w:lineRule="auto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A)</w:t>
      </w:r>
      <w:r w:rsidRPr="009A2F4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G</w:t>
      </w:r>
      <w:r w:rsidRPr="009A2F40">
        <w:rPr>
          <w:rFonts w:ascii="Comic Sans MS" w:hAnsi="Comic Sans MS"/>
          <w:sz w:val="24"/>
          <w:szCs w:val="24"/>
        </w:rPr>
        <w:t>ürültüden ders çalışamıyorum</w:t>
      </w:r>
      <w:r>
        <w:rPr>
          <w:rFonts w:ascii="Comic Sans MS" w:hAnsi="Comic Sans MS"/>
          <w:sz w:val="24"/>
          <w:szCs w:val="24"/>
        </w:rPr>
        <w:t>.</w:t>
      </w:r>
      <w:r w:rsidRPr="009A2F40">
        <w:rPr>
          <w:rFonts w:ascii="Comic Sans MS" w:hAnsi="Comic Sans MS"/>
          <w:sz w:val="24"/>
          <w:szCs w:val="24"/>
        </w:rPr>
        <w:tab/>
      </w:r>
      <w:r w:rsidRPr="009A2F40">
        <w:rPr>
          <w:rFonts w:ascii="Comic Sans MS" w:hAnsi="Comic Sans MS"/>
          <w:sz w:val="24"/>
          <w:szCs w:val="24"/>
        </w:rPr>
        <w:tab/>
      </w:r>
    </w:p>
    <w:p w:rsidR="00FF2CB1" w:rsidRPr="009A2F40" w:rsidRDefault="00FF2CB1" w:rsidP="009A2F40">
      <w:pPr>
        <w:spacing w:after="0" w:line="240" w:lineRule="auto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B)</w:t>
      </w:r>
      <w:r w:rsidRPr="009A2F4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K</w:t>
      </w:r>
      <w:r w:rsidRPr="009A2F40">
        <w:rPr>
          <w:rFonts w:ascii="Comic Sans MS" w:hAnsi="Comic Sans MS"/>
          <w:sz w:val="24"/>
          <w:szCs w:val="24"/>
        </w:rPr>
        <w:t>itabımı kaybettiğim için ödevimi yapamadım</w:t>
      </w:r>
      <w:r>
        <w:rPr>
          <w:rFonts w:ascii="Comic Sans MS" w:hAnsi="Comic Sans MS"/>
          <w:sz w:val="24"/>
          <w:szCs w:val="24"/>
        </w:rPr>
        <w:t>.</w:t>
      </w:r>
    </w:p>
    <w:p w:rsidR="00FF2CB1" w:rsidRPr="009A2F40" w:rsidRDefault="00FF2CB1" w:rsidP="009A2F40">
      <w:pPr>
        <w:spacing w:after="0" w:line="240" w:lineRule="auto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C) K</w:t>
      </w:r>
      <w:r w:rsidRPr="009A2F40">
        <w:rPr>
          <w:rFonts w:ascii="Comic Sans MS" w:hAnsi="Comic Sans MS"/>
          <w:sz w:val="24"/>
          <w:szCs w:val="24"/>
        </w:rPr>
        <w:t>ış gittikçe yaklaşıyordu</w:t>
      </w:r>
      <w:r>
        <w:rPr>
          <w:rFonts w:ascii="Comic Sans MS" w:hAnsi="Comic Sans MS"/>
          <w:sz w:val="24"/>
          <w:szCs w:val="24"/>
        </w:rPr>
        <w:t>.</w:t>
      </w:r>
    </w:p>
    <w:p w:rsidR="00FF2CB1" w:rsidRPr="009A2F40" w:rsidRDefault="00FF2CB1" w:rsidP="009A2F40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Default="00FF2CB1" w:rsidP="009A2F40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pacing w:val="10"/>
          <w:sz w:val="24"/>
          <w:szCs w:val="24"/>
        </w:rPr>
      </w:pPr>
      <w:r w:rsidRPr="009A2F40">
        <w:rPr>
          <w:rFonts w:ascii="Comic Sans MS" w:hAnsi="Comic Sans MS"/>
          <w:sz w:val="24"/>
          <w:szCs w:val="24"/>
        </w:rPr>
        <w:t xml:space="preserve">15-) </w:t>
      </w:r>
      <w:r w:rsidRPr="009A2F40">
        <w:rPr>
          <w:rFonts w:ascii="Comic Sans MS" w:hAnsi="Comic Sans MS"/>
          <w:spacing w:val="10"/>
          <w:sz w:val="24"/>
          <w:szCs w:val="24"/>
        </w:rPr>
        <w:t>Türkçe kelimelerin doğru yazılışlarını öğrenmek için aşağı</w:t>
      </w:r>
      <w:r w:rsidRPr="009A2F40">
        <w:rPr>
          <w:rFonts w:ascii="Comic Sans MS" w:hAnsi="Comic Sans MS"/>
          <w:spacing w:val="10"/>
          <w:sz w:val="24"/>
          <w:szCs w:val="24"/>
        </w:rPr>
        <w:softHyphen/>
        <w:t>daki hangi kaynağa başvururuz?</w:t>
      </w:r>
    </w:p>
    <w:p w:rsidR="00FF2CB1" w:rsidRPr="00325E2E" w:rsidRDefault="00FF2CB1" w:rsidP="009A2F40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pacing w:val="10"/>
          <w:sz w:val="12"/>
          <w:szCs w:val="12"/>
        </w:rPr>
      </w:pPr>
    </w:p>
    <w:p w:rsidR="00FF2CB1" w:rsidRDefault="00FF2CB1" w:rsidP="009A2F40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pacing w:val="10"/>
          <w:sz w:val="24"/>
          <w:szCs w:val="24"/>
        </w:rPr>
      </w:pPr>
      <w:r w:rsidRPr="009A2F40">
        <w:rPr>
          <w:rFonts w:ascii="Comic Sans MS" w:hAnsi="Comic Sans MS"/>
          <w:spacing w:val="10"/>
          <w:sz w:val="24"/>
          <w:szCs w:val="24"/>
        </w:rPr>
        <w:t xml:space="preserve">A) sözlüğe            </w:t>
      </w:r>
    </w:p>
    <w:p w:rsidR="00FF2CB1" w:rsidRDefault="00FF2CB1" w:rsidP="009A2F40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pacing w:val="10"/>
          <w:sz w:val="24"/>
          <w:szCs w:val="24"/>
        </w:rPr>
      </w:pPr>
      <w:r w:rsidRPr="009A2F40">
        <w:rPr>
          <w:rFonts w:ascii="Comic Sans MS" w:hAnsi="Comic Sans MS"/>
          <w:spacing w:val="10"/>
          <w:sz w:val="24"/>
          <w:szCs w:val="24"/>
        </w:rPr>
        <w:t xml:space="preserve">B) yazım kılavuzuna   </w:t>
      </w:r>
    </w:p>
    <w:p w:rsidR="00FF2CB1" w:rsidRPr="009A2F40" w:rsidRDefault="00FF2CB1" w:rsidP="009A2F40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pacing w:val="10"/>
          <w:sz w:val="24"/>
          <w:szCs w:val="24"/>
        </w:rPr>
      </w:pPr>
      <w:r w:rsidRPr="009A2F40">
        <w:rPr>
          <w:rFonts w:ascii="Comic Sans MS" w:hAnsi="Comic Sans MS"/>
          <w:spacing w:val="10"/>
          <w:sz w:val="24"/>
          <w:szCs w:val="24"/>
        </w:rPr>
        <w:t>C) Türkçe kitabına</w:t>
      </w:r>
    </w:p>
    <w:p w:rsidR="00FF2CB1" w:rsidRPr="00325E2E" w:rsidRDefault="00FF2CB1" w:rsidP="009A2F40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Pr="009A2F40" w:rsidRDefault="00FF2CB1" w:rsidP="009A2F40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pacing w:val="10"/>
          <w:sz w:val="24"/>
          <w:szCs w:val="24"/>
        </w:rPr>
      </w:pPr>
      <w:r w:rsidRPr="009A2F40">
        <w:rPr>
          <w:rFonts w:ascii="Comic Sans MS" w:hAnsi="Comic Sans MS"/>
          <w:sz w:val="24"/>
          <w:szCs w:val="24"/>
        </w:rPr>
        <w:t xml:space="preserve">16-) </w:t>
      </w:r>
      <w:r w:rsidRPr="009A2F40">
        <w:rPr>
          <w:rFonts w:ascii="Comic Sans MS" w:hAnsi="Comic Sans MS"/>
          <w:spacing w:val="10"/>
          <w:sz w:val="24"/>
          <w:szCs w:val="24"/>
        </w:rPr>
        <w:t xml:space="preserve">Aşağıdakilerden hangisinin yazımı yanlıştır? </w:t>
      </w:r>
    </w:p>
    <w:p w:rsidR="00FF2CB1" w:rsidRPr="009A2F40" w:rsidRDefault="00FF2CB1" w:rsidP="009A2F40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pacing w:val="10"/>
          <w:sz w:val="24"/>
          <w:szCs w:val="24"/>
        </w:rPr>
      </w:pPr>
      <w:r>
        <w:rPr>
          <w:rFonts w:ascii="Comic Sans MS" w:hAnsi="Comic Sans MS"/>
          <w:spacing w:val="10"/>
          <w:sz w:val="24"/>
          <w:szCs w:val="24"/>
        </w:rPr>
        <w:t xml:space="preserve">A) tiyatro        B) candarma       </w:t>
      </w:r>
      <w:r w:rsidRPr="009A2F40">
        <w:rPr>
          <w:rFonts w:ascii="Comic Sans MS" w:hAnsi="Comic Sans MS"/>
          <w:spacing w:val="10"/>
          <w:sz w:val="24"/>
          <w:szCs w:val="24"/>
        </w:rPr>
        <w:t>C) kırıntı</w:t>
      </w:r>
    </w:p>
    <w:p w:rsidR="00FF2CB1" w:rsidRPr="00521B65" w:rsidRDefault="00FF2CB1" w:rsidP="0091202D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FF2CB1" w:rsidRPr="00521B65" w:rsidRDefault="00FF2CB1" w:rsidP="00521B6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pacing w:val="10"/>
          <w:sz w:val="24"/>
          <w:szCs w:val="24"/>
        </w:rPr>
      </w:pPr>
      <w:r w:rsidRPr="00521B65">
        <w:rPr>
          <w:rFonts w:ascii="Comic Sans MS" w:hAnsi="Comic Sans MS"/>
          <w:sz w:val="24"/>
          <w:szCs w:val="24"/>
        </w:rPr>
        <w:t xml:space="preserve">17-) </w:t>
      </w:r>
      <w:r w:rsidRPr="00521B65">
        <w:rPr>
          <w:rFonts w:ascii="Comic Sans MS" w:hAnsi="Comic Sans MS"/>
          <w:spacing w:val="10"/>
          <w:sz w:val="24"/>
          <w:szCs w:val="24"/>
        </w:rPr>
        <w:t>"Ekmek" sözcüğü aşağıd</w:t>
      </w:r>
      <w:r>
        <w:rPr>
          <w:rFonts w:ascii="Comic Sans MS" w:hAnsi="Comic Sans MS"/>
          <w:spacing w:val="10"/>
          <w:sz w:val="24"/>
          <w:szCs w:val="24"/>
        </w:rPr>
        <w:t>aki hangi eki alırsa, ekmek konulan yer anlamı alır</w:t>
      </w:r>
      <w:r w:rsidRPr="00521B65">
        <w:rPr>
          <w:rFonts w:ascii="Comic Sans MS" w:hAnsi="Comic Sans MS"/>
          <w:spacing w:val="10"/>
          <w:sz w:val="24"/>
          <w:szCs w:val="24"/>
        </w:rPr>
        <w:t>?</w:t>
      </w:r>
    </w:p>
    <w:p w:rsidR="00FF2CB1" w:rsidRPr="00521B65" w:rsidRDefault="00FF2CB1" w:rsidP="00521B6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pacing w:val="10"/>
          <w:sz w:val="12"/>
          <w:szCs w:val="12"/>
        </w:rPr>
      </w:pPr>
      <w:bookmarkStart w:id="0" w:name="_GoBack"/>
      <w:bookmarkEnd w:id="0"/>
    </w:p>
    <w:p w:rsidR="00FF2CB1" w:rsidRDefault="00FF2CB1" w:rsidP="00521B6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pacing w:val="10"/>
          <w:sz w:val="24"/>
          <w:szCs w:val="24"/>
        </w:rPr>
        <w:t>A) -ler                  B)-</w:t>
      </w:r>
      <w:r w:rsidRPr="00521B65">
        <w:rPr>
          <w:rFonts w:ascii="Comic Sans MS" w:hAnsi="Comic Sans MS"/>
          <w:spacing w:val="10"/>
          <w:sz w:val="24"/>
          <w:szCs w:val="24"/>
        </w:rPr>
        <w:t>l</w:t>
      </w:r>
      <w:r>
        <w:rPr>
          <w:rFonts w:ascii="Comic Sans MS" w:hAnsi="Comic Sans MS"/>
          <w:spacing w:val="10"/>
          <w:sz w:val="24"/>
          <w:szCs w:val="24"/>
        </w:rPr>
        <w:t>ik                   C)-çi</w:t>
      </w:r>
    </w:p>
    <w:sectPr w:rsidR="00FF2CB1" w:rsidSect="00BE281D">
      <w:type w:val="continuous"/>
      <w:pgSz w:w="11906" w:h="16838"/>
      <w:pgMar w:top="539" w:right="386" w:bottom="540" w:left="540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CB1" w:rsidRDefault="00FF2CB1">
      <w:r>
        <w:separator/>
      </w:r>
    </w:p>
  </w:endnote>
  <w:endnote w:type="continuationSeparator" w:id="0">
    <w:p w:rsidR="00FF2CB1" w:rsidRDefault="00FF2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CB1" w:rsidRDefault="00FF2CB1">
      <w:r>
        <w:separator/>
      </w:r>
    </w:p>
  </w:footnote>
  <w:footnote w:type="continuationSeparator" w:id="0">
    <w:p w:rsidR="00FF2CB1" w:rsidRDefault="00FF2C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16634D9"/>
    <w:multiLevelType w:val="hybridMultilevel"/>
    <w:tmpl w:val="504497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1E799F"/>
    <w:multiLevelType w:val="hybridMultilevel"/>
    <w:tmpl w:val="378AF492"/>
    <w:lvl w:ilvl="0" w:tplc="94E45236">
      <w:start w:val="1"/>
      <w:numFmt w:val="upperLetter"/>
      <w:lvlText w:val="%1)"/>
      <w:lvlJc w:val="left"/>
      <w:pPr>
        <w:ind w:left="5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3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50538C"/>
    <w:multiLevelType w:val="hybridMultilevel"/>
    <w:tmpl w:val="E3720DA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1F36D0"/>
    <w:multiLevelType w:val="hybridMultilevel"/>
    <w:tmpl w:val="3C423A40"/>
    <w:lvl w:ilvl="0" w:tplc="61DE0996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373"/>
    <w:rsid w:val="00017E29"/>
    <w:rsid w:val="00024F45"/>
    <w:rsid w:val="0002765B"/>
    <w:rsid w:val="00027DA5"/>
    <w:rsid w:val="000334E0"/>
    <w:rsid w:val="000343E0"/>
    <w:rsid w:val="00050F93"/>
    <w:rsid w:val="000578E0"/>
    <w:rsid w:val="000642A5"/>
    <w:rsid w:val="0007033B"/>
    <w:rsid w:val="00075A4B"/>
    <w:rsid w:val="000766E6"/>
    <w:rsid w:val="00093EAD"/>
    <w:rsid w:val="000A1B69"/>
    <w:rsid w:val="000A6998"/>
    <w:rsid w:val="000B26CE"/>
    <w:rsid w:val="000C2356"/>
    <w:rsid w:val="000C4E01"/>
    <w:rsid w:val="000C6E5A"/>
    <w:rsid w:val="000D50CA"/>
    <w:rsid w:val="0010695E"/>
    <w:rsid w:val="00107F46"/>
    <w:rsid w:val="0011076C"/>
    <w:rsid w:val="00114139"/>
    <w:rsid w:val="00115F06"/>
    <w:rsid w:val="0013365A"/>
    <w:rsid w:val="00146123"/>
    <w:rsid w:val="00146CCD"/>
    <w:rsid w:val="00163A7E"/>
    <w:rsid w:val="00170546"/>
    <w:rsid w:val="00171086"/>
    <w:rsid w:val="001714A0"/>
    <w:rsid w:val="00176A08"/>
    <w:rsid w:val="00192C28"/>
    <w:rsid w:val="001959C8"/>
    <w:rsid w:val="00197CDF"/>
    <w:rsid w:val="001C0D84"/>
    <w:rsid w:val="001D4695"/>
    <w:rsid w:val="001D63FF"/>
    <w:rsid w:val="001E3344"/>
    <w:rsid w:val="001F7D64"/>
    <w:rsid w:val="002071B9"/>
    <w:rsid w:val="00222A5E"/>
    <w:rsid w:val="00232B95"/>
    <w:rsid w:val="002375E7"/>
    <w:rsid w:val="00241C12"/>
    <w:rsid w:val="00255E13"/>
    <w:rsid w:val="00257496"/>
    <w:rsid w:val="0028016B"/>
    <w:rsid w:val="00282B4B"/>
    <w:rsid w:val="0028665B"/>
    <w:rsid w:val="002A6430"/>
    <w:rsid w:val="002B1811"/>
    <w:rsid w:val="002B4116"/>
    <w:rsid w:val="002B7331"/>
    <w:rsid w:val="002E267A"/>
    <w:rsid w:val="002F18CA"/>
    <w:rsid w:val="003026ED"/>
    <w:rsid w:val="003046E4"/>
    <w:rsid w:val="00325E2E"/>
    <w:rsid w:val="00325FED"/>
    <w:rsid w:val="0034162F"/>
    <w:rsid w:val="003466B7"/>
    <w:rsid w:val="00351705"/>
    <w:rsid w:val="00383B97"/>
    <w:rsid w:val="00385CCA"/>
    <w:rsid w:val="003A42AC"/>
    <w:rsid w:val="003B0F65"/>
    <w:rsid w:val="003B3DA0"/>
    <w:rsid w:val="003C76A7"/>
    <w:rsid w:val="003D1B82"/>
    <w:rsid w:val="003D34E4"/>
    <w:rsid w:val="003F69A1"/>
    <w:rsid w:val="004252B1"/>
    <w:rsid w:val="004505F3"/>
    <w:rsid w:val="004620D5"/>
    <w:rsid w:val="00462545"/>
    <w:rsid w:val="0047630D"/>
    <w:rsid w:val="004859EC"/>
    <w:rsid w:val="00491856"/>
    <w:rsid w:val="00492F60"/>
    <w:rsid w:val="004B0E3C"/>
    <w:rsid w:val="004B5984"/>
    <w:rsid w:val="004C7275"/>
    <w:rsid w:val="004D110B"/>
    <w:rsid w:val="004D5415"/>
    <w:rsid w:val="004E143E"/>
    <w:rsid w:val="0051584A"/>
    <w:rsid w:val="00521277"/>
    <w:rsid w:val="00521B65"/>
    <w:rsid w:val="005324B2"/>
    <w:rsid w:val="00536C76"/>
    <w:rsid w:val="00540D17"/>
    <w:rsid w:val="00551397"/>
    <w:rsid w:val="0056044D"/>
    <w:rsid w:val="005653A9"/>
    <w:rsid w:val="0056697B"/>
    <w:rsid w:val="00572DDB"/>
    <w:rsid w:val="00576EBB"/>
    <w:rsid w:val="00592A82"/>
    <w:rsid w:val="005B2804"/>
    <w:rsid w:val="005B405C"/>
    <w:rsid w:val="005C2CF3"/>
    <w:rsid w:val="005F1A21"/>
    <w:rsid w:val="006023A0"/>
    <w:rsid w:val="00615516"/>
    <w:rsid w:val="006179E7"/>
    <w:rsid w:val="00633528"/>
    <w:rsid w:val="0063367A"/>
    <w:rsid w:val="00643881"/>
    <w:rsid w:val="00662FA5"/>
    <w:rsid w:val="006907E0"/>
    <w:rsid w:val="0069325D"/>
    <w:rsid w:val="006A492E"/>
    <w:rsid w:val="006A7833"/>
    <w:rsid w:val="006B08F3"/>
    <w:rsid w:val="006C6456"/>
    <w:rsid w:val="006D4E51"/>
    <w:rsid w:val="006E2070"/>
    <w:rsid w:val="006E6CCD"/>
    <w:rsid w:val="006F15F2"/>
    <w:rsid w:val="006F2CAA"/>
    <w:rsid w:val="006F7262"/>
    <w:rsid w:val="00700732"/>
    <w:rsid w:val="00707F82"/>
    <w:rsid w:val="00710C04"/>
    <w:rsid w:val="0073631E"/>
    <w:rsid w:val="007516D9"/>
    <w:rsid w:val="00751AE8"/>
    <w:rsid w:val="00753824"/>
    <w:rsid w:val="007553B3"/>
    <w:rsid w:val="00760463"/>
    <w:rsid w:val="0077516D"/>
    <w:rsid w:val="00781868"/>
    <w:rsid w:val="00794411"/>
    <w:rsid w:val="007970E5"/>
    <w:rsid w:val="007A1AE1"/>
    <w:rsid w:val="007C0A7D"/>
    <w:rsid w:val="007C467B"/>
    <w:rsid w:val="007E1FDE"/>
    <w:rsid w:val="007F5668"/>
    <w:rsid w:val="00820945"/>
    <w:rsid w:val="008235BE"/>
    <w:rsid w:val="00825989"/>
    <w:rsid w:val="00853C40"/>
    <w:rsid w:val="008674B2"/>
    <w:rsid w:val="008738AF"/>
    <w:rsid w:val="00874089"/>
    <w:rsid w:val="008838F2"/>
    <w:rsid w:val="00887115"/>
    <w:rsid w:val="008B5629"/>
    <w:rsid w:val="008C2DB7"/>
    <w:rsid w:val="008E0848"/>
    <w:rsid w:val="008F04B2"/>
    <w:rsid w:val="008F0AA8"/>
    <w:rsid w:val="008F2460"/>
    <w:rsid w:val="008F6191"/>
    <w:rsid w:val="008F7B8B"/>
    <w:rsid w:val="00902EAA"/>
    <w:rsid w:val="0091202D"/>
    <w:rsid w:val="00920EE9"/>
    <w:rsid w:val="00935530"/>
    <w:rsid w:val="00952146"/>
    <w:rsid w:val="009563AF"/>
    <w:rsid w:val="00957F3B"/>
    <w:rsid w:val="00962282"/>
    <w:rsid w:val="00985658"/>
    <w:rsid w:val="009877A6"/>
    <w:rsid w:val="00992C31"/>
    <w:rsid w:val="009951B8"/>
    <w:rsid w:val="00995C4D"/>
    <w:rsid w:val="009A2F40"/>
    <w:rsid w:val="009A39B2"/>
    <w:rsid w:val="009A69DA"/>
    <w:rsid w:val="009B0AF6"/>
    <w:rsid w:val="009C205C"/>
    <w:rsid w:val="009C7EFC"/>
    <w:rsid w:val="009F4104"/>
    <w:rsid w:val="00A00B99"/>
    <w:rsid w:val="00A01A72"/>
    <w:rsid w:val="00A06030"/>
    <w:rsid w:val="00A0793F"/>
    <w:rsid w:val="00A07C03"/>
    <w:rsid w:val="00A21AE0"/>
    <w:rsid w:val="00A313A7"/>
    <w:rsid w:val="00A31EDF"/>
    <w:rsid w:val="00A547A3"/>
    <w:rsid w:val="00A55F40"/>
    <w:rsid w:val="00A70FBA"/>
    <w:rsid w:val="00A77911"/>
    <w:rsid w:val="00A80D0C"/>
    <w:rsid w:val="00A82E4B"/>
    <w:rsid w:val="00A848EC"/>
    <w:rsid w:val="00A87CAB"/>
    <w:rsid w:val="00A92478"/>
    <w:rsid w:val="00AC45F0"/>
    <w:rsid w:val="00AC4C11"/>
    <w:rsid w:val="00AD2B7C"/>
    <w:rsid w:val="00AF2185"/>
    <w:rsid w:val="00AF2F78"/>
    <w:rsid w:val="00AF5962"/>
    <w:rsid w:val="00B070DB"/>
    <w:rsid w:val="00B11BE6"/>
    <w:rsid w:val="00B17C5D"/>
    <w:rsid w:val="00B32425"/>
    <w:rsid w:val="00B37271"/>
    <w:rsid w:val="00B452DD"/>
    <w:rsid w:val="00B55F75"/>
    <w:rsid w:val="00B65935"/>
    <w:rsid w:val="00B84D9A"/>
    <w:rsid w:val="00B91759"/>
    <w:rsid w:val="00B97D4C"/>
    <w:rsid w:val="00BB3D56"/>
    <w:rsid w:val="00BC644C"/>
    <w:rsid w:val="00BE281D"/>
    <w:rsid w:val="00BE3C08"/>
    <w:rsid w:val="00BE7B66"/>
    <w:rsid w:val="00BF41AA"/>
    <w:rsid w:val="00BF5F91"/>
    <w:rsid w:val="00C13997"/>
    <w:rsid w:val="00C167A8"/>
    <w:rsid w:val="00C17B8D"/>
    <w:rsid w:val="00C338D3"/>
    <w:rsid w:val="00C378E1"/>
    <w:rsid w:val="00C37B65"/>
    <w:rsid w:val="00C41D09"/>
    <w:rsid w:val="00C557E2"/>
    <w:rsid w:val="00C7108F"/>
    <w:rsid w:val="00C90F4F"/>
    <w:rsid w:val="00C9372B"/>
    <w:rsid w:val="00CB2FCA"/>
    <w:rsid w:val="00CC0992"/>
    <w:rsid w:val="00CD66CA"/>
    <w:rsid w:val="00CF7AE2"/>
    <w:rsid w:val="00D032F9"/>
    <w:rsid w:val="00D04FA9"/>
    <w:rsid w:val="00D40B90"/>
    <w:rsid w:val="00D6438F"/>
    <w:rsid w:val="00D81607"/>
    <w:rsid w:val="00D96B06"/>
    <w:rsid w:val="00DA400B"/>
    <w:rsid w:val="00DD6C25"/>
    <w:rsid w:val="00DE2E9A"/>
    <w:rsid w:val="00DF1279"/>
    <w:rsid w:val="00E25B1B"/>
    <w:rsid w:val="00E27C35"/>
    <w:rsid w:val="00E43CDD"/>
    <w:rsid w:val="00E465D2"/>
    <w:rsid w:val="00E600C2"/>
    <w:rsid w:val="00E70165"/>
    <w:rsid w:val="00E75027"/>
    <w:rsid w:val="00E76130"/>
    <w:rsid w:val="00E81043"/>
    <w:rsid w:val="00E82781"/>
    <w:rsid w:val="00E90CE7"/>
    <w:rsid w:val="00E974EE"/>
    <w:rsid w:val="00E9761D"/>
    <w:rsid w:val="00EB6578"/>
    <w:rsid w:val="00EC2394"/>
    <w:rsid w:val="00EC73F0"/>
    <w:rsid w:val="00ED3472"/>
    <w:rsid w:val="00ED65C6"/>
    <w:rsid w:val="00EE0022"/>
    <w:rsid w:val="00EE0DB7"/>
    <w:rsid w:val="00EE4059"/>
    <w:rsid w:val="00EF6DA5"/>
    <w:rsid w:val="00F13E36"/>
    <w:rsid w:val="00F174B5"/>
    <w:rsid w:val="00F17F4A"/>
    <w:rsid w:val="00F23BAB"/>
    <w:rsid w:val="00F23CC9"/>
    <w:rsid w:val="00F26C72"/>
    <w:rsid w:val="00F34C99"/>
    <w:rsid w:val="00F370BC"/>
    <w:rsid w:val="00F51F5C"/>
    <w:rsid w:val="00F670CE"/>
    <w:rsid w:val="00F67711"/>
    <w:rsid w:val="00FC3228"/>
    <w:rsid w:val="00FC4357"/>
    <w:rsid w:val="00FD3D93"/>
    <w:rsid w:val="00FD716A"/>
    <w:rsid w:val="00FE0B05"/>
    <w:rsid w:val="00FF1F63"/>
    <w:rsid w:val="00FF2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935530"/>
    <w:pPr>
      <w:spacing w:before="240" w:after="60"/>
      <w:outlineLvl w:val="8"/>
    </w:pPr>
    <w:rPr>
      <w:rFonts w:ascii="Cambria" w:hAnsi="Cambria" w:cs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4059"/>
    <w:rPr>
      <w:rFonts w:ascii="Times New Roman" w:hAnsi="Times New Roman"/>
      <w:b/>
      <w:kern w:val="36"/>
      <w:sz w:val="4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/>
    </w:rPr>
  </w:style>
  <w:style w:type="character" w:styleId="Hyperlink">
    <w:name w:val="Hyperlink"/>
    <w:basedOn w:val="DefaultParagraphFont"/>
    <w:uiPriority w:val="99"/>
    <w:semiHidden/>
    <w:rsid w:val="00EE4059"/>
    <w:rPr>
      <w:rFonts w:cs="Times New Roman"/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DefaultParagraphFont"/>
    <w:uiPriority w:val="99"/>
    <w:rsid w:val="00EE4059"/>
    <w:rPr>
      <w:rFonts w:cs="Times New Roman"/>
    </w:rPr>
  </w:style>
  <w:style w:type="character" w:customStyle="1" w:styleId="skypepnhprintcontainer1383926830">
    <w:name w:val="skype_pnh_print_container_1383926830"/>
    <w:basedOn w:val="DefaultParagraphFont"/>
    <w:uiPriority w:val="99"/>
    <w:rsid w:val="00EE4059"/>
    <w:rPr>
      <w:rFonts w:cs="Times New Roman"/>
    </w:rPr>
  </w:style>
  <w:style w:type="character" w:customStyle="1" w:styleId="skypepnhcontainer">
    <w:name w:val="skype_pnh_container"/>
    <w:basedOn w:val="DefaultParagraphFont"/>
    <w:uiPriority w:val="99"/>
    <w:rsid w:val="00EE4059"/>
    <w:rPr>
      <w:rFonts w:cs="Times New Roman"/>
    </w:rPr>
  </w:style>
  <w:style w:type="character" w:customStyle="1" w:styleId="skypepnhtextspan">
    <w:name w:val="skype_pnh_text_span"/>
    <w:basedOn w:val="DefaultParagraphFont"/>
    <w:uiPriority w:val="99"/>
    <w:rsid w:val="00EE4059"/>
    <w:rPr>
      <w:rFonts w:cs="Times New Roman"/>
    </w:rPr>
  </w:style>
  <w:style w:type="character" w:customStyle="1" w:styleId="skypepnhfreetextspan">
    <w:name w:val="skype_pnh_free_text_span"/>
    <w:basedOn w:val="DefaultParagraphFont"/>
    <w:uiPriority w:val="99"/>
    <w:rsid w:val="00EE4059"/>
    <w:rPr>
      <w:rFonts w:cs="Times New Roman"/>
    </w:rPr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25FE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5FED"/>
    <w:rPr>
      <w:rFonts w:ascii="Tahoma" w:hAnsi="Tahoma"/>
      <w:sz w:val="16"/>
    </w:rPr>
  </w:style>
  <w:style w:type="character" w:styleId="Strong">
    <w:name w:val="Strong"/>
    <w:basedOn w:val="DefaultParagraphFont"/>
    <w:uiPriority w:val="99"/>
    <w:qFormat/>
    <w:rsid w:val="00BE7B66"/>
    <w:rPr>
      <w:rFonts w:cs="Times New Roman"/>
      <w:b/>
    </w:rPr>
  </w:style>
  <w:style w:type="paragraph" w:styleId="Footer">
    <w:name w:val="footer"/>
    <w:basedOn w:val="Normal"/>
    <w:link w:val="Footer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2185"/>
    <w:rPr>
      <w:rFonts w:cs="Times New Roman"/>
    </w:rPr>
  </w:style>
  <w:style w:type="character" w:styleId="PageNumber">
    <w:name w:val="page number"/>
    <w:basedOn w:val="DefaultParagraphFont"/>
    <w:uiPriority w:val="99"/>
    <w:rsid w:val="004D110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4C99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E465D2"/>
    <w:rPr>
      <w:rFonts w:cs="Times New Roman"/>
      <w:b/>
    </w:rPr>
  </w:style>
  <w:style w:type="character" w:customStyle="1" w:styleId="ft">
    <w:name w:val="ft"/>
    <w:basedOn w:val="DefaultParagraphFont"/>
    <w:uiPriority w:val="99"/>
    <w:rsid w:val="00E465D2"/>
    <w:rPr>
      <w:rFonts w:cs="Times New Roman"/>
    </w:rPr>
  </w:style>
  <w:style w:type="paragraph" w:customStyle="1" w:styleId="AralkYok1">
    <w:name w:val="Aralık Yok1"/>
    <w:uiPriority w:val="99"/>
    <w:rsid w:val="00B32425"/>
    <w:rPr>
      <w:rFonts w:cs="Calibri"/>
      <w:lang w:eastAsia="en-US"/>
    </w:rPr>
  </w:style>
  <w:style w:type="table" w:styleId="TableGrid">
    <w:name w:val="Table Grid"/>
    <w:basedOn w:val="TableNormal"/>
    <w:uiPriority w:val="99"/>
    <w:locked/>
    <w:rsid w:val="000334E0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492F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7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7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77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779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7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6779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7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7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77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7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677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524</TotalTime>
  <Pages>1</Pages>
  <Words>408</Words>
  <Characters>2327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2013-11-08T16:08:00Z</dcterms:created>
  <dcterms:modified xsi:type="dcterms:W3CDTF">2013-12-22T19:43:00Z</dcterms:modified>
  <cp:category>www.sorubak.com</cp:category>
</cp:coreProperties>
</file>