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01" w:rsidRDefault="00415A01" w:rsidP="00852FC4">
      <w:pPr>
        <w:pStyle w:val="NoSpacing"/>
        <w:jc w:val="center"/>
        <w:rPr>
          <w:rFonts w:ascii="ALFABET98" w:hAnsi="ALFABET98" w:cs="Arial"/>
          <w:b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b/>
          <w:noProof/>
          <w:sz w:val="24"/>
          <w:szCs w:val="24"/>
          <w:lang w:eastAsia="tr-TR"/>
        </w:rPr>
        <w:t>ANNE</w:t>
      </w:r>
    </w:p>
    <w:p w:rsidR="00415A01" w:rsidRPr="00852FC4" w:rsidRDefault="00415A01" w:rsidP="00852FC4">
      <w:pPr>
        <w:pStyle w:val="NoSpacing"/>
        <w:jc w:val="center"/>
        <w:rPr>
          <w:rFonts w:ascii="ALFABET98" w:hAnsi="ALFABET98" w:cs="Arial"/>
          <w:b/>
          <w:noProof/>
          <w:sz w:val="24"/>
          <w:szCs w:val="24"/>
          <w:lang w:eastAsia="tr-TR"/>
        </w:rPr>
      </w:pPr>
    </w:p>
    <w:p w:rsidR="00415A01" w:rsidRPr="00852FC4" w:rsidRDefault="00415A01" w:rsidP="00C277E9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noProof/>
          <w:sz w:val="24"/>
          <w:szCs w:val="24"/>
          <w:lang w:eastAsia="tr-TR"/>
        </w:rPr>
        <w:t xml:space="preserve">        Genç bir kirpi, dünya gezisine çıkmıştı.</w:t>
      </w:r>
    </w:p>
    <w:p w:rsidR="00415A01" w:rsidRPr="00852FC4" w:rsidRDefault="00415A01" w:rsidP="00C277E9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noProof/>
          <w:sz w:val="24"/>
          <w:szCs w:val="24"/>
          <w:lang w:eastAsia="tr-TR"/>
        </w:rPr>
        <w:t>Büyük bir çölde kaybolmuştu.Gece olunca korkmaya başladı. Karanlığın içinde çevresini görmeden dolaşıyordu. Kendisine sığınacak bir yer arıyordu.</w:t>
      </w:r>
    </w:p>
    <w:p w:rsidR="00415A01" w:rsidRPr="00852FC4" w:rsidRDefault="00415A01" w:rsidP="00C277E9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noProof/>
          <w:sz w:val="24"/>
          <w:szCs w:val="24"/>
          <w:lang w:eastAsia="tr-TR"/>
        </w:rPr>
        <w:t xml:space="preserve">        O sırada bir varlığa dokunduğunu hissetti.”Yaşasın!“ diye bağırdı. Sonra ona dönerek sordu, “Anneciğim, sen misin?”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noProof/>
          <w:sz w:val="24"/>
          <w:szCs w:val="24"/>
          <w:lang w:eastAsia="tr-TR"/>
        </w:rPr>
        <w:t xml:space="preserve">         Ne yazık ki, genç kirpinin dokunduğu varlık, dikenli bir kaktüstü.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  <w:u w:val="single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noProof/>
          <w:sz w:val="24"/>
          <w:szCs w:val="24"/>
          <w:u w:val="single"/>
          <w:lang w:eastAsia="tr-TR"/>
        </w:rPr>
      </w:pPr>
      <w:r w:rsidRPr="00852FC4">
        <w:rPr>
          <w:rFonts w:ascii="ALFABET98" w:hAnsi="ALFABET98" w:cs="Arial"/>
          <w:b/>
          <w:sz w:val="24"/>
          <w:szCs w:val="24"/>
          <w:u w:val="single"/>
        </w:rPr>
        <w:t>1, 2,3 ve 4. Soruları metne göre cevaplayınız.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noProof/>
          <w:sz w:val="24"/>
          <w:szCs w:val="24"/>
          <w:lang w:eastAsia="tr-TR"/>
        </w:rPr>
      </w:pPr>
      <w:r w:rsidRPr="00852FC4">
        <w:rPr>
          <w:rFonts w:ascii="ALFABET98" w:hAnsi="ALFABET98" w:cs="Arial"/>
          <w:b/>
          <w:sz w:val="24"/>
          <w:szCs w:val="24"/>
        </w:rPr>
        <w:t>1) Kim dünya gezisine çıkmıştı?</w:t>
      </w:r>
      <w:r w:rsidRPr="00852FC4">
        <w:rPr>
          <w:rFonts w:ascii="ALFABET98" w:hAnsi="ALFABET98" w:cs="Arial"/>
          <w:b/>
          <w:noProof/>
          <w:sz w:val="24"/>
          <w:szCs w:val="24"/>
          <w:lang w:eastAsia="tr-TR"/>
        </w:rPr>
        <w:tab/>
      </w:r>
    </w:p>
    <w:p w:rsidR="00415A01" w:rsidRPr="00852FC4" w:rsidRDefault="00415A01" w:rsidP="006430F8">
      <w:pPr>
        <w:pStyle w:val="NoSpacing"/>
        <w:rPr>
          <w:rFonts w:ascii="ALFABET98" w:hAnsi="ALFABET98" w:cs="Arial"/>
          <w:noProof/>
          <w:sz w:val="24"/>
          <w:szCs w:val="24"/>
          <w:lang w:eastAsia="tr-TR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A) Dikenli bir kaktüs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B)</w:t>
      </w:r>
      <w:r>
        <w:rPr>
          <w:rFonts w:ascii="ALFABET98" w:hAnsi="ALFABET98" w:cs="Arial"/>
          <w:sz w:val="24"/>
          <w:szCs w:val="24"/>
        </w:rPr>
        <w:t xml:space="preserve"> </w:t>
      </w:r>
      <w:r w:rsidRPr="00852FC4">
        <w:rPr>
          <w:rFonts w:ascii="ALFABET98" w:hAnsi="ALFABET98" w:cs="Arial"/>
          <w:sz w:val="24"/>
          <w:szCs w:val="24"/>
        </w:rPr>
        <w:t xml:space="preserve">Genç bir kirpi 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C) Büyük bir kurbağa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  <w:u w:val="single"/>
        </w:rPr>
      </w:pPr>
      <w:r w:rsidRPr="00852FC4">
        <w:rPr>
          <w:rFonts w:ascii="ALFABET98" w:hAnsi="ALFABET98" w:cs="Arial"/>
          <w:b/>
          <w:sz w:val="24"/>
          <w:szCs w:val="24"/>
        </w:rPr>
        <w:t>2)Genç kirpi, nerede kaybolmuştu?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51.5pt;margin-top:11.25pt;width:73.5pt;height:29.3pt;z-index:251643904" fillcolor="#eaf1dd">
            <v:shadow on="t" opacity=".5" offset="-6pt,6pt"/>
            <v:textbox style="mso-next-textbox:#_x0000_s1026">
              <w:txbxContent>
                <w:p w:rsidR="00415A01" w:rsidRPr="00751663" w:rsidRDefault="00415A01" w:rsidP="006430F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çölde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76" style="position:absolute;margin-left:19.3pt;margin-top:11.25pt;width:69.6pt;height:29.3pt;z-index:251641856" fillcolor="#eaf1dd">
            <v:shadow on="t" opacity=".5" offset="-6pt,6pt"/>
            <v:textbox style="mso-next-textbox:#_x0000_s1027">
              <w:txbxContent>
                <w:p w:rsidR="00415A01" w:rsidRPr="00751663" w:rsidRDefault="00415A01" w:rsidP="006430F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gölde</w:t>
                  </w:r>
                </w:p>
              </w:txbxContent>
            </v:textbox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A)                             B) 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852FC4">
      <w:pPr>
        <w:pStyle w:val="NoSpacing"/>
        <w:rPr>
          <w:rFonts w:ascii="ALFABET98" w:hAnsi="ALFABET98" w:cs="Arial"/>
          <w:b/>
          <w:sz w:val="24"/>
          <w:szCs w:val="24"/>
        </w:rPr>
      </w:pPr>
      <w:r>
        <w:rPr>
          <w:noProof/>
          <w:lang w:eastAsia="tr-TR"/>
        </w:rPr>
        <w:pict>
          <v:shape id="_x0000_s1028" type="#_x0000_t176" style="position:absolute;margin-left:79.15pt;margin-top:1.6pt;width:88.5pt;height:31.65pt;z-index:251642880" fillcolor="#eaf1dd">
            <v:shadow on="t" opacity=".5" offset="-6pt,6pt"/>
            <v:textbox style="mso-next-textbox:#_x0000_s1028">
              <w:txbxContent>
                <w:p w:rsidR="00415A01" w:rsidRPr="00751663" w:rsidRDefault="00415A01" w:rsidP="006430F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ormanda</w:t>
                  </w:r>
                </w:p>
              </w:txbxContent>
            </v:textbox>
          </v:shape>
        </w:pict>
      </w:r>
      <w:r w:rsidRPr="00852FC4">
        <w:rPr>
          <w:rFonts w:ascii="ALFABET98" w:hAnsi="ALFABET98" w:cs="Arial"/>
          <w:sz w:val="24"/>
          <w:szCs w:val="24"/>
        </w:rPr>
        <w:t xml:space="preserve">               C)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3) Genç kirpi, ne zaman korkmaya başladı?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852FC4">
      <w:pPr>
        <w:contextualSpacing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A) Güneş doğunca</w:t>
      </w:r>
      <w:r w:rsidRPr="00852FC4">
        <w:rPr>
          <w:rFonts w:ascii="ALFABET98" w:hAnsi="ALFABET98" w:cs="Arial"/>
          <w:b/>
          <w:sz w:val="24"/>
          <w:szCs w:val="24"/>
        </w:rPr>
        <w:t xml:space="preserve">      </w:t>
      </w:r>
      <w:r w:rsidRPr="00852FC4">
        <w:rPr>
          <w:rFonts w:ascii="ALFABET98" w:hAnsi="ALFABET98" w:cs="Arial"/>
          <w:sz w:val="24"/>
          <w:szCs w:val="24"/>
        </w:rPr>
        <w:t>B)Karanlık çökünce</w:t>
      </w:r>
    </w:p>
    <w:p w:rsidR="00415A01" w:rsidRPr="00852FC4" w:rsidRDefault="00415A01" w:rsidP="00852FC4">
      <w:pPr>
        <w:jc w:val="center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C) Gece olunca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A8730E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A8730E">
      <w:pPr>
        <w:rPr>
          <w:rFonts w:ascii="ALFABET98" w:hAnsi="ALFABET98" w:cs="Arial"/>
          <w:b/>
          <w:noProof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4)</w:t>
      </w:r>
      <w:r w:rsidRPr="00852FC4">
        <w:rPr>
          <w:rFonts w:ascii="ALFABET98" w:hAnsi="ALFABET98" w:cs="Arial"/>
          <w:b/>
          <w:noProof/>
          <w:sz w:val="24"/>
          <w:szCs w:val="24"/>
        </w:rPr>
        <w:t>Genç kirpi, kendisine ne arıyordu?</w:t>
      </w:r>
    </w:p>
    <w:p w:rsidR="00415A01" w:rsidRPr="00852FC4" w:rsidRDefault="00415A01" w:rsidP="00A8730E">
      <w:pPr>
        <w:rPr>
          <w:rFonts w:ascii="ALFABET98" w:hAnsi="ALFABET98" w:cs="Arial"/>
          <w:b/>
          <w:noProof/>
          <w:sz w:val="24"/>
          <w:szCs w:val="24"/>
        </w:rPr>
      </w:pPr>
    </w:p>
    <w:p w:rsidR="00415A01" w:rsidRPr="00852FC4" w:rsidRDefault="00415A01" w:rsidP="008D6024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A.Sığınacak yer         B.Yatacak bir yer</w:t>
      </w:r>
    </w:p>
    <w:p w:rsidR="00415A01" w:rsidRPr="00852FC4" w:rsidRDefault="00415A01" w:rsidP="00852FC4">
      <w:pPr>
        <w:ind w:left="708" w:firstLine="708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 C.Isınacak bir yer</w:t>
      </w: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5) </w:t>
      </w:r>
      <w:r>
        <w:rPr>
          <w:noProof/>
        </w:rPr>
        <w:pict>
          <v:shape id="0 Resim" o:spid="_x0000_s1029" type="#_x0000_t75" alt="9.JPG" style="position:absolute;margin-left:311.65pt;margin-top:-19.85pt;width:44.1pt;height:48.85pt;z-index:251644928;visibility:visible;mso-position-horizontal-relative:text;mso-position-vertical-relative:text">
            <v:imagedata r:id="rId7" o:title=""/>
          </v:shape>
        </w:pict>
      </w:r>
      <w:r>
        <w:rPr>
          <w:noProof/>
        </w:rPr>
        <w:pict>
          <v:shape id="_x0000_s1030" type="#_x0000_t75" alt="9.JPG" style="position:absolute;margin-left:311.65pt;margin-top:-19.85pt;width:44.1pt;height:48.85pt;z-index:251645952;visibility:visible;mso-position-horizontal-relative:text;mso-position-vertical-relative:text">
            <v:imagedata r:id="rId7" o:title=""/>
          </v:shape>
        </w:pict>
      </w:r>
      <w:r w:rsidRPr="00852FC4">
        <w:rPr>
          <w:rFonts w:ascii="ALFABET98" w:hAnsi="ALFABET98" w:cs="Arial"/>
          <w:sz w:val="24"/>
          <w:szCs w:val="24"/>
        </w:rPr>
        <w:t xml:space="preserve">Aşağıdaki çocuklardan hangisinin söylediği </w:t>
      </w:r>
      <w:r w:rsidRPr="00852FC4">
        <w:rPr>
          <w:rFonts w:ascii="ALFABET98" w:hAnsi="ALFABET98" w:cs="Arial"/>
          <w:b/>
          <w:sz w:val="24"/>
          <w:szCs w:val="24"/>
        </w:rPr>
        <w:t>cümlede hayal ürünü</w:t>
      </w:r>
      <w:r w:rsidRPr="00852FC4">
        <w:rPr>
          <w:rFonts w:ascii="ALFABET98" w:hAnsi="ALFABET98" w:cs="Arial"/>
          <w:sz w:val="24"/>
          <w:szCs w:val="24"/>
        </w:rPr>
        <w:t xml:space="preserve"> bir ifade vardır?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>
        <w:rPr>
          <w:noProof/>
        </w:rPr>
        <w:pict>
          <v:group id="_x0000_s1031" style="position:absolute;margin-left:28.15pt;margin-top:3.9pt;width:239.55pt;height:191.9pt;z-index:251660288" coordorigin="6939,1570" coordsize="4671,2753">
            <v:shape id="_x0000_s1032" type="#_x0000_t75" alt="9.JPG" style="position:absolute;left:6939;top:1570;width:4266;height:914;visibility:visible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7890;top:1740;width:3390;height:744" filled="f" stroked="f">
              <v:textbox style="mso-next-textbox:#_x0000_s1033">
                <w:txbxContent>
                  <w:p w:rsidR="00415A01" w:rsidRPr="00A8730E" w:rsidRDefault="00415A01" w:rsidP="00A8730E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8730E">
                      <w:rPr>
                        <w:rFonts w:ascii="Comic Sans MS" w:hAnsi="Comic Sans MS"/>
                        <w:sz w:val="24"/>
                        <w:szCs w:val="24"/>
                      </w:rPr>
                      <w:t>Ablamla  kumsalda yürüyüş yaptık.</w:t>
                    </w:r>
                  </w:p>
                </w:txbxContent>
              </v:textbox>
            </v:shape>
            <v:shape id="_x0000_s1034" type="#_x0000_t75" alt="9.JPG" style="position:absolute;left:7050;top:2580;width:4005;height:911;visibility:visible">
              <v:imagedata r:id="rId9" o:title=""/>
            </v:shape>
            <v:shape id="_x0000_s1035" type="#_x0000_t202" style="position:absolute;left:7875;top:2715;width:3390;height:744" filled="f" stroked="f">
              <v:textbox style="mso-next-textbox:#_x0000_s1035">
                <w:txbxContent>
                  <w:p w:rsidR="00415A01" w:rsidRPr="00A8730E" w:rsidRDefault="00415A01" w:rsidP="00A8730E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8730E">
                      <w:rPr>
                        <w:rFonts w:ascii="Comic Sans MS" w:hAnsi="Comic Sans MS"/>
                        <w:sz w:val="24"/>
                        <w:szCs w:val="24"/>
                      </w:rPr>
                      <w:t>Bütün gece yıldızlarla dans ettik.</w:t>
                    </w:r>
                  </w:p>
                </w:txbxContent>
              </v:textbox>
            </v:shape>
            <v:shape id="_x0000_s1036" type="#_x0000_t75" alt="9.JPG" style="position:absolute;left:7050;top:3491;width:4005;height:810;visibility:visible">
              <v:imagedata r:id="rId10" o:title=""/>
            </v:shape>
            <v:shape id="_x0000_s1037" type="#_x0000_t202" style="position:absolute;left:7890;top:3579;width:3720;height:744" filled="f" stroked="f">
              <v:textbox style="mso-next-textbox:#_x0000_s1037">
                <w:txbxContent>
                  <w:p w:rsidR="00415A01" w:rsidRPr="00A8730E" w:rsidRDefault="00415A01" w:rsidP="00A8730E">
                    <w:pPr>
                      <w:pStyle w:val="NoSpacing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8730E">
                      <w:rPr>
                        <w:rFonts w:ascii="Comic Sans MS" w:hAnsi="Comic Sans MS"/>
                        <w:sz w:val="24"/>
                        <w:szCs w:val="24"/>
                      </w:rPr>
                      <w:t>Babamla balık tutmaya</w:t>
                    </w:r>
                  </w:p>
                  <w:p w:rsidR="00415A01" w:rsidRPr="00A8730E" w:rsidRDefault="00415A01" w:rsidP="00A8730E">
                    <w:pPr>
                      <w:pStyle w:val="NoSpacing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A8730E">
                      <w:rPr>
                        <w:rFonts w:ascii="Comic Sans MS" w:hAnsi="Comic Sans MS"/>
                        <w:sz w:val="24"/>
                        <w:szCs w:val="24"/>
                      </w:rPr>
                      <w:t>gittik.</w:t>
                    </w:r>
                  </w:p>
                </w:txbxContent>
              </v:textbox>
            </v:shape>
          </v:group>
        </w:pict>
      </w:r>
    </w:p>
    <w:p w:rsidR="00415A01" w:rsidRDefault="00415A01" w:rsidP="00F90B3A">
      <w:pPr>
        <w:rPr>
          <w:rFonts w:ascii="ALFABET98" w:hAnsi="ALFABET98" w:cs="Arial"/>
          <w:sz w:val="24"/>
          <w:szCs w:val="24"/>
        </w:rPr>
      </w:pPr>
    </w:p>
    <w:p w:rsidR="00415A01" w:rsidRDefault="00415A01" w:rsidP="00F90B3A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A) </w:t>
      </w:r>
    </w:p>
    <w:p w:rsidR="00415A01" w:rsidRPr="00852FC4" w:rsidRDefault="00415A01" w:rsidP="00F90B3A">
      <w:pPr>
        <w:rPr>
          <w:rFonts w:ascii="ALFABET98" w:hAnsi="ALFABET98" w:cs="Arial"/>
          <w:sz w:val="24"/>
          <w:szCs w:val="24"/>
        </w:rPr>
      </w:pPr>
    </w:p>
    <w:p w:rsidR="00415A01" w:rsidRDefault="00415A01" w:rsidP="00F90B3A">
      <w:pPr>
        <w:rPr>
          <w:rFonts w:ascii="ALFABET98" w:hAnsi="ALFABET98" w:cs="Arial"/>
          <w:sz w:val="24"/>
          <w:szCs w:val="24"/>
        </w:rPr>
      </w:pPr>
    </w:p>
    <w:p w:rsidR="00415A01" w:rsidRDefault="00415A01" w:rsidP="00F90B3A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F90B3A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 B) </w:t>
      </w:r>
    </w:p>
    <w:p w:rsidR="00415A01" w:rsidRPr="00852FC4" w:rsidRDefault="00415A01" w:rsidP="00F90B3A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C) 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84.45pt;margin-top:6pt;width:179.3pt;height:68.7pt;z-index:251662336" adj="-2415,9086">
            <v:stroke dashstyle="1 1"/>
            <v:shadow on="t" opacity=".5" offset="6pt,6pt"/>
            <v:textbox style="mso-next-textbox:#_x0000_s1038">
              <w:txbxContent>
                <w:p w:rsidR="00415A01" w:rsidRPr="00A8730E" w:rsidRDefault="00415A01" w:rsidP="00A8730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Yapraklarında eş anlamlı kelimenin olduğu çiçeğe konacağım.</w:t>
                  </w:r>
                </w:p>
              </w:txbxContent>
            </v:textbox>
          </v:shape>
        </w:pict>
      </w:r>
      <w:r>
        <w:rPr>
          <w:noProof/>
        </w:rPr>
        <w:pict>
          <v:shape id="Resim 13" o:spid="_x0000_s1039" type="#_x0000_t75" style="position:absolute;margin-left:23pt;margin-top:3.75pt;width:57pt;height:74.25pt;z-index:251661312;visibility:visible" wrapcoords="-284 0 -284 21382 21600 21382 21600 0 -284 0">
            <v:imagedata r:id="rId11" o:title=""/>
            <w10:wrap type="through"/>
          </v:shape>
        </w:pict>
      </w:r>
      <w:r w:rsidRPr="00852FC4">
        <w:rPr>
          <w:rFonts w:ascii="ALFABET98" w:hAnsi="ALFABET98" w:cs="Arial"/>
          <w:b/>
          <w:sz w:val="24"/>
          <w:szCs w:val="24"/>
        </w:rPr>
        <w:t xml:space="preserve">6) 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ab/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 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  Buna göre arı, aşağıdaki çiçeklerden hangisine konmalıdır?</w:t>
      </w:r>
    </w:p>
    <w:p w:rsidR="00415A01" w:rsidRPr="00852FC4" w:rsidRDefault="00415A01" w:rsidP="008D6024">
      <w:pPr>
        <w:rPr>
          <w:rFonts w:ascii="ALFABET98" w:hAnsi="ALFABET98" w:cs="Arial"/>
          <w:sz w:val="24"/>
          <w:szCs w:val="24"/>
        </w:rPr>
      </w:pPr>
      <w:r>
        <w:rPr>
          <w:noProof/>
        </w:rPr>
        <w:pict>
          <v:shape id="_x0000_s1040" type="#_x0000_t75" style="position:absolute;margin-left:152pt;margin-top:.05pt;width:123.75pt;height:79.5pt;z-index:-251652096;visibility:visible">
            <v:imagedata r:id="rId12" o:title=""/>
          </v:shape>
        </w:pict>
      </w:r>
      <w:r>
        <w:rPr>
          <w:noProof/>
        </w:rPr>
        <w:pict>
          <v:shape id="Resim 19" o:spid="_x0000_s1041" type="#_x0000_t75" style="position:absolute;margin-left:6.5pt;margin-top:1.85pt;width:116.25pt;height:78pt;z-index:-251653120;visibility:visible">
            <v:imagedata r:id="rId12" o:title=""/>
          </v:shape>
        </w:pict>
      </w:r>
    </w:p>
    <w:p w:rsidR="00415A01" w:rsidRPr="00852FC4" w:rsidRDefault="00415A01" w:rsidP="008D6024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                                   B)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      Hatıra     anı                 temiz    </w:t>
      </w:r>
      <w:r>
        <w:rPr>
          <w:rFonts w:ascii="ALFABET98" w:hAnsi="ALFABET98" w:cs="Arial"/>
          <w:b/>
          <w:sz w:val="24"/>
          <w:szCs w:val="24"/>
        </w:rPr>
        <w:t xml:space="preserve">  </w:t>
      </w:r>
      <w:r w:rsidRPr="00852FC4">
        <w:rPr>
          <w:rFonts w:ascii="ALFABET98" w:hAnsi="ALFABET98" w:cs="Arial"/>
          <w:b/>
          <w:sz w:val="24"/>
          <w:szCs w:val="24"/>
        </w:rPr>
        <w:t xml:space="preserve"> kirli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>
        <w:rPr>
          <w:noProof/>
        </w:rPr>
        <w:pict>
          <v:shape id="_x0000_s1042" type="#_x0000_t75" style="position:absolute;margin-left:73.15pt;margin-top:-.35pt;width:115.5pt;height:81.75pt;z-index:-251642880;visibility:visible">
            <v:imagedata r:id="rId12" o:title=""/>
          </v:shape>
        </w:pict>
      </w:r>
    </w:p>
    <w:p w:rsidR="00415A01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Default="00415A01" w:rsidP="00852FC4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C)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 w:rsidRPr="00852FC4">
        <w:rPr>
          <w:rFonts w:ascii="ALFABET98" w:hAnsi="ALFABET98" w:cs="Arial"/>
          <w:b/>
          <w:sz w:val="24"/>
          <w:szCs w:val="24"/>
        </w:rPr>
        <w:t xml:space="preserve">                                </w:t>
      </w:r>
      <w:r>
        <w:rPr>
          <w:rFonts w:ascii="ALFABET98" w:hAnsi="ALFABET98" w:cs="Arial"/>
          <w:b/>
          <w:sz w:val="24"/>
          <w:szCs w:val="24"/>
        </w:rPr>
        <w:t xml:space="preserve"> </w:t>
      </w:r>
    </w:p>
    <w:p w:rsidR="00415A01" w:rsidRPr="00852FC4" w:rsidRDefault="00415A01" w:rsidP="00852FC4">
      <w:pPr>
        <w:ind w:left="708" w:firstLine="708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     </w:t>
      </w:r>
      <w:r w:rsidRPr="00852FC4">
        <w:rPr>
          <w:rFonts w:ascii="ALFABET98" w:hAnsi="ALFABET98" w:cs="Arial"/>
          <w:b/>
          <w:sz w:val="24"/>
          <w:szCs w:val="24"/>
        </w:rPr>
        <w:t>hafif     ağır</w:t>
      </w:r>
    </w:p>
    <w:p w:rsidR="00415A01" w:rsidRPr="00852FC4" w:rsidRDefault="00415A01" w:rsidP="006E4147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E4147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7 )  </w:t>
      </w:r>
    </w:p>
    <w:p w:rsidR="00415A01" w:rsidRPr="00852FC4" w:rsidRDefault="00415A01" w:rsidP="006E4147">
      <w:pPr>
        <w:rPr>
          <w:rFonts w:ascii="ALFABET98" w:hAnsi="ALFABET98" w:cs="Arial"/>
          <w:sz w:val="24"/>
          <w:szCs w:val="24"/>
        </w:rPr>
      </w:pPr>
      <w:r w:rsidRPr="00E308B8">
        <w:rPr>
          <w:rFonts w:ascii="ALFABET98" w:hAnsi="ALFABET98" w:cs="Arial"/>
          <w:noProof/>
          <w:sz w:val="24"/>
          <w:szCs w:val="24"/>
        </w:rPr>
        <w:pict>
          <v:shape id="Resim 23" o:spid="_x0000_i1026" type="#_x0000_t75" style="width:26.25pt;height:19.5pt;visibility:visible">
            <v:imagedata r:id="rId13" o:title=""/>
          </v:shape>
        </w:pict>
      </w:r>
      <w:r w:rsidRPr="00852FC4">
        <w:rPr>
          <w:rFonts w:ascii="ALFABET98" w:hAnsi="ALFABET98" w:cs="Arial"/>
          <w:sz w:val="24"/>
          <w:szCs w:val="24"/>
        </w:rPr>
        <w:t>Ardından televizyonun karşısına uzanıverdi.</w:t>
      </w:r>
    </w:p>
    <w:p w:rsidR="00415A01" w:rsidRPr="00852FC4" w:rsidRDefault="00415A01" w:rsidP="006E4147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</w:t>
      </w:r>
      <w:r w:rsidRPr="00E308B8">
        <w:rPr>
          <w:rFonts w:ascii="ALFABET98" w:hAnsi="ALFABET98" w:cs="Arial"/>
          <w:noProof/>
          <w:sz w:val="24"/>
          <w:szCs w:val="24"/>
        </w:rPr>
        <w:pict>
          <v:shape id="Resim 24" o:spid="_x0000_i1027" type="#_x0000_t75" style="width:27pt;height:24pt;visibility:visible">
            <v:imagedata r:id="rId14" o:title=""/>
          </v:shape>
        </w:pict>
      </w:r>
      <w:r w:rsidRPr="00852FC4">
        <w:rPr>
          <w:rFonts w:ascii="ALFABET98" w:hAnsi="ALFABET98" w:cs="Arial"/>
          <w:sz w:val="24"/>
          <w:szCs w:val="24"/>
        </w:rPr>
        <w:t>Karnım çok acıkmıştı.</w:t>
      </w:r>
    </w:p>
    <w:p w:rsidR="00415A01" w:rsidRPr="00852FC4" w:rsidRDefault="00415A01" w:rsidP="006E4147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    </w:t>
      </w:r>
      <w:r w:rsidRPr="00E308B8">
        <w:rPr>
          <w:rFonts w:ascii="ALFABET98" w:hAnsi="ALFABET98" w:cs="Arial"/>
          <w:noProof/>
          <w:sz w:val="24"/>
          <w:szCs w:val="24"/>
        </w:rPr>
        <w:pict>
          <v:shape id="Resim 25" o:spid="_x0000_i1028" type="#_x0000_t75" style="width:21.75pt;height:21pt;visibility:visible">
            <v:imagedata r:id="rId15" o:title=""/>
          </v:shape>
        </w:pict>
      </w:r>
      <w:r>
        <w:rPr>
          <w:rFonts w:ascii="ALFABET98" w:hAnsi="ALFABET98" w:cs="Arial"/>
          <w:sz w:val="24"/>
          <w:szCs w:val="24"/>
        </w:rPr>
        <w:t xml:space="preserve"> </w:t>
      </w:r>
      <w:r w:rsidRPr="00852FC4">
        <w:rPr>
          <w:rFonts w:ascii="ALFABET98" w:hAnsi="ALFABET98" w:cs="Arial"/>
          <w:sz w:val="24"/>
          <w:szCs w:val="24"/>
        </w:rPr>
        <w:t>Hemen bir şeyler yedim.</w:t>
      </w:r>
    </w:p>
    <w:p w:rsidR="00415A01" w:rsidRPr="00852FC4" w:rsidRDefault="00415A01" w:rsidP="009317AC">
      <w:pPr>
        <w:pStyle w:val="NoSpacing"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   Yukarıdaki cümleleri olayların oluş sırasına göre dizdiğimizde en sonda</w:t>
      </w:r>
    </w:p>
    <w:p w:rsidR="00415A01" w:rsidRPr="00852FC4" w:rsidRDefault="00415A01" w:rsidP="009317AC">
      <w:pPr>
        <w:pStyle w:val="NoSpacing"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hangi sembolle gösterilen cümle yer alır?</w:t>
      </w:r>
    </w:p>
    <w:p w:rsidR="00415A01" w:rsidRPr="00852FC4" w:rsidRDefault="00415A01" w:rsidP="006E4147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E4147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A) </w:t>
      </w:r>
      <w:r w:rsidRPr="00E308B8">
        <w:rPr>
          <w:rFonts w:ascii="ALFABET98" w:hAnsi="ALFABET98" w:cs="Arial"/>
          <w:noProof/>
          <w:sz w:val="24"/>
          <w:szCs w:val="24"/>
        </w:rPr>
        <w:pict>
          <v:shape id="_x0000_i1029" type="#_x0000_t75" style="width:26.25pt;height:19.5pt;visibility:visible">
            <v:imagedata r:id="rId13" o:title=""/>
          </v:shape>
        </w:pict>
      </w:r>
      <w:r w:rsidRPr="00852FC4">
        <w:rPr>
          <w:rFonts w:ascii="ALFABET98" w:hAnsi="ALFABET98" w:cs="Arial"/>
          <w:sz w:val="24"/>
          <w:szCs w:val="24"/>
        </w:rPr>
        <w:t xml:space="preserve">            B) </w:t>
      </w:r>
      <w:r w:rsidRPr="00E308B8">
        <w:rPr>
          <w:rFonts w:ascii="ALFABET98" w:hAnsi="ALFABET98" w:cs="Arial"/>
          <w:noProof/>
          <w:sz w:val="24"/>
          <w:szCs w:val="24"/>
        </w:rPr>
        <w:pict>
          <v:shape id="_x0000_i1030" type="#_x0000_t75" style="width:27pt;height:24pt;visibility:visible">
            <v:imagedata r:id="rId14" o:title=""/>
          </v:shape>
        </w:pict>
      </w:r>
      <w:r w:rsidRPr="00852FC4">
        <w:rPr>
          <w:rFonts w:ascii="ALFABET98" w:hAnsi="ALFABET98" w:cs="Arial"/>
          <w:sz w:val="24"/>
          <w:szCs w:val="24"/>
        </w:rPr>
        <w:t xml:space="preserve">            C) </w:t>
      </w:r>
      <w:r w:rsidRPr="00E308B8">
        <w:rPr>
          <w:rFonts w:ascii="ALFABET98" w:hAnsi="ALFABET98" w:cs="Arial"/>
          <w:noProof/>
          <w:sz w:val="24"/>
          <w:szCs w:val="24"/>
        </w:rPr>
        <w:pict>
          <v:shape id="_x0000_i1031" type="#_x0000_t75" style="width:21.75pt;height:21pt;visibility:visible">
            <v:imagedata r:id="rId15" o:title=""/>
          </v:shape>
        </w:pic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>
        <w:rPr>
          <w:noProof/>
        </w:rPr>
        <w:pict>
          <v:shape id="_x0000_s1043" type="#_x0000_t62" style="position:absolute;margin-left:68.25pt;margin-top:9.05pt;width:186pt;height:49.3pt;z-index:251648000" adj="-1893,13319">
            <v:stroke dashstyle="1 1"/>
            <v:shadow on="t" opacity=".5" offset="6pt,6pt"/>
            <v:textbox style="mso-next-textbox:#_x0000_s1043">
              <w:txbxContent>
                <w:p w:rsidR="00415A01" w:rsidRPr="009317AC" w:rsidRDefault="00415A01" w:rsidP="006430F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317AC">
                    <w:rPr>
                      <w:rFonts w:ascii="Comic Sans MS" w:hAnsi="Comic Sans MS"/>
                      <w:sz w:val="28"/>
                      <w:szCs w:val="28"/>
                    </w:rPr>
                    <w:t>Fırından ……………ekmek aldım.</w:t>
                  </w:r>
                </w:p>
              </w:txbxContent>
            </v:textbox>
          </v:shape>
        </w:pict>
      </w:r>
      <w:r>
        <w:rPr>
          <w:noProof/>
        </w:rPr>
        <w:pict>
          <v:shape id="Resim 61" o:spid="_x0000_s1044" type="#_x0000_t75" style="position:absolute;margin-left:301.5pt;margin-top:-.9pt;width:81.75pt;height:65.25pt;z-index:251671552;visibility:visible" wrapcoords="-198 0 -198 21352 21600 21352 21600 0 -198 0">
            <v:imagedata r:id="rId16" o:title=""/>
            <w10:wrap type="through"/>
          </v:shape>
        </w:pict>
      </w:r>
      <w:r w:rsidRPr="00852FC4">
        <w:rPr>
          <w:rFonts w:ascii="ALFABET98" w:hAnsi="ALFABET98" w:cs="Arial"/>
          <w:b/>
          <w:sz w:val="24"/>
          <w:szCs w:val="24"/>
        </w:rPr>
        <w:t>8)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>
        <w:rPr>
          <w:noProof/>
        </w:rPr>
        <w:pict>
          <v:shape id="_x0000_s1045" type="#_x0000_t75" alt="9.JPG" style="position:absolute;margin-left:5.25pt;margin-top:2.55pt;width:44.25pt;height:55.5pt;z-index:251646976;visibility:visible">
            <v:imagedata r:id="rId7" o:title=""/>
          </v:shape>
        </w:pic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  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 xml:space="preserve">   Cümlesinde boş bırakılan yere aşağıdaki sözcüklerden hangisini getirirsek cümlenin anlamı bozulur?</w:t>
      </w:r>
    </w:p>
    <w:p w:rsidR="00415A01" w:rsidRPr="00852FC4" w:rsidRDefault="00415A01" w:rsidP="009317AC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A) bozuk       </w:t>
      </w:r>
      <w:r>
        <w:rPr>
          <w:rFonts w:ascii="ALFABET98" w:hAnsi="ALFABET98" w:cs="Arial"/>
          <w:sz w:val="24"/>
          <w:szCs w:val="24"/>
        </w:rPr>
        <w:tab/>
      </w:r>
      <w:r w:rsidRPr="00852FC4">
        <w:rPr>
          <w:rFonts w:ascii="ALFABET98" w:hAnsi="ALFABET98" w:cs="Arial"/>
          <w:sz w:val="24"/>
          <w:szCs w:val="24"/>
        </w:rPr>
        <w:t xml:space="preserve"> B) sıcak   </w:t>
      </w:r>
      <w:r>
        <w:rPr>
          <w:rFonts w:ascii="ALFABET98" w:hAnsi="ALFABET98" w:cs="Arial"/>
          <w:sz w:val="24"/>
          <w:szCs w:val="24"/>
        </w:rPr>
        <w:tab/>
      </w:r>
      <w:r w:rsidRPr="00852FC4">
        <w:rPr>
          <w:rFonts w:ascii="ALFABET98" w:hAnsi="ALFABET98" w:cs="Arial"/>
          <w:sz w:val="24"/>
          <w:szCs w:val="24"/>
        </w:rPr>
        <w:t xml:space="preserve">   C) taze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9) Aşağıdaki çocuklardan hangisi “al” kelimesini farklı bir anlamda kullanmıştır?</w:t>
      </w:r>
    </w:p>
    <w:p w:rsidR="00415A01" w:rsidRPr="00852FC4" w:rsidRDefault="00415A01" w:rsidP="00783418">
      <w:pPr>
        <w:pStyle w:val="NoSpacing"/>
        <w:rPr>
          <w:rFonts w:ascii="ALFABET98" w:hAnsi="ALFABET98" w:cs="Arial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46" type="#_x0000_t75" alt="9.JPG" style="position:absolute;margin-left:23.25pt;margin-top:6.55pt;width:36pt;height:51.75pt;z-index:251669504;visibility:visible">
            <v:imagedata r:id="rId17" o:title=""/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47" type="#_x0000_t62" style="position:absolute;margin-left:91.2pt;margin-top:6.1pt;width:158.5pt;height:39.45pt;z-index:251670528" adj="-4136,9664">
            <v:stroke dashstyle="1 1"/>
            <v:shadow on="t" opacity=".5" offset="6pt,6pt"/>
            <v:textbox style="mso-next-textbox:#_x0000_s1047">
              <w:txbxContent>
                <w:p w:rsidR="00415A01" w:rsidRPr="00783418" w:rsidRDefault="00415A01" w:rsidP="0078341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83418">
                    <w:rPr>
                      <w:rFonts w:ascii="Comic Sans MS" w:hAnsi="Comic Sans MS"/>
                      <w:sz w:val="24"/>
                      <w:szCs w:val="24"/>
                    </w:rPr>
                    <w:t>Kardeşini al, yanıma gel!</w:t>
                  </w:r>
                </w:p>
              </w:txbxContent>
            </v:textbox>
          </v:shape>
        </w:pict>
      </w:r>
      <w:r w:rsidRPr="00852FC4">
        <w:rPr>
          <w:rFonts w:ascii="ALFABET98" w:hAnsi="ALFABET98" w:cs="Arial"/>
          <w:sz w:val="24"/>
          <w:szCs w:val="24"/>
        </w:rPr>
        <w:t xml:space="preserve">A) </w: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48" type="#_x0000_t75" alt="9.JPG" style="position:absolute;margin-left:20.55pt;margin-top:.5pt;width:45.95pt;height:59pt;z-index:251665408;visibility:visible">
            <v:imagedata r:id="rId18" o:title=""/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49" type="#_x0000_t62" style="position:absolute;margin-left:87.45pt;margin-top:4.2pt;width:158.5pt;height:34.6pt;z-index:251668480" adj="-4136,11018">
            <v:stroke dashstyle="1 1"/>
            <v:shadow on="t" opacity=".5" offset="6pt,6pt"/>
            <v:textbox style="mso-next-textbox:#_x0000_s1049">
              <w:txbxContent>
                <w:p w:rsidR="00415A01" w:rsidRPr="00783418" w:rsidRDefault="00415A01" w:rsidP="0078341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83418">
                    <w:rPr>
                      <w:rFonts w:ascii="Comic Sans MS" w:hAnsi="Comic Sans MS"/>
                      <w:sz w:val="24"/>
                      <w:szCs w:val="24"/>
                    </w:rPr>
                    <w:t>Dolaptan peyniri al !</w:t>
                  </w:r>
                </w:p>
              </w:txbxContent>
            </v:textbox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B) </w: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Resim 4" o:spid="_x0000_s1050" type="#_x0000_t75" style="position:absolute;margin-left:25.8pt;margin-top:14.4pt;width:40.7pt;height:43.9pt;z-index:-251650048;visibility:visible">
            <v:imagedata r:id="rId19" o:title=""/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51" type="#_x0000_t62" style="position:absolute;margin-left:91.2pt;margin-top:4.75pt;width:158.5pt;height:47.55pt;z-index:251667456" adj="-4136,8018">
            <v:stroke dashstyle="1 1"/>
            <v:shadow on="t" opacity=".5" offset="6pt,6pt"/>
            <v:textbox style="mso-next-textbox:#_x0000_s1051">
              <w:txbxContent>
                <w:p w:rsidR="00415A01" w:rsidRPr="00783418" w:rsidRDefault="00415A01" w:rsidP="0078341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83418">
                    <w:rPr>
                      <w:rFonts w:ascii="Comic Sans MS" w:hAnsi="Comic Sans MS"/>
                      <w:sz w:val="24"/>
                      <w:szCs w:val="24"/>
                    </w:rPr>
                    <w:t>Al elbise, sana çok yakışmış.</w:t>
                  </w:r>
                </w:p>
              </w:txbxContent>
            </v:textbox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C) </w:t>
      </w: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78341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815DEB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815DEB">
      <w:pPr>
        <w:rPr>
          <w:rFonts w:ascii="ALFABET98" w:hAnsi="ALFABET98" w:cs="Arial"/>
          <w:b/>
          <w:sz w:val="24"/>
          <w:szCs w:val="24"/>
        </w:rPr>
      </w:pPr>
      <w:r>
        <w:rPr>
          <w:noProof/>
        </w:rPr>
        <w:pict>
          <v:shape id="_x0000_s1052" type="#_x0000_t62" style="position:absolute;margin-left:63.75pt;margin-top:17.15pt;width:170.25pt;height:65.9pt;z-index:251650048" adj="-1478,9964">
            <v:stroke dashstyle="1 1"/>
            <v:shadow on="t" opacity=".5" offset="6pt,6pt"/>
            <v:textbox style="mso-next-textbox:#_x0000_s1052">
              <w:txbxContent>
                <w:p w:rsidR="00415A01" w:rsidRPr="00CB2DA9" w:rsidRDefault="00415A01" w:rsidP="006430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B2DA9">
                    <w:rPr>
                      <w:rFonts w:ascii="Comic Sans MS" w:hAnsi="Comic Sans MS"/>
                      <w:sz w:val="24"/>
                      <w:szCs w:val="24"/>
                    </w:rPr>
                    <w:t>Dedem, 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….</w:t>
                  </w:r>
                  <w:r w:rsidRPr="00CB2DA9">
                    <w:rPr>
                      <w:rFonts w:ascii="Comic Sans MS" w:hAnsi="Comic Sans MS"/>
                      <w:sz w:val="24"/>
                      <w:szCs w:val="24"/>
                    </w:rPr>
                    <w:t>annemin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babası bizi tiyatroya götürecek.</w:t>
                  </w:r>
                </w:p>
              </w:txbxContent>
            </v:textbox>
          </v:shape>
        </w:pict>
      </w:r>
      <w:r w:rsidRPr="00852FC4">
        <w:rPr>
          <w:rFonts w:ascii="ALFABET98" w:hAnsi="ALFABET98" w:cs="Arial"/>
          <w:b/>
          <w:sz w:val="24"/>
          <w:szCs w:val="24"/>
        </w:rPr>
        <w:t xml:space="preserve">10) </w:t>
      </w:r>
    </w:p>
    <w:p w:rsidR="00415A01" w:rsidRPr="00852FC4" w:rsidRDefault="00415A01" w:rsidP="00783418">
      <w:pPr>
        <w:pStyle w:val="NoSpacing"/>
        <w:rPr>
          <w:rFonts w:ascii="ALFABET98" w:hAnsi="ALFABET98" w:cs="Arial"/>
          <w:b/>
          <w:sz w:val="24"/>
          <w:szCs w:val="24"/>
        </w:rPr>
      </w:pPr>
      <w:r>
        <w:rPr>
          <w:noProof/>
          <w:lang w:eastAsia="tr-TR"/>
        </w:rPr>
        <w:pict>
          <v:shape id="_x0000_s1053" type="#_x0000_t75" alt="9.JPG" style="position:absolute;margin-left:18.75pt;margin-top:1.5pt;width:54pt;height:61.5pt;z-index:251649024;visibility:visible">
            <v:imagedata r:id="rId20" o:title=""/>
          </v:shape>
        </w:pict>
      </w:r>
    </w:p>
    <w:p w:rsidR="00415A01" w:rsidRPr="00852FC4" w:rsidRDefault="00415A01" w:rsidP="0078341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852FC4">
      <w:pPr>
        <w:ind w:firstLine="708"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Bu cümlede boş bırakılan yere hangisi yazılırsa açıklayıcı bir ifade kullanılmış olur?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A) ile          B) veya          C) yani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</w:p>
    <w:p w:rsidR="00415A01" w:rsidRDefault="00415A01" w:rsidP="006430F8">
      <w:pPr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11.Aşağıdaki cümlelerin hangisinin sonuna farklı bir noktalama işareti gelmelidir?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A.Eyvahh ! Köpeğimi kaybettim (  )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B. Asya marketten kalem aldın mı  (  )</w:t>
      </w:r>
    </w:p>
    <w:p w:rsidR="00415A01" w:rsidRPr="00852FC4" w:rsidRDefault="00415A01" w:rsidP="006430F8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 Dün sınıfta hayat bilgisi dersinden performans görevi yaptık   (     )</w:t>
      </w:r>
    </w:p>
    <w:p w:rsidR="00415A01" w:rsidRPr="00852FC4" w:rsidRDefault="00415A01" w:rsidP="006430F8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DB37F0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DB37F0">
      <w:pPr>
        <w:rPr>
          <w:rFonts w:ascii="ALFABET98" w:hAnsi="ALFABET98" w:cs="Arial"/>
          <w:b/>
          <w:sz w:val="24"/>
          <w:szCs w:val="24"/>
        </w:rPr>
      </w:pPr>
    </w:p>
    <w:p w:rsidR="00415A01" w:rsidRDefault="00415A01" w:rsidP="00DB37F0">
      <w:pPr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12)“Bin</w:t>
      </w:r>
      <w:r>
        <w:rPr>
          <w:rFonts w:ascii="ALFABET98" w:hAnsi="ALFABET98" w:cs="Arial"/>
          <w:sz w:val="24"/>
          <w:szCs w:val="24"/>
        </w:rPr>
        <w:t xml:space="preserve"> “</w:t>
      </w:r>
      <w:r w:rsidRPr="00852FC4">
        <w:rPr>
          <w:rFonts w:ascii="ALFABET98" w:hAnsi="ALFABET98" w:cs="Arial"/>
          <w:sz w:val="24"/>
          <w:szCs w:val="24"/>
        </w:rPr>
        <w:t xml:space="preserve">sözcüğü, hangi cümlede görseldekinden </w:t>
      </w:r>
      <w:r w:rsidRPr="00852FC4">
        <w:rPr>
          <w:rFonts w:ascii="ALFABET98" w:hAnsi="ALFABET98" w:cs="Arial"/>
          <w:b/>
          <w:sz w:val="24"/>
          <w:szCs w:val="24"/>
        </w:rPr>
        <w:t xml:space="preserve">farklı </w:t>
      </w:r>
      <w:r w:rsidRPr="00852FC4">
        <w:rPr>
          <w:rFonts w:ascii="ALFABET98" w:hAnsi="ALFABET98" w:cs="Arial"/>
          <w:sz w:val="24"/>
          <w:szCs w:val="24"/>
        </w:rPr>
        <w:t>anlamda kullanılmıştır?</w:t>
      </w:r>
    </w:p>
    <w:p w:rsidR="00415A01" w:rsidRPr="00852FC4" w:rsidRDefault="00415A01" w:rsidP="00DB37F0">
      <w:pPr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A) Sabah 07.00 otobüse bindi.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B) Yolcular tek tek gemiye bindiler.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C)Bin liraya yeni bilgisayar aldı.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r w:rsidRPr="00852FC4">
        <w:rPr>
          <w:rFonts w:ascii="ALFABET98" w:hAnsi="ALFABET98" w:cs="Arial"/>
          <w:b/>
          <w:sz w:val="24"/>
          <w:szCs w:val="24"/>
        </w:rPr>
        <w:t>13)  Aşağıdakilerden hangisi  neden- sonuç ilişkisi kurmuştur?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r>
        <w:rPr>
          <w:noProof/>
          <w:lang w:eastAsia="tr-TR"/>
        </w:rPr>
        <w:pict>
          <v:shape id="_x0000_s1054" type="#_x0000_t62" style="position:absolute;margin-left:79.85pt;margin-top:-.25pt;width:170.25pt;height:54.05pt;z-index:251654144" adj="-2544,11549">
            <v:stroke dashstyle="1 1"/>
            <v:shadow on="t" opacity=".5" offset="6pt,6pt"/>
            <v:textbox style="mso-next-textbox:#_x0000_s1054">
              <w:txbxContent>
                <w:p w:rsidR="00415A01" w:rsidRPr="008F32F1" w:rsidRDefault="00415A01" w:rsidP="006430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F32F1">
                    <w:rPr>
                      <w:rFonts w:ascii="Comic Sans MS" w:hAnsi="Comic Sans MS"/>
                      <w:sz w:val="24"/>
                      <w:szCs w:val="24"/>
                    </w:rPr>
                    <w:t>Güneş, Dünya’nın yaklaşık yüz katı büyüklüktedir.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75" alt="9.JPG" style="position:absolute;margin-left:24.1pt;margin-top:-.25pt;width:36.05pt;height:51.95pt;z-index:251651072;visibility:visible">
            <v:imagedata r:id="rId17" o:title=""/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A) 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56" type="#_x0000_t62" style="position:absolute;margin-left:79.85pt;margin-top:14.8pt;width:170.25pt;height:65.2pt;z-index:251656192" adj="-2544,9574">
            <v:stroke dashstyle="1 1"/>
            <v:shadow on="t" opacity=".5" offset="6pt,6pt"/>
            <v:textbox style="mso-next-textbox:#_x0000_s1056">
              <w:txbxContent>
                <w:p w:rsidR="00415A01" w:rsidRPr="008F32F1" w:rsidRDefault="00415A01" w:rsidP="006430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F32F1">
                    <w:rPr>
                      <w:rFonts w:ascii="Comic Sans MS" w:hAnsi="Comic Sans MS"/>
                      <w:sz w:val="24"/>
                      <w:szCs w:val="24"/>
                    </w:rPr>
                    <w:t>Dünya kendi çevresinde döndüğünden dolayı gece ve gündüz oluşur.</w:t>
                  </w:r>
                </w:p>
              </w:txbxContent>
            </v:textbox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57" type="#_x0000_t75" alt="9.JPG" style="position:absolute;margin-left:22.2pt;margin-top:.15pt;width:37.95pt;height:51.95pt;z-index:251652096;visibility:visible">
            <v:imagedata r:id="rId21" o:title=""/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B) 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58" type="#_x0000_t62" style="position:absolute;margin-left:86.6pt;margin-top:9.55pt;width:170.25pt;height:44.15pt;z-index:251655168" adj="-4066,8268">
            <v:stroke dashstyle="1 1"/>
            <v:shadow on="t" opacity=".5" offset="6pt,6pt"/>
            <v:textbox style="mso-next-textbox:#_x0000_s1058">
              <w:txbxContent>
                <w:p w:rsidR="00415A01" w:rsidRPr="008F32F1" w:rsidRDefault="00415A01" w:rsidP="006430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F32F1">
                    <w:rPr>
                      <w:rFonts w:ascii="Comic Sans MS" w:hAnsi="Comic Sans MS"/>
                      <w:sz w:val="24"/>
                      <w:szCs w:val="24"/>
                    </w:rPr>
                    <w:t>Ay, Dünya’dan daha küçüktür.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75" alt="9.JPG" style="position:absolute;margin-left:19.2pt;margin-top:4.25pt;width:40.95pt;height:51.95pt;z-index:251653120;visibility:visible">
            <v:imagedata r:id="rId22" o:title=""/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 xml:space="preserve">C)    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>
        <w:rPr>
          <w:noProof/>
          <w:lang w:eastAsia="tr-TR"/>
        </w:rPr>
        <w:pict>
          <v:shape id="_x0000_s1060" type="#_x0000_t202" style="position:absolute;margin-left:251.35pt;margin-top:20.15pt;width:30.55pt;height:26.15pt;z-index:251659264" stroked="f">
            <v:textbox style="mso-next-textbox:#_x0000_s1060">
              <w:txbxContent>
                <w:p w:rsidR="00415A01" w:rsidRPr="009E6FA3" w:rsidRDefault="00415A01" w:rsidP="006430F8">
                  <w:pPr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r>
        <w:rPr>
          <w:noProof/>
          <w:lang w:eastAsia="tr-TR"/>
        </w:rPr>
        <w:pict>
          <v:shape id="_x0000_s1061" type="#_x0000_t202" style="position:absolute;margin-left:102.35pt;margin-top:-.55pt;width:149pt;height:84.65pt;z-index:251658240" filled="f" stroked="f">
            <v:textbox style="mso-next-textbox:#_x0000_s1061">
              <w:txbxContent>
                <w:p w:rsidR="00415A01" w:rsidRPr="00852FC4" w:rsidRDefault="00415A01" w:rsidP="005D71E6">
                  <w:pPr>
                    <w:rPr>
                      <w:b/>
                    </w:rPr>
                  </w:pPr>
                  <w:r w:rsidRPr="00852FC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Aşağıdaki cümlelerden hangisinde zıt anlamlı sözcükler bir arada verilmiştir?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66" o:spid="_x0000_s1062" type="#_x0000_t75" style="position:absolute;margin-left:38.95pt;margin-top:-.35pt;width:58.7pt;height:78.75pt;z-index:251672576;visibility:visible" wrapcoords="-277 0 -277 21394 21600 21394 21600 0 -277 0">
            <v:imagedata r:id="rId23" o:title=""/>
            <w10:wrap type="through"/>
          </v:shape>
        </w:pict>
      </w:r>
      <w:r w:rsidRPr="00852FC4">
        <w:rPr>
          <w:rFonts w:ascii="ALFABET98" w:hAnsi="ALFABET98" w:cs="Arial"/>
          <w:b/>
          <w:sz w:val="24"/>
          <w:szCs w:val="24"/>
        </w:rPr>
        <w:t>14)</w:t>
      </w:r>
      <w:r>
        <w:rPr>
          <w:noProof/>
          <w:lang w:eastAsia="tr-TR"/>
        </w:rPr>
        <w:pict>
          <v:shape id="_x0000_s1063" type="#_x0000_t75" alt="9.JPG" style="position:absolute;margin-left:343.7pt;margin-top:3.7pt;width:34.35pt;height:51.95pt;z-index:251657216;visibility:visible;mso-position-horizontal-relative:text;mso-position-vertical-relative:text">
            <v:imagedata r:id="rId24" o:title=""/>
          </v:shape>
        </w:pic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A) Kara kedi evden kaçtı.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B) Çocuklar aşağı yukarı koşturuyorlardı.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sz w:val="24"/>
          <w:szCs w:val="24"/>
        </w:rPr>
      </w:pPr>
      <w:r w:rsidRPr="00852FC4">
        <w:rPr>
          <w:rFonts w:ascii="ALFABET98" w:hAnsi="ALFABET98" w:cs="Arial"/>
          <w:sz w:val="24"/>
          <w:szCs w:val="24"/>
        </w:rPr>
        <w:t>C)Açık pencereden odaya kuş girdi.</w:t>
      </w: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  <w:hyperlink r:id="rId25" w:history="1">
        <w:r w:rsidRPr="000F02E8">
          <w:rPr>
            <w:rStyle w:val="Hyperlink"/>
            <w:rFonts w:ascii="Comic Sans MS" w:hAnsi="Comic Sans MS"/>
          </w:rPr>
          <w:t>www.sorubak.com</w:t>
        </w:r>
      </w:hyperlink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p w:rsidR="00415A01" w:rsidRPr="00852FC4" w:rsidRDefault="00415A01" w:rsidP="006430F8">
      <w:pPr>
        <w:pStyle w:val="NoSpacing"/>
        <w:rPr>
          <w:rFonts w:ascii="ALFABET98" w:hAnsi="ALFABET98" w:cs="Arial"/>
          <w:b/>
          <w:sz w:val="24"/>
          <w:szCs w:val="24"/>
        </w:rPr>
      </w:pPr>
    </w:p>
    <w:sectPr w:rsidR="00415A01" w:rsidRPr="00852FC4" w:rsidSect="00852FC4">
      <w:headerReference w:type="default" r:id="rId26"/>
      <w:footerReference w:type="default" r:id="rId27"/>
      <w:pgSz w:w="11906" w:h="16838"/>
      <w:pgMar w:top="720" w:right="720" w:bottom="720" w:left="720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A01" w:rsidRDefault="00415A01" w:rsidP="00CE11D2">
      <w:r>
        <w:separator/>
      </w:r>
    </w:p>
  </w:endnote>
  <w:endnote w:type="continuationSeparator" w:id="0">
    <w:p w:rsidR="00415A01" w:rsidRDefault="00415A01" w:rsidP="00CE1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01" w:rsidRDefault="00415A01">
    <w:pPr>
      <w:pStyle w:val="Footer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A01" w:rsidRDefault="00415A01" w:rsidP="00CE11D2">
      <w:r>
        <w:separator/>
      </w:r>
    </w:p>
  </w:footnote>
  <w:footnote w:type="continuationSeparator" w:id="0">
    <w:p w:rsidR="00415A01" w:rsidRDefault="00415A01" w:rsidP="00CE1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01" w:rsidRPr="00C535C7" w:rsidRDefault="00415A01" w:rsidP="00235668">
    <w:pPr>
      <w:pStyle w:val="NoSpacing"/>
      <w:rPr>
        <w:b/>
        <w:szCs w:val="26"/>
      </w:rPr>
    </w:pPr>
    <w:r>
      <w:rPr>
        <w:b/>
        <w:szCs w:val="26"/>
      </w:rPr>
      <w:t xml:space="preserve">                          </w:t>
    </w:r>
  </w:p>
  <w:p w:rsidR="00415A01" w:rsidRPr="00796638" w:rsidRDefault="00415A01" w:rsidP="00796638">
    <w:pPr>
      <w:pStyle w:val="Header"/>
      <w:rPr>
        <w:b/>
        <w:color w:val="FF0000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2.5pt;height:164.25pt;visibility:visible" o:bullet="t">
        <v:imagedata r:id="rId1" o:title=""/>
      </v:shape>
    </w:pict>
  </w:numPicBullet>
  <w:abstractNum w:abstractNumId="0">
    <w:nsid w:val="0C8E4FA4"/>
    <w:multiLevelType w:val="hybridMultilevel"/>
    <w:tmpl w:val="6BB0C112"/>
    <w:lvl w:ilvl="0" w:tplc="89200CFC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259087A"/>
    <w:multiLevelType w:val="hybridMultilevel"/>
    <w:tmpl w:val="EB441C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8D3283"/>
    <w:multiLevelType w:val="hybridMultilevel"/>
    <w:tmpl w:val="13669266"/>
    <w:lvl w:ilvl="0" w:tplc="E0BC51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1562E9"/>
    <w:multiLevelType w:val="hybridMultilevel"/>
    <w:tmpl w:val="A2147DC2"/>
    <w:lvl w:ilvl="0" w:tplc="1012C5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E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7AFE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3217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2A2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941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D611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821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54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DE47281"/>
    <w:multiLevelType w:val="hybridMultilevel"/>
    <w:tmpl w:val="7270ACC8"/>
    <w:lvl w:ilvl="0" w:tplc="330CC9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7A5F08"/>
    <w:multiLevelType w:val="hybridMultilevel"/>
    <w:tmpl w:val="1F38EE9E"/>
    <w:lvl w:ilvl="0" w:tplc="1F5A4450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3940E39"/>
    <w:multiLevelType w:val="hybridMultilevel"/>
    <w:tmpl w:val="DAB637C0"/>
    <w:lvl w:ilvl="0" w:tplc="41E209EA">
      <w:start w:val="13"/>
      <w:numFmt w:val="bullet"/>
      <w:lvlText w:val="-"/>
      <w:lvlJc w:val="left"/>
      <w:pPr>
        <w:ind w:left="264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7">
    <w:nsid w:val="29624F9D"/>
    <w:multiLevelType w:val="hybridMultilevel"/>
    <w:tmpl w:val="07441BFE"/>
    <w:lvl w:ilvl="0" w:tplc="5E88E1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34E4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4670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E0E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9ADB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80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F03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7C64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605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D746AC"/>
    <w:multiLevelType w:val="hybridMultilevel"/>
    <w:tmpl w:val="C4C4360C"/>
    <w:lvl w:ilvl="0" w:tplc="808C06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9F6395"/>
    <w:multiLevelType w:val="hybridMultilevel"/>
    <w:tmpl w:val="BCAA526A"/>
    <w:lvl w:ilvl="0" w:tplc="73E8E7F2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0">
    <w:nsid w:val="384E5710"/>
    <w:multiLevelType w:val="hybridMultilevel"/>
    <w:tmpl w:val="6AF0F80E"/>
    <w:lvl w:ilvl="0" w:tplc="B68801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657CB6"/>
    <w:multiLevelType w:val="hybridMultilevel"/>
    <w:tmpl w:val="BB461B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356172"/>
    <w:multiLevelType w:val="hybridMultilevel"/>
    <w:tmpl w:val="EEA0389E"/>
    <w:lvl w:ilvl="0" w:tplc="E36E8C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13"/>
  </w:num>
  <w:num w:numId="10">
    <w:abstractNumId w:val="9"/>
  </w:num>
  <w:num w:numId="11">
    <w:abstractNumId w:val="6"/>
  </w:num>
  <w:num w:numId="12">
    <w:abstractNumId w:val="2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1D2"/>
    <w:rsid w:val="00002532"/>
    <w:rsid w:val="000068E1"/>
    <w:rsid w:val="000111FA"/>
    <w:rsid w:val="000B63BE"/>
    <w:rsid w:val="000C4F6D"/>
    <w:rsid w:val="000D5874"/>
    <w:rsid w:val="000E14BB"/>
    <w:rsid w:val="000F02E8"/>
    <w:rsid w:val="000F50B2"/>
    <w:rsid w:val="000F62FC"/>
    <w:rsid w:val="001005CD"/>
    <w:rsid w:val="00110984"/>
    <w:rsid w:val="00135919"/>
    <w:rsid w:val="00144957"/>
    <w:rsid w:val="001A0DCA"/>
    <w:rsid w:val="001A749E"/>
    <w:rsid w:val="001D4AD8"/>
    <w:rsid w:val="00214BCB"/>
    <w:rsid w:val="00222B91"/>
    <w:rsid w:val="00235668"/>
    <w:rsid w:val="0026243D"/>
    <w:rsid w:val="0028044B"/>
    <w:rsid w:val="002817D2"/>
    <w:rsid w:val="00290044"/>
    <w:rsid w:val="0029046C"/>
    <w:rsid w:val="00297BAC"/>
    <w:rsid w:val="002A551D"/>
    <w:rsid w:val="002B5F39"/>
    <w:rsid w:val="00302C4E"/>
    <w:rsid w:val="0032531E"/>
    <w:rsid w:val="003846D6"/>
    <w:rsid w:val="00395953"/>
    <w:rsid w:val="003A3BB9"/>
    <w:rsid w:val="003B3208"/>
    <w:rsid w:val="004036F2"/>
    <w:rsid w:val="00415A01"/>
    <w:rsid w:val="0042730B"/>
    <w:rsid w:val="00431206"/>
    <w:rsid w:val="00444C58"/>
    <w:rsid w:val="00455EC5"/>
    <w:rsid w:val="00485C6D"/>
    <w:rsid w:val="00491AF9"/>
    <w:rsid w:val="005018B6"/>
    <w:rsid w:val="00502EB5"/>
    <w:rsid w:val="0054613D"/>
    <w:rsid w:val="00546788"/>
    <w:rsid w:val="005502CC"/>
    <w:rsid w:val="00563A5F"/>
    <w:rsid w:val="005655AC"/>
    <w:rsid w:val="005747CC"/>
    <w:rsid w:val="0059183F"/>
    <w:rsid w:val="005D71E6"/>
    <w:rsid w:val="00615861"/>
    <w:rsid w:val="006246D1"/>
    <w:rsid w:val="006430F8"/>
    <w:rsid w:val="00646172"/>
    <w:rsid w:val="00655369"/>
    <w:rsid w:val="00655CA1"/>
    <w:rsid w:val="006875FA"/>
    <w:rsid w:val="006B4FB6"/>
    <w:rsid w:val="006C0D51"/>
    <w:rsid w:val="006C1778"/>
    <w:rsid w:val="006C2CCB"/>
    <w:rsid w:val="006E4147"/>
    <w:rsid w:val="00720FC7"/>
    <w:rsid w:val="0072153D"/>
    <w:rsid w:val="0072423B"/>
    <w:rsid w:val="007361A9"/>
    <w:rsid w:val="00751663"/>
    <w:rsid w:val="00755388"/>
    <w:rsid w:val="00776CB4"/>
    <w:rsid w:val="00783418"/>
    <w:rsid w:val="00796638"/>
    <w:rsid w:val="007E3E03"/>
    <w:rsid w:val="007F2529"/>
    <w:rsid w:val="00800A63"/>
    <w:rsid w:val="00815DEB"/>
    <w:rsid w:val="008167B8"/>
    <w:rsid w:val="00821908"/>
    <w:rsid w:val="0084288B"/>
    <w:rsid w:val="0085113F"/>
    <w:rsid w:val="00852FC4"/>
    <w:rsid w:val="008633B5"/>
    <w:rsid w:val="00867AB5"/>
    <w:rsid w:val="00896324"/>
    <w:rsid w:val="008B0083"/>
    <w:rsid w:val="008D20F8"/>
    <w:rsid w:val="008D3793"/>
    <w:rsid w:val="008D6024"/>
    <w:rsid w:val="008F32F1"/>
    <w:rsid w:val="00927715"/>
    <w:rsid w:val="009317AC"/>
    <w:rsid w:val="00937C79"/>
    <w:rsid w:val="00953614"/>
    <w:rsid w:val="0096296E"/>
    <w:rsid w:val="009E6FA3"/>
    <w:rsid w:val="009F6E91"/>
    <w:rsid w:val="00A17CFA"/>
    <w:rsid w:val="00A620EB"/>
    <w:rsid w:val="00A649CB"/>
    <w:rsid w:val="00A8730E"/>
    <w:rsid w:val="00A92F3B"/>
    <w:rsid w:val="00A956A5"/>
    <w:rsid w:val="00AA0F49"/>
    <w:rsid w:val="00AA3D84"/>
    <w:rsid w:val="00AD2260"/>
    <w:rsid w:val="00AE420C"/>
    <w:rsid w:val="00AF4F8D"/>
    <w:rsid w:val="00AF5D7A"/>
    <w:rsid w:val="00B007E8"/>
    <w:rsid w:val="00B1126A"/>
    <w:rsid w:val="00B15900"/>
    <w:rsid w:val="00B24A60"/>
    <w:rsid w:val="00B26BBA"/>
    <w:rsid w:val="00B301C0"/>
    <w:rsid w:val="00B35B07"/>
    <w:rsid w:val="00B6644F"/>
    <w:rsid w:val="00BA1302"/>
    <w:rsid w:val="00BA182D"/>
    <w:rsid w:val="00BC42B2"/>
    <w:rsid w:val="00BC5837"/>
    <w:rsid w:val="00BE1047"/>
    <w:rsid w:val="00C02A77"/>
    <w:rsid w:val="00C17028"/>
    <w:rsid w:val="00C277E9"/>
    <w:rsid w:val="00C535C7"/>
    <w:rsid w:val="00C643AD"/>
    <w:rsid w:val="00C825A7"/>
    <w:rsid w:val="00C95A50"/>
    <w:rsid w:val="00CB2DA9"/>
    <w:rsid w:val="00CC42AD"/>
    <w:rsid w:val="00CE11D2"/>
    <w:rsid w:val="00CE258B"/>
    <w:rsid w:val="00CF099B"/>
    <w:rsid w:val="00CF1413"/>
    <w:rsid w:val="00CF51A5"/>
    <w:rsid w:val="00D05283"/>
    <w:rsid w:val="00D23E32"/>
    <w:rsid w:val="00D34A46"/>
    <w:rsid w:val="00D41673"/>
    <w:rsid w:val="00D80C6F"/>
    <w:rsid w:val="00DB37F0"/>
    <w:rsid w:val="00DC39A1"/>
    <w:rsid w:val="00DE113F"/>
    <w:rsid w:val="00DE1F64"/>
    <w:rsid w:val="00DE3F38"/>
    <w:rsid w:val="00E22FF7"/>
    <w:rsid w:val="00E308B8"/>
    <w:rsid w:val="00E44A1D"/>
    <w:rsid w:val="00E541B7"/>
    <w:rsid w:val="00E70111"/>
    <w:rsid w:val="00EB6B18"/>
    <w:rsid w:val="00EE7E16"/>
    <w:rsid w:val="00F062F6"/>
    <w:rsid w:val="00F22CCE"/>
    <w:rsid w:val="00F90B3A"/>
    <w:rsid w:val="00FC1AA6"/>
    <w:rsid w:val="00FC2864"/>
    <w:rsid w:val="00FE34CE"/>
    <w:rsid w:val="00FF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E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CE11D2"/>
    <w:rPr>
      <w:rFonts w:ascii="Century Gothic" w:hAnsi="Century Gothic"/>
      <w:sz w:val="26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CE11D2"/>
    <w:rPr>
      <w:rFonts w:ascii="Century Gothic" w:eastAsia="Times New Roman" w:hAnsi="Century Gothic" w:cs="Times New Roman"/>
      <w:sz w:val="22"/>
      <w:szCs w:val="22"/>
      <w:lang w:val="tr-TR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CE1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11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E11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E11D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11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E11D2"/>
    <w:rPr>
      <w:rFonts w:cs="Times New Roman"/>
    </w:rPr>
  </w:style>
  <w:style w:type="paragraph" w:styleId="ListParagraph">
    <w:name w:val="List Paragraph"/>
    <w:basedOn w:val="Normal"/>
    <w:uiPriority w:val="99"/>
    <w:qFormat/>
    <w:rsid w:val="006430F8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99"/>
    <w:rsid w:val="00A92F3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14B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382</Words>
  <Characters>2178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2013-01-18T02:57:00Z</cp:lastPrinted>
  <dcterms:created xsi:type="dcterms:W3CDTF">2013-12-11T12:19:00Z</dcterms:created>
  <dcterms:modified xsi:type="dcterms:W3CDTF">2013-12-22T19:30:00Z</dcterms:modified>
  <cp:category>www.sorubak.com</cp:category>
</cp:coreProperties>
</file>