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919" w:rsidRPr="00427B98" w:rsidRDefault="00AD2919" w:rsidP="00427B98">
      <w:pPr>
        <w:rPr>
          <w:sz w:val="24"/>
          <w:szCs w:val="24"/>
        </w:rPr>
        <w:sectPr w:rsidR="00AD2919" w:rsidRPr="00427B98" w:rsidSect="000A6ABD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noProof/>
        </w:rPr>
        <w:pict>
          <v:roundrect id="_x0000_s1026" style="position:absolute;margin-left:-16.95pt;margin-top:-2.1pt;width:290.1pt;height:266.85pt;z-index:251658240" arcsize="10923f">
            <v:textbox style="mso-next-textbox:#_x0000_s1026">
              <w:txbxContent>
                <w:p w:rsidR="00AD2919" w:rsidRPr="00246E8B" w:rsidRDefault="00AD2919" w:rsidP="00246E8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59B4">
                    <w:rPr>
                      <w:sz w:val="24"/>
                      <w:szCs w:val="24"/>
                    </w:rPr>
                    <w:t>……………………………...………………</w:t>
                  </w:r>
                  <w:r w:rsidRPr="007A59B4">
                    <w:rPr>
                      <w:sz w:val="24"/>
                      <w:szCs w:val="24"/>
                    </w:rPr>
                    <w:br/>
                  </w:r>
                  <w:r w:rsidRPr="0076390E">
                    <w:rPr>
                      <w:rFonts w:ascii="Times New Roman" w:hAnsi="Times New Roman"/>
                      <w:sz w:val="24"/>
                      <w:szCs w:val="24"/>
                    </w:rPr>
                    <w:t>Atatürk bir gün Ya</w:t>
                  </w:r>
                  <w:r w:rsidRPr="00246E8B">
                    <w:rPr>
                      <w:rFonts w:ascii="Times New Roman" w:hAnsi="Times New Roman"/>
                      <w:sz w:val="24"/>
                      <w:szCs w:val="24"/>
                    </w:rPr>
                    <w:t>lova'daki çiftliğe gittiğinde, köşk</w:t>
                  </w:r>
                  <w:r w:rsidRPr="0076390E">
                    <w:rPr>
                      <w:rFonts w:ascii="Times New Roman" w:hAnsi="Times New Roman"/>
                      <w:sz w:val="24"/>
                      <w:szCs w:val="24"/>
                    </w:rPr>
                    <w:t>ün hemen yanındaki çınar ağacının dallarını kesmeye çalışan bir bahçıvana rastlar. Hemen bahçıvanı yanına ç</w:t>
                  </w:r>
                  <w:r w:rsidRPr="00246E8B">
                    <w:rPr>
                      <w:rFonts w:ascii="Times New Roman" w:hAnsi="Times New Roman"/>
                      <w:sz w:val="24"/>
                      <w:szCs w:val="24"/>
                    </w:rPr>
                    <w:t xml:space="preserve">ağırarak bunun nedenini sorar. </w:t>
                  </w:r>
                  <w:r w:rsidRPr="0076390E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Bahçıvanın ağacın dalları uzamış ve binanın duvarlarına dayandığı i</w:t>
                  </w:r>
                  <w:r w:rsidRPr="00246E8B">
                    <w:rPr>
                      <w:rFonts w:ascii="Times New Roman" w:hAnsi="Times New Roman"/>
                      <w:sz w:val="24"/>
                      <w:szCs w:val="24"/>
                    </w:rPr>
                    <w:t>çin kestiğini söyler. Atatürk, b</w:t>
                  </w:r>
                  <w:r w:rsidRPr="0076390E">
                    <w:rPr>
                      <w:rFonts w:ascii="Times New Roman" w:hAnsi="Times New Roman"/>
                      <w:sz w:val="24"/>
                      <w:szCs w:val="24"/>
                    </w:rPr>
                    <w:t xml:space="preserve">unun üzerine ağacın kesilmeyip binanın yerinin değiştirilmesini emreder. </w:t>
                  </w:r>
                  <w:r w:rsidRPr="0076390E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 xml:space="preserve">8 Ağustos 1930 tarihinde </w:t>
                  </w:r>
                  <w:r w:rsidRPr="0076390E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önce</w:t>
                  </w:r>
                  <w:r w:rsidRPr="0076390E">
                    <w:rPr>
                      <w:rFonts w:ascii="Times New Roman" w:hAnsi="Times New Roman"/>
                      <w:sz w:val="24"/>
                      <w:szCs w:val="24"/>
                    </w:rPr>
                    <w:t xml:space="preserve"> bina çevresi kazılır. İstanbul'dan getirilen tramvay rayları döşenir. Santim, santim çalışılarak bina yapı altına sokulan raylar üzerine oturtturulur ve bina yaklaşık </w:t>
                  </w:r>
                  <w:smartTag w:uri="urn:schemas-microsoft-com:office:smarttags" w:element="metricconverter">
                    <w:smartTagPr>
                      <w:attr w:name="ProductID" w:val="5 m"/>
                    </w:smartTagPr>
                    <w:r w:rsidRPr="0076390E">
                      <w:rPr>
                        <w:rFonts w:ascii="Times New Roman" w:hAnsi="Times New Roman"/>
                        <w:sz w:val="24"/>
                        <w:szCs w:val="24"/>
                      </w:rPr>
                      <w:t>5 m</w:t>
                    </w:r>
                  </w:smartTag>
                  <w:r w:rsidRPr="0076390E">
                    <w:rPr>
                      <w:rFonts w:ascii="Times New Roman" w:hAnsi="Times New Roman"/>
                      <w:sz w:val="24"/>
                      <w:szCs w:val="24"/>
                    </w:rPr>
                    <w:t xml:space="preserve"> kaydırılır. Böylelikle köşk yıkılmaktan, çınar ağacı kesilmekten kurtuldu. </w:t>
                  </w:r>
                  <w:r w:rsidRPr="0076390E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xbxContent>
            </v:textbox>
          </v:roundrect>
        </w:pict>
      </w:r>
      <w:r w:rsidRPr="00427B98">
        <w:rPr>
          <w:sz w:val="24"/>
          <w:szCs w:val="24"/>
        </w:rPr>
        <w:t xml:space="preserve"> </w:t>
      </w:r>
      <w:r w:rsidRPr="00427B98">
        <w:rPr>
          <w:sz w:val="24"/>
          <w:szCs w:val="24"/>
        </w:rPr>
        <w:br/>
      </w:r>
    </w:p>
    <w:p w:rsidR="00AD2919" w:rsidRPr="00427B98" w:rsidRDefault="00AD2919" w:rsidP="004178B1">
      <w:pPr>
        <w:ind w:left="708"/>
        <w:rPr>
          <w:sz w:val="24"/>
          <w:szCs w:val="24"/>
        </w:rPr>
      </w:pPr>
    </w:p>
    <w:p w:rsidR="00AD2919" w:rsidRPr="00427B98" w:rsidRDefault="00AD2919" w:rsidP="004178B1">
      <w:pPr>
        <w:rPr>
          <w:sz w:val="24"/>
          <w:szCs w:val="24"/>
        </w:rPr>
      </w:pPr>
    </w:p>
    <w:p w:rsidR="00AD2919" w:rsidRPr="00427B98" w:rsidRDefault="00AD2919" w:rsidP="004178B1">
      <w:pPr>
        <w:rPr>
          <w:sz w:val="24"/>
          <w:szCs w:val="24"/>
        </w:rPr>
      </w:pPr>
    </w:p>
    <w:p w:rsidR="00AD2919" w:rsidRPr="00427B98" w:rsidRDefault="00AD2919" w:rsidP="004178B1">
      <w:pPr>
        <w:rPr>
          <w:sz w:val="24"/>
          <w:szCs w:val="24"/>
        </w:rPr>
      </w:pPr>
    </w:p>
    <w:p w:rsidR="00AD2919" w:rsidRPr="00427B98" w:rsidRDefault="00AD2919" w:rsidP="004178B1">
      <w:pPr>
        <w:rPr>
          <w:sz w:val="24"/>
          <w:szCs w:val="24"/>
        </w:rPr>
      </w:pPr>
    </w:p>
    <w:p w:rsidR="00AD2919" w:rsidRPr="00427B98" w:rsidRDefault="00AD2919" w:rsidP="004178B1">
      <w:pPr>
        <w:rPr>
          <w:sz w:val="24"/>
          <w:szCs w:val="24"/>
        </w:rPr>
      </w:pPr>
    </w:p>
    <w:p w:rsidR="00AD2919" w:rsidRPr="00427B98" w:rsidRDefault="00AD2919" w:rsidP="004178B1">
      <w:pPr>
        <w:rPr>
          <w:sz w:val="24"/>
          <w:szCs w:val="24"/>
        </w:rPr>
      </w:pPr>
    </w:p>
    <w:p w:rsidR="00AD2919" w:rsidRPr="00427B98" w:rsidRDefault="00AD2919" w:rsidP="004178B1">
      <w:pPr>
        <w:rPr>
          <w:sz w:val="24"/>
          <w:szCs w:val="24"/>
        </w:rPr>
      </w:pPr>
    </w:p>
    <w:p w:rsidR="00AD2919" w:rsidRPr="00427B98" w:rsidRDefault="00AD2919" w:rsidP="004178B1">
      <w:pPr>
        <w:rPr>
          <w:sz w:val="24"/>
          <w:szCs w:val="24"/>
        </w:rPr>
      </w:pPr>
    </w:p>
    <w:p w:rsidR="00AD2919" w:rsidRPr="00427B98" w:rsidRDefault="00AD2919">
      <w:pPr>
        <w:rPr>
          <w:sz w:val="24"/>
          <w:szCs w:val="24"/>
        </w:rPr>
      </w:pPr>
      <w:r w:rsidRPr="00427B98">
        <w:rPr>
          <w:sz w:val="24"/>
          <w:szCs w:val="24"/>
        </w:rPr>
        <w:t>1.Hangisi metne uygun bir başlık olmaz?                           A)</w:t>
      </w:r>
      <w:r w:rsidRPr="00427B98">
        <w:rPr>
          <w:bCs/>
          <w:sz w:val="24"/>
          <w:szCs w:val="24"/>
        </w:rPr>
        <w:t xml:space="preserve"> Yalova'daki Yürüyen Köşk</w:t>
      </w:r>
      <w:r w:rsidRPr="00427B98">
        <w:rPr>
          <w:bCs/>
          <w:sz w:val="24"/>
          <w:szCs w:val="24"/>
        </w:rPr>
        <w:tab/>
      </w:r>
      <w:r w:rsidRPr="00427B98">
        <w:rPr>
          <w:sz w:val="24"/>
          <w:szCs w:val="24"/>
        </w:rPr>
        <w:t xml:space="preserve">                                              B) Savaşı Böyle Kazandık</w:t>
      </w:r>
      <w:r w:rsidRPr="00427B98">
        <w:rPr>
          <w:sz w:val="24"/>
          <w:szCs w:val="24"/>
        </w:rPr>
        <w:tab/>
        <w:t xml:space="preserve">                                                  C)  Yaşlı Çınar Ağacı</w:t>
      </w:r>
    </w:p>
    <w:p w:rsidR="00AD2919" w:rsidRPr="00427B98" w:rsidRDefault="00AD2919">
      <w:pPr>
        <w:rPr>
          <w:sz w:val="24"/>
          <w:szCs w:val="24"/>
        </w:rPr>
      </w:pPr>
      <w:r w:rsidRPr="00427B98">
        <w:rPr>
          <w:sz w:val="24"/>
          <w:szCs w:val="24"/>
        </w:rPr>
        <w:t>2. Atatürk çiftlikte kime rastlıyor ………………………………………………………………………………………………………………………………………………………</w:t>
      </w:r>
    </w:p>
    <w:p w:rsidR="00AD2919" w:rsidRPr="00427B98" w:rsidRDefault="00AD2919">
      <w:pPr>
        <w:rPr>
          <w:sz w:val="24"/>
          <w:szCs w:val="24"/>
        </w:rPr>
      </w:pPr>
      <w:r w:rsidRPr="00427B98">
        <w:rPr>
          <w:sz w:val="24"/>
          <w:szCs w:val="24"/>
        </w:rPr>
        <w:t>3. Metindeki olay nerede geçmektedir? ………………………………………………………………………………………………………………………………………………….</w:t>
      </w:r>
    </w:p>
    <w:p w:rsidR="00AD2919" w:rsidRPr="00427B98" w:rsidRDefault="00AD2919">
      <w:pPr>
        <w:rPr>
          <w:sz w:val="24"/>
          <w:szCs w:val="24"/>
        </w:rPr>
      </w:pPr>
      <w:r w:rsidRPr="00427B98">
        <w:rPr>
          <w:sz w:val="24"/>
          <w:szCs w:val="24"/>
        </w:rPr>
        <w:t>4. Bahçıvan ağacın dallarını neden kesmektedir? ……………………………………………………………………………………………………………………………………………………..</w:t>
      </w:r>
    </w:p>
    <w:p w:rsidR="00AD2919" w:rsidRPr="00427B98" w:rsidRDefault="00AD2919">
      <w:pPr>
        <w:rPr>
          <w:sz w:val="24"/>
          <w:szCs w:val="24"/>
        </w:rPr>
      </w:pPr>
      <w:r w:rsidRPr="00427B98">
        <w:rPr>
          <w:sz w:val="24"/>
          <w:szCs w:val="24"/>
        </w:rPr>
        <w:t>5. Metinde koyu renk, altı çizili sözcüğün karşıt anlamlısı, aşağıdakilerden hangisidir?                      A) evvel</w:t>
      </w:r>
      <w:r w:rsidRPr="00427B98">
        <w:rPr>
          <w:sz w:val="24"/>
          <w:szCs w:val="24"/>
        </w:rPr>
        <w:tab/>
      </w:r>
      <w:r w:rsidRPr="00427B98">
        <w:rPr>
          <w:sz w:val="24"/>
          <w:szCs w:val="24"/>
        </w:rPr>
        <w:tab/>
        <w:t>B) ileri</w:t>
      </w:r>
      <w:r w:rsidRPr="00427B98">
        <w:rPr>
          <w:sz w:val="24"/>
          <w:szCs w:val="24"/>
        </w:rPr>
        <w:tab/>
      </w:r>
      <w:r w:rsidRPr="00427B98">
        <w:rPr>
          <w:sz w:val="24"/>
          <w:szCs w:val="24"/>
        </w:rPr>
        <w:tab/>
        <w:t>C) sonra</w:t>
      </w:r>
    </w:p>
    <w:p w:rsidR="00AD2919" w:rsidRPr="00427B98" w:rsidRDefault="00AD2919" w:rsidP="006622A0">
      <w:r w:rsidRPr="00427B98">
        <w:t>6.Çınar ağacı kesilmekten nasıl kurtulmuştur?</w:t>
      </w:r>
    </w:p>
    <w:p w:rsidR="00AD2919" w:rsidRPr="00427B98" w:rsidRDefault="00AD2919" w:rsidP="006622A0">
      <w:r w:rsidRPr="00427B98">
        <w:t>………………………………………………………………………………………………………………………………………………………………………</w:t>
      </w:r>
    </w:p>
    <w:p w:rsidR="00AD2919" w:rsidRDefault="00AD2919" w:rsidP="000345C3">
      <w:r>
        <w:t>7</w:t>
      </w:r>
      <w:r w:rsidRPr="00427B98">
        <w:t xml:space="preserve">. Aşağıdaki hangi cümlede </w:t>
      </w:r>
      <w:r w:rsidRPr="00427B98">
        <w:rPr>
          <w:u w:val="single"/>
        </w:rPr>
        <w:t xml:space="preserve">çoğul </w:t>
      </w:r>
      <w:r w:rsidRPr="00427B98">
        <w:t>kelime kullanılmıştır?    A) Elif yeni kalemlik aldı.</w:t>
      </w:r>
      <w:r w:rsidRPr="00427B98">
        <w:tab/>
      </w:r>
      <w:r w:rsidRPr="00427B98">
        <w:tab/>
        <w:t xml:space="preserve">                                   B)  Mehmet Caner elma yedi.</w:t>
      </w:r>
      <w:r>
        <w:t xml:space="preserve">                                             </w:t>
      </w:r>
      <w:r w:rsidRPr="00427B98">
        <w:t>C)Mustafa kalemlerini evde unutmuş.</w:t>
      </w:r>
    </w:p>
    <w:p w:rsidR="00AD2919" w:rsidRDefault="00AD2919" w:rsidP="000345C3">
      <w:r>
        <w:t>8. Yedi kelimeli bir cümle oluşturunuz.</w:t>
      </w:r>
    </w:p>
    <w:p w:rsidR="00AD2919" w:rsidRDefault="00AD2919" w:rsidP="000345C3">
      <w:r>
        <w:t>……………………………………………………………………..</w:t>
      </w:r>
    </w:p>
    <w:p w:rsidR="00AD2919" w:rsidRPr="000345C3" w:rsidRDefault="00AD2919" w:rsidP="000345C3">
      <w:r>
        <w:rPr>
          <w:sz w:val="24"/>
          <w:szCs w:val="24"/>
        </w:rPr>
        <w:t>9</w:t>
      </w:r>
      <w:r w:rsidRPr="00427B98">
        <w:rPr>
          <w:sz w:val="24"/>
          <w:szCs w:val="24"/>
        </w:rPr>
        <w:t>. “</w:t>
      </w:r>
      <w:r w:rsidRPr="00427B98">
        <w:rPr>
          <w:sz w:val="24"/>
          <w:szCs w:val="24"/>
          <w:u w:val="single"/>
        </w:rPr>
        <w:t>Yaz”</w:t>
      </w:r>
      <w:r w:rsidRPr="00427B98">
        <w:rPr>
          <w:sz w:val="24"/>
          <w:szCs w:val="24"/>
        </w:rPr>
        <w:t xml:space="preserve"> kelimesi eş sesli bir kelimedir. Farklı anlamlarda kullanılabilir. Hangi cümlede farklı anlamda kullanılmıştır ?</w:t>
      </w:r>
    </w:p>
    <w:p w:rsidR="00AD2919" w:rsidRPr="00427B98" w:rsidRDefault="00AD2919" w:rsidP="00DB70DC">
      <w:pPr>
        <w:tabs>
          <w:tab w:val="left" w:pos="4020"/>
        </w:tabs>
        <w:jc w:val="both"/>
        <w:rPr>
          <w:sz w:val="24"/>
          <w:szCs w:val="24"/>
        </w:rPr>
      </w:pPr>
      <w:r w:rsidRPr="00427B98">
        <w:rPr>
          <w:sz w:val="24"/>
          <w:szCs w:val="24"/>
        </w:rPr>
        <w:t xml:space="preserve">A) Tahtadakileri defterine </w:t>
      </w:r>
      <w:r w:rsidRPr="00427B98">
        <w:rPr>
          <w:sz w:val="24"/>
          <w:szCs w:val="24"/>
          <w:u w:val="single"/>
        </w:rPr>
        <w:t>yaz</w:t>
      </w:r>
      <w:r w:rsidRPr="00427B98">
        <w:rPr>
          <w:sz w:val="24"/>
          <w:szCs w:val="24"/>
        </w:rPr>
        <w:t>.</w:t>
      </w:r>
      <w:r w:rsidRPr="00427B9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</w:t>
      </w:r>
      <w:r w:rsidRPr="00427B98">
        <w:rPr>
          <w:sz w:val="24"/>
          <w:szCs w:val="24"/>
        </w:rPr>
        <w:t>B)</w:t>
      </w:r>
      <w:r w:rsidRPr="00427B98">
        <w:rPr>
          <w:sz w:val="24"/>
          <w:szCs w:val="24"/>
          <w:u w:val="single"/>
        </w:rPr>
        <w:t xml:space="preserve"> Yaz</w:t>
      </w:r>
      <w:r w:rsidRPr="00427B98">
        <w:rPr>
          <w:sz w:val="24"/>
          <w:szCs w:val="24"/>
        </w:rPr>
        <w:t xml:space="preserve"> gelince denize gideriz.</w:t>
      </w:r>
      <w:r w:rsidRPr="00427B9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</w:t>
      </w:r>
      <w:r w:rsidRPr="00427B98">
        <w:rPr>
          <w:sz w:val="24"/>
          <w:szCs w:val="24"/>
        </w:rPr>
        <w:t xml:space="preserve">C) Bu ödev </w:t>
      </w:r>
      <w:r w:rsidRPr="00427B98">
        <w:rPr>
          <w:sz w:val="24"/>
          <w:szCs w:val="24"/>
          <w:u w:val="single"/>
        </w:rPr>
        <w:t>yaz</w:t>
      </w:r>
      <w:r>
        <w:rPr>
          <w:sz w:val="24"/>
          <w:szCs w:val="24"/>
          <w:u w:val="single"/>
        </w:rPr>
        <w:t xml:space="preserve"> </w:t>
      </w:r>
      <w:r w:rsidRPr="00427B98">
        <w:rPr>
          <w:sz w:val="24"/>
          <w:szCs w:val="24"/>
          <w:u w:val="single"/>
        </w:rPr>
        <w:t xml:space="preserve">yaz </w:t>
      </w:r>
      <w:r w:rsidRPr="00427B98">
        <w:rPr>
          <w:sz w:val="24"/>
          <w:szCs w:val="24"/>
        </w:rPr>
        <w:t>bitmez.</w:t>
      </w:r>
    </w:p>
    <w:p w:rsidR="00AD2919" w:rsidRPr="00427B98" w:rsidRDefault="00AD2919" w:rsidP="00DB7E90">
      <w:r>
        <w:t>10</w:t>
      </w:r>
      <w:r w:rsidRPr="00427B98">
        <w:t>. Hangi sözcük anlamlı ve kurallı bir cümlenin sonunda bulunmaz ?</w:t>
      </w:r>
    </w:p>
    <w:p w:rsidR="00AD2919" w:rsidRPr="00427B98" w:rsidRDefault="00AD2919" w:rsidP="00DB70DC">
      <w:pPr>
        <w:tabs>
          <w:tab w:val="left" w:pos="4020"/>
        </w:tabs>
        <w:jc w:val="both"/>
        <w:rPr>
          <w:sz w:val="24"/>
          <w:szCs w:val="24"/>
        </w:rPr>
      </w:pPr>
      <w:r w:rsidRPr="00427B98">
        <w:rPr>
          <w:sz w:val="24"/>
          <w:szCs w:val="24"/>
        </w:rPr>
        <w:t>A)topluyorum     B)oyuncaklarımı   C) düzenledim</w:t>
      </w:r>
    </w:p>
    <w:p w:rsidR="00AD2919" w:rsidRPr="00427B98" w:rsidRDefault="00AD2919" w:rsidP="00DB70DC">
      <w:pPr>
        <w:tabs>
          <w:tab w:val="left" w:pos="4020"/>
        </w:tabs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Pr="00427B98">
        <w:rPr>
          <w:sz w:val="24"/>
          <w:szCs w:val="24"/>
        </w:rPr>
        <w:t>. Hangi sözcüğün hece sayısı diğerlerinden farklıdır?</w:t>
      </w:r>
    </w:p>
    <w:p w:rsidR="00AD2919" w:rsidRPr="00427B98" w:rsidRDefault="00AD2919" w:rsidP="004E1CFF">
      <w:pPr>
        <w:tabs>
          <w:tab w:val="left" w:pos="4020"/>
        </w:tabs>
        <w:rPr>
          <w:sz w:val="24"/>
          <w:szCs w:val="24"/>
        </w:rPr>
      </w:pPr>
      <w:r w:rsidRPr="00427B98">
        <w:rPr>
          <w:sz w:val="24"/>
          <w:szCs w:val="24"/>
        </w:rPr>
        <w:t>A) tramvay                    B) çınar</w:t>
      </w:r>
      <w:r w:rsidRPr="00427B98">
        <w:rPr>
          <w:sz w:val="24"/>
          <w:szCs w:val="24"/>
        </w:rPr>
        <w:tab/>
        <w:t>C) köşk</w:t>
      </w:r>
    </w:p>
    <w:p w:rsidR="00AD2919" w:rsidRPr="00427B98" w:rsidRDefault="00AD2919" w:rsidP="004E1CFF">
      <w:pPr>
        <w:tabs>
          <w:tab w:val="left" w:pos="4020"/>
        </w:tabs>
        <w:rPr>
          <w:sz w:val="24"/>
          <w:szCs w:val="24"/>
        </w:rPr>
      </w:pPr>
      <w:r w:rsidRPr="00427B98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427B98">
        <w:rPr>
          <w:sz w:val="24"/>
          <w:szCs w:val="24"/>
        </w:rPr>
        <w:t>. Hangi sözcük çifti anlam ilişkisi bakımından diğerlerinden farklıdır?</w:t>
      </w:r>
    </w:p>
    <w:p w:rsidR="00AD2919" w:rsidRPr="00427B98" w:rsidRDefault="00AD2919" w:rsidP="004E1CFF">
      <w:pPr>
        <w:tabs>
          <w:tab w:val="left" w:pos="4020"/>
        </w:tabs>
        <w:rPr>
          <w:sz w:val="24"/>
          <w:szCs w:val="24"/>
        </w:rPr>
      </w:pPr>
      <w:r w:rsidRPr="00427B98">
        <w:rPr>
          <w:sz w:val="24"/>
          <w:szCs w:val="24"/>
        </w:rPr>
        <w:t>A) zengin-yoksul</w:t>
      </w:r>
      <w:r>
        <w:rPr>
          <w:sz w:val="24"/>
          <w:szCs w:val="24"/>
        </w:rPr>
        <w:t xml:space="preserve">   </w:t>
      </w:r>
      <w:r w:rsidRPr="00427B98">
        <w:rPr>
          <w:sz w:val="24"/>
          <w:szCs w:val="24"/>
        </w:rPr>
        <w:t>B) çalışkan-tembel</w:t>
      </w:r>
      <w:r>
        <w:rPr>
          <w:sz w:val="24"/>
          <w:szCs w:val="24"/>
        </w:rPr>
        <w:t xml:space="preserve">  </w:t>
      </w:r>
      <w:r w:rsidRPr="00427B98">
        <w:rPr>
          <w:sz w:val="24"/>
          <w:szCs w:val="24"/>
        </w:rPr>
        <w:t>C) vatan-yurt</w:t>
      </w:r>
    </w:p>
    <w:p w:rsidR="00AD2919" w:rsidRDefault="00AD2919" w:rsidP="000345C3">
      <w:pPr>
        <w:tabs>
          <w:tab w:val="left" w:pos="4020"/>
        </w:tabs>
        <w:rPr>
          <w:sz w:val="24"/>
          <w:szCs w:val="24"/>
        </w:rPr>
      </w:pPr>
      <w:r w:rsidRPr="00427B98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427B98">
        <w:rPr>
          <w:sz w:val="24"/>
          <w:szCs w:val="24"/>
        </w:rPr>
        <w:t xml:space="preserve">. </w:t>
      </w:r>
      <w:r>
        <w:rPr>
          <w:sz w:val="24"/>
          <w:szCs w:val="24"/>
        </w:rPr>
        <w:t>Aşağıdaki  kelimelerle yeni kelimeler türetiniz.</w:t>
      </w:r>
    </w:p>
    <w:p w:rsidR="00AD2919" w:rsidRPr="000345C3" w:rsidRDefault="00AD2919" w:rsidP="000345C3">
      <w:pPr>
        <w:tabs>
          <w:tab w:val="left" w:pos="4020"/>
        </w:tabs>
        <w:rPr>
          <w:sz w:val="24"/>
          <w:szCs w:val="24"/>
        </w:rPr>
      </w:pPr>
      <w:r>
        <w:rPr>
          <w:sz w:val="24"/>
          <w:szCs w:val="24"/>
        </w:rPr>
        <w:t>Yemek:…………………   kap:……………………… Sıra:………………………. Kapı:……………………. Masa:…………………   bilgisayar:………………….. Çınar…………………… taksi:………………………</w:t>
      </w:r>
    </w:p>
    <w:p w:rsidR="00AD2919" w:rsidRPr="00427B98" w:rsidRDefault="00AD2919" w:rsidP="001D21E2">
      <w:pPr>
        <w:jc w:val="both"/>
        <w:rPr>
          <w:rFonts w:cs="Arial"/>
          <w:color w:val="222222"/>
          <w:sz w:val="24"/>
          <w:szCs w:val="24"/>
        </w:rPr>
      </w:pPr>
      <w:r>
        <w:rPr>
          <w:rFonts w:cs="Arial"/>
          <w:color w:val="222222"/>
          <w:sz w:val="24"/>
          <w:szCs w:val="24"/>
        </w:rPr>
        <w:t>14</w:t>
      </w:r>
      <w:r w:rsidRPr="00427B98">
        <w:rPr>
          <w:rFonts w:cs="Arial"/>
          <w:color w:val="222222"/>
          <w:sz w:val="24"/>
          <w:szCs w:val="24"/>
        </w:rPr>
        <w:t>. Hangi cümlenin sonuna farklı bir noktalama işareti konur?</w:t>
      </w:r>
    </w:p>
    <w:p w:rsidR="00AD2919" w:rsidRPr="00427B98" w:rsidRDefault="00AD2919" w:rsidP="001D21E2">
      <w:pPr>
        <w:jc w:val="both"/>
        <w:rPr>
          <w:rFonts w:cs="Arial"/>
          <w:color w:val="222222"/>
          <w:sz w:val="24"/>
          <w:szCs w:val="24"/>
        </w:rPr>
      </w:pPr>
      <w:r w:rsidRPr="00427B98">
        <w:rPr>
          <w:rFonts w:cs="Arial"/>
          <w:color w:val="222222"/>
          <w:sz w:val="24"/>
          <w:szCs w:val="24"/>
        </w:rPr>
        <w:t>A) Bahçede birkaç ağaç vardı (   )</w:t>
      </w:r>
      <w:r>
        <w:rPr>
          <w:rFonts w:cs="Arial"/>
          <w:color w:val="222222"/>
          <w:sz w:val="24"/>
          <w:szCs w:val="24"/>
        </w:rPr>
        <w:t xml:space="preserve">                                                      </w:t>
      </w:r>
      <w:r w:rsidRPr="00427B98">
        <w:rPr>
          <w:rFonts w:cs="Arial"/>
          <w:color w:val="222222"/>
          <w:sz w:val="24"/>
          <w:szCs w:val="24"/>
        </w:rPr>
        <w:t>B) Balkondaki çiçekleri gördün mü (   )</w:t>
      </w:r>
      <w:r>
        <w:rPr>
          <w:rFonts w:cs="Arial"/>
          <w:color w:val="222222"/>
          <w:sz w:val="24"/>
          <w:szCs w:val="24"/>
        </w:rPr>
        <w:t xml:space="preserve">                                 </w:t>
      </w:r>
      <w:r w:rsidRPr="00427B98">
        <w:rPr>
          <w:rFonts w:cs="Arial"/>
          <w:color w:val="222222"/>
          <w:sz w:val="24"/>
          <w:szCs w:val="24"/>
        </w:rPr>
        <w:t>C) Arka bahçede köpek kulübesi var (   )</w:t>
      </w:r>
    </w:p>
    <w:p w:rsidR="00AD2919" w:rsidRPr="00427B98" w:rsidRDefault="00AD2919" w:rsidP="001D21E2">
      <w:pPr>
        <w:jc w:val="both"/>
        <w:rPr>
          <w:rFonts w:cs="Arial"/>
          <w:color w:val="222222"/>
          <w:sz w:val="24"/>
          <w:szCs w:val="24"/>
        </w:rPr>
      </w:pPr>
      <w:r>
        <w:rPr>
          <w:rFonts w:cs="Arial"/>
          <w:color w:val="222222"/>
          <w:sz w:val="24"/>
          <w:szCs w:val="24"/>
        </w:rPr>
        <w:t>15</w:t>
      </w:r>
      <w:r w:rsidRPr="00427B98">
        <w:rPr>
          <w:rFonts w:cs="Arial"/>
          <w:color w:val="222222"/>
          <w:sz w:val="24"/>
          <w:szCs w:val="24"/>
        </w:rPr>
        <w:t>. Hangi çiçeğin adı iki kelimenin birleşmesinden oluşmuştur?</w:t>
      </w:r>
    </w:p>
    <w:p w:rsidR="00AD2919" w:rsidRPr="00427B98" w:rsidRDefault="00AD2919" w:rsidP="001D21E2">
      <w:pPr>
        <w:jc w:val="both"/>
        <w:rPr>
          <w:rFonts w:cs="Arial"/>
          <w:color w:val="222222"/>
          <w:sz w:val="24"/>
          <w:szCs w:val="24"/>
        </w:rPr>
      </w:pPr>
      <w:r w:rsidRPr="00427B98">
        <w:rPr>
          <w:rFonts w:cs="Arial"/>
          <w:color w:val="222222"/>
          <w:sz w:val="24"/>
          <w:szCs w:val="24"/>
        </w:rPr>
        <w:t>A) aslanağzı</w:t>
      </w:r>
      <w:r w:rsidRPr="00427B98">
        <w:rPr>
          <w:rFonts w:cs="Arial"/>
          <w:color w:val="222222"/>
          <w:sz w:val="24"/>
          <w:szCs w:val="24"/>
        </w:rPr>
        <w:tab/>
      </w:r>
      <w:r w:rsidRPr="00427B98">
        <w:rPr>
          <w:rFonts w:cs="Arial"/>
          <w:color w:val="222222"/>
          <w:sz w:val="24"/>
          <w:szCs w:val="24"/>
        </w:rPr>
        <w:tab/>
        <w:t>B) papatya</w:t>
      </w:r>
      <w:r w:rsidRPr="00427B98">
        <w:rPr>
          <w:rFonts w:cs="Arial"/>
          <w:color w:val="222222"/>
          <w:sz w:val="24"/>
          <w:szCs w:val="24"/>
        </w:rPr>
        <w:tab/>
        <w:t>C) menekşe</w:t>
      </w:r>
    </w:p>
    <w:p w:rsidR="00AD2919" w:rsidRDefault="00AD2919" w:rsidP="000345C3">
      <w:pPr>
        <w:jc w:val="both"/>
        <w:rPr>
          <w:rFonts w:cs="Arial"/>
          <w:color w:val="222222"/>
          <w:sz w:val="24"/>
          <w:szCs w:val="24"/>
        </w:rPr>
      </w:pPr>
      <w:smartTag w:uri="urn:schemas-microsoft-com:office:smarttags" w:element="metricconverter">
        <w:smartTagPr>
          <w:attr w:name="ProductID" w:val="16. “"/>
        </w:smartTagPr>
        <w:r>
          <w:rPr>
            <w:rFonts w:cs="Arial"/>
            <w:color w:val="222222"/>
            <w:sz w:val="24"/>
            <w:szCs w:val="24"/>
          </w:rPr>
          <w:t>16</w:t>
        </w:r>
        <w:r w:rsidRPr="00427B98">
          <w:rPr>
            <w:rFonts w:cs="Arial"/>
            <w:color w:val="222222"/>
            <w:sz w:val="24"/>
            <w:szCs w:val="24"/>
          </w:rPr>
          <w:t>. “</w:t>
        </w:r>
      </w:smartTag>
      <w:r w:rsidRPr="00427B98">
        <w:rPr>
          <w:rFonts w:cs="Arial"/>
          <w:color w:val="222222"/>
          <w:sz w:val="24"/>
          <w:szCs w:val="24"/>
        </w:rPr>
        <w:t xml:space="preserve"> çocuk</w:t>
      </w:r>
      <w:r w:rsidRPr="00427B98">
        <w:rPr>
          <w:rFonts w:cs="Arial"/>
          <w:color w:val="222222"/>
          <w:sz w:val="24"/>
          <w:szCs w:val="24"/>
        </w:rPr>
        <w:tab/>
        <w:t xml:space="preserve"> çok </w:t>
      </w:r>
      <w:r w:rsidRPr="00427B98">
        <w:rPr>
          <w:rFonts w:cs="Arial"/>
          <w:color w:val="222222"/>
          <w:sz w:val="24"/>
          <w:szCs w:val="24"/>
        </w:rPr>
        <w:tab/>
        <w:t xml:space="preserve">sevdi </w:t>
      </w:r>
      <w:r w:rsidRPr="00427B98">
        <w:rPr>
          <w:rFonts w:cs="Arial"/>
          <w:color w:val="222222"/>
          <w:sz w:val="24"/>
          <w:szCs w:val="24"/>
        </w:rPr>
        <w:tab/>
        <w:t>ağacı” dizesini kurallı bir cümle olarak hangi şekilde sıralarız?</w:t>
      </w:r>
      <w:r>
        <w:rPr>
          <w:rFonts w:cs="Arial"/>
          <w:color w:val="222222"/>
          <w:sz w:val="24"/>
          <w:szCs w:val="24"/>
        </w:rPr>
        <w:t xml:space="preserve">  </w:t>
      </w:r>
    </w:p>
    <w:p w:rsidR="00AD2919" w:rsidRPr="00427B98" w:rsidRDefault="00AD2919" w:rsidP="000345C3">
      <w:pPr>
        <w:jc w:val="both"/>
        <w:rPr>
          <w:rFonts w:cs="Arial"/>
          <w:color w:val="222222"/>
          <w:sz w:val="24"/>
          <w:szCs w:val="24"/>
        </w:rPr>
      </w:pPr>
      <w:r>
        <w:rPr>
          <w:noProof/>
        </w:rPr>
        <w:pict>
          <v:roundrect id="_x0000_s1027" style="position:absolute;left:0;text-align:left;margin-left:24.3pt;margin-top:18.15pt;width:221.35pt;height:46.85pt;z-index:251657216" arcsize="10923f">
            <v:textbox>
              <w:txbxContent>
                <w:p w:rsidR="00AD2919" w:rsidRPr="00DB7E90" w:rsidRDefault="00AD291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B7E90">
                    <w:rPr>
                      <w:rFonts w:ascii="Comic Sans MS" w:hAnsi="Comic Sans MS"/>
                      <w:sz w:val="24"/>
                      <w:szCs w:val="24"/>
                    </w:rPr>
                    <w:t>ekmek , fırıncı , unlu , meyve , sebzelik , parasız</w:t>
                  </w:r>
                </w:p>
              </w:txbxContent>
            </v:textbox>
          </v:roundrect>
        </w:pict>
      </w:r>
      <w:r>
        <w:rPr>
          <w:rFonts w:cs="Arial"/>
          <w:color w:val="222222"/>
          <w:sz w:val="24"/>
          <w:szCs w:val="24"/>
        </w:rPr>
        <w:t>…………………………………………………………………………</w:t>
      </w:r>
    </w:p>
    <w:p w:rsidR="00AD2919" w:rsidRPr="00427B98" w:rsidRDefault="00AD2919" w:rsidP="00382065">
      <w:pPr>
        <w:jc w:val="both"/>
        <w:rPr>
          <w:rFonts w:cs="Arial"/>
          <w:color w:val="222222"/>
          <w:sz w:val="24"/>
          <w:szCs w:val="24"/>
        </w:rPr>
      </w:pPr>
      <w:r>
        <w:rPr>
          <w:rFonts w:cs="Arial"/>
          <w:color w:val="222222"/>
          <w:sz w:val="24"/>
          <w:szCs w:val="24"/>
        </w:rPr>
        <w:t>17</w:t>
      </w:r>
      <w:r w:rsidRPr="00427B98">
        <w:rPr>
          <w:rFonts w:cs="Arial"/>
          <w:color w:val="222222"/>
          <w:sz w:val="24"/>
          <w:szCs w:val="24"/>
        </w:rPr>
        <w:t>.</w:t>
      </w:r>
    </w:p>
    <w:p w:rsidR="00AD2919" w:rsidRPr="000345C3" w:rsidRDefault="00AD2919" w:rsidP="0085763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Pr="00427B98">
        <w:rPr>
          <w:sz w:val="24"/>
          <w:szCs w:val="24"/>
        </w:rPr>
        <w:t>Kaç tanesi türemiş sözcüktür?</w:t>
      </w:r>
      <w:r>
        <w:rPr>
          <w:sz w:val="24"/>
          <w:szCs w:val="24"/>
        </w:rPr>
        <w:t xml:space="preserve">                                          </w:t>
      </w:r>
      <w:r w:rsidRPr="00427B98">
        <w:t>A) 2</w:t>
      </w:r>
      <w:r w:rsidRPr="00427B98">
        <w:tab/>
      </w:r>
      <w:r w:rsidRPr="00427B98">
        <w:tab/>
        <w:t>B) 3</w:t>
      </w:r>
      <w:r w:rsidRPr="00427B98">
        <w:tab/>
      </w:r>
      <w:r w:rsidRPr="00427B98">
        <w:tab/>
        <w:t>C) 4</w:t>
      </w: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  <w:r w:rsidRPr="000A6ABD">
        <w:rPr>
          <w:rFonts w:ascii="Arial" w:hAnsi="Arial" w:cs="Arial"/>
          <w:sz w:val="24"/>
          <w:szCs w:val="24"/>
        </w:rPr>
        <w:t>1.Ahmet’in 234 tane cevizi vardı. Babası 298 tane daha vermiştir.Ahmet bunların 198 tanesini yerse geriye kaç tane cevizi kalır?</w:t>
      </w: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  <w:r w:rsidRPr="000A6ABD">
        <w:rPr>
          <w:rFonts w:ascii="Arial" w:hAnsi="Arial" w:cs="Arial"/>
          <w:sz w:val="24"/>
          <w:szCs w:val="24"/>
        </w:rPr>
        <w:t>2.Bir toplama işleminde birinci toplanan 456 ,ikinci toplanan iki basamaklı en büyük sayı kadarsa toplam kaçtır?</w:t>
      </w: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  <w:r w:rsidRPr="000A6ABD">
        <w:rPr>
          <w:rFonts w:ascii="Arial" w:hAnsi="Arial" w:cs="Arial"/>
          <w:sz w:val="24"/>
          <w:szCs w:val="24"/>
        </w:rPr>
        <w:t>3.Bir parkta 37 çocuk , çocukların 14 eksiği bayan , bayanların 3 eksiği bay vardır.Bu parkta toplam kaç kişi vardır?</w:t>
      </w: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  <w:r w:rsidRPr="000A6ABD">
        <w:rPr>
          <w:rFonts w:ascii="Arial" w:hAnsi="Arial" w:cs="Arial"/>
          <w:sz w:val="24"/>
          <w:szCs w:val="24"/>
        </w:rPr>
        <w:t xml:space="preserve">4.Bir terzi </w:t>
      </w:r>
      <w:smartTag w:uri="urn:schemas-microsoft-com:office:smarttags" w:element="metricconverter">
        <w:smartTagPr>
          <w:attr w:name="ProductID" w:val="547 metre"/>
        </w:smartTagPr>
        <w:r w:rsidRPr="000A6ABD">
          <w:rPr>
            <w:rFonts w:ascii="Arial" w:hAnsi="Arial" w:cs="Arial"/>
            <w:sz w:val="24"/>
            <w:szCs w:val="24"/>
          </w:rPr>
          <w:t>547 metre</w:t>
        </w:r>
      </w:smartTag>
      <w:r w:rsidRPr="000A6ABD">
        <w:rPr>
          <w:rFonts w:ascii="Arial" w:hAnsi="Arial" w:cs="Arial"/>
          <w:sz w:val="24"/>
          <w:szCs w:val="24"/>
        </w:rPr>
        <w:t xml:space="preserve">  kumaşın önce 234 metresini sonrada   126 metresini satmıştır.Geriye kaç metre kumaşı kalmıştır.</w:t>
      </w: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5.190 a"/>
        </w:smartTagPr>
        <w:r w:rsidRPr="000A6ABD">
          <w:rPr>
            <w:rFonts w:ascii="Arial" w:hAnsi="Arial" w:cs="Arial"/>
            <w:sz w:val="24"/>
            <w:szCs w:val="24"/>
          </w:rPr>
          <w:t>5.190</w:t>
        </w:r>
        <w:r>
          <w:rPr>
            <w:rFonts w:ascii="Arial" w:hAnsi="Arial" w:cs="Arial"/>
            <w:sz w:val="24"/>
            <w:szCs w:val="24"/>
          </w:rPr>
          <w:t xml:space="preserve"> a</w:t>
        </w:r>
      </w:smartTag>
      <w:r w:rsidRPr="000A6ABD">
        <w:rPr>
          <w:rFonts w:ascii="Arial" w:hAnsi="Arial" w:cs="Arial"/>
          <w:sz w:val="24"/>
          <w:szCs w:val="24"/>
        </w:rPr>
        <w:t xml:space="preserve"> onluk olarak  yuvarlanan  en büyük sayı ile 230 </w:t>
      </w:r>
      <w:r>
        <w:rPr>
          <w:rFonts w:ascii="Arial" w:hAnsi="Arial" w:cs="Arial"/>
          <w:sz w:val="24"/>
          <w:szCs w:val="24"/>
        </w:rPr>
        <w:t xml:space="preserve">onluk olarak </w:t>
      </w:r>
      <w:r w:rsidRPr="000A6ABD">
        <w:rPr>
          <w:rFonts w:ascii="Arial" w:hAnsi="Arial" w:cs="Arial"/>
          <w:sz w:val="24"/>
          <w:szCs w:val="24"/>
        </w:rPr>
        <w:t>yuvarlanan en küçük çift sayının toplamının 235 fazlası kaçtır?</w:t>
      </w: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0A6ABD">
        <w:rPr>
          <w:rFonts w:ascii="Arial" w:hAnsi="Arial" w:cs="Arial"/>
          <w:sz w:val="24"/>
          <w:szCs w:val="24"/>
        </w:rPr>
        <w:t>. 230 un 452 fazlasının 178 eksiği kaçtır?</w:t>
      </w: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0A6ABD">
        <w:rPr>
          <w:rFonts w:ascii="Arial" w:hAnsi="Arial" w:cs="Arial"/>
          <w:sz w:val="24"/>
          <w:szCs w:val="24"/>
        </w:rPr>
        <w:t>.Bir basamaklı en büyük sayının kaç fazlası üç basamaklı en küçük tek sayı eder?</w:t>
      </w: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0A6A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0A6ABD">
        <w:rPr>
          <w:rFonts w:ascii="Arial" w:hAnsi="Arial" w:cs="Arial"/>
          <w:sz w:val="24"/>
          <w:szCs w:val="24"/>
        </w:rPr>
        <w:t>.Hangi sayının 345 fazlasının 123 eksiği 459 eder?</w:t>
      </w: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  <w:r w:rsidRPr="000A6ABD">
        <w:rPr>
          <w:rFonts w:ascii="Arial" w:hAnsi="Arial" w:cs="Arial"/>
          <w:sz w:val="24"/>
          <w:szCs w:val="24"/>
        </w:rPr>
        <w:t>9. Üç basamaklı rakamları farklı en büyük sayı ile rakamları farklı üç basamaklı en küçük tek sayının farkı kaçtır?</w:t>
      </w: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0A6ABD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  <w:r w:rsidRPr="000A6ABD">
        <w:rPr>
          <w:rFonts w:ascii="Arial" w:hAnsi="Arial" w:cs="Arial"/>
          <w:sz w:val="24"/>
          <w:szCs w:val="24"/>
        </w:rPr>
        <w:t xml:space="preserve">10.Bir balıkçı sabah </w:t>
      </w:r>
      <w:smartTag w:uri="urn:schemas-microsoft-com:office:smarttags" w:element="metricconverter">
        <w:smartTagPr>
          <w:attr w:name="ProductID" w:val="109 kg"/>
        </w:smartTagPr>
        <w:r w:rsidRPr="000A6ABD">
          <w:rPr>
            <w:rFonts w:ascii="Arial" w:hAnsi="Arial" w:cs="Arial"/>
            <w:sz w:val="24"/>
            <w:szCs w:val="24"/>
          </w:rPr>
          <w:t>109 kg</w:t>
        </w:r>
      </w:smartTag>
      <w:r w:rsidRPr="000A6ABD">
        <w:rPr>
          <w:rFonts w:ascii="Arial" w:hAnsi="Arial" w:cs="Arial"/>
          <w:sz w:val="24"/>
          <w:szCs w:val="24"/>
        </w:rPr>
        <w:t xml:space="preserve">, öğle </w:t>
      </w:r>
      <w:smartTag w:uri="urn:schemas-microsoft-com:office:smarttags" w:element="metricconverter">
        <w:smartTagPr>
          <w:attr w:name="ProductID" w:val="234 kg"/>
        </w:smartTagPr>
        <w:r w:rsidRPr="000A6ABD">
          <w:rPr>
            <w:rFonts w:ascii="Arial" w:hAnsi="Arial" w:cs="Arial"/>
            <w:sz w:val="24"/>
            <w:szCs w:val="24"/>
          </w:rPr>
          <w:t>234 kg</w:t>
        </w:r>
      </w:smartTag>
      <w:r w:rsidRPr="000A6ABD">
        <w:rPr>
          <w:rFonts w:ascii="Arial" w:hAnsi="Arial" w:cs="Arial"/>
          <w:sz w:val="24"/>
          <w:szCs w:val="24"/>
        </w:rPr>
        <w:t xml:space="preserve"> , akşam ise sabahtan </w:t>
      </w:r>
      <w:smartTag w:uri="urn:schemas-microsoft-com:office:smarttags" w:element="metricconverter">
        <w:smartTagPr>
          <w:attr w:name="ProductID" w:val="28 kg"/>
        </w:smartTagPr>
        <w:r w:rsidRPr="000A6ABD">
          <w:rPr>
            <w:rFonts w:ascii="Arial" w:hAnsi="Arial" w:cs="Arial"/>
            <w:sz w:val="24"/>
            <w:szCs w:val="24"/>
          </w:rPr>
          <w:t>28 kg</w:t>
        </w:r>
      </w:smartTag>
      <w:r w:rsidRPr="000A6ABD">
        <w:rPr>
          <w:rFonts w:ascii="Arial" w:hAnsi="Arial" w:cs="Arial"/>
          <w:sz w:val="24"/>
          <w:szCs w:val="24"/>
        </w:rPr>
        <w:t xml:space="preserve"> az satmıştır.Toplam kaç kg balık satmıştır?</w:t>
      </w: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Default="00AD2919" w:rsidP="00060A41">
      <w:pPr>
        <w:spacing w:after="0" w:line="240" w:lineRule="auto"/>
        <w:rPr>
          <w:rFonts w:ascii="Maiandra GD" w:hAnsi="Maiandra GD"/>
          <w:sz w:val="20"/>
          <w:szCs w:val="20"/>
        </w:rPr>
      </w:pPr>
      <w:hyperlink r:id="rId7" w:history="1">
        <w:r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11.Arda Atik  </w:t>
      </w:r>
      <w:smartTag w:uri="urn:schemas-microsoft-com:office:smarttags" w:element="metricconverter">
        <w:smartTagPr>
          <w:attr w:name="ProductID" w:val="145 cm"/>
        </w:smartTagPr>
        <w:r>
          <w:rPr>
            <w:rFonts w:ascii="Arial" w:hAnsi="Arial" w:cs="Arial"/>
            <w:sz w:val="24"/>
            <w:szCs w:val="24"/>
          </w:rPr>
          <w:t>145 cm</w:t>
        </w:r>
      </w:smartTag>
      <w:r>
        <w:rPr>
          <w:rFonts w:ascii="Arial" w:hAnsi="Arial" w:cs="Arial"/>
          <w:sz w:val="24"/>
          <w:szCs w:val="24"/>
        </w:rPr>
        <w:t xml:space="preserve"> uzunluğunda bir fidan dikmiştir.Bu fidan ilk </w:t>
      </w:r>
      <w:smartTag w:uri="urn:schemas-microsoft-com:office:smarttags" w:element="metricconverter">
        <w:smartTagPr>
          <w:attr w:name="ProductID" w:val="29 cm"/>
        </w:smartTagPr>
        <w:r>
          <w:rPr>
            <w:rFonts w:ascii="Arial" w:hAnsi="Arial" w:cs="Arial"/>
            <w:sz w:val="24"/>
            <w:szCs w:val="24"/>
          </w:rPr>
          <w:t>29 cm</w:t>
        </w:r>
      </w:smartTag>
      <w:r>
        <w:rPr>
          <w:rFonts w:ascii="Arial" w:hAnsi="Arial" w:cs="Arial"/>
          <w:sz w:val="24"/>
          <w:szCs w:val="24"/>
        </w:rPr>
        <w:t xml:space="preserve"> ikinci yıl ilk yıldan </w:t>
      </w:r>
      <w:smartTag w:uri="urn:schemas-microsoft-com:office:smarttags" w:element="metricconverter">
        <w:smartTagPr>
          <w:attr w:name="ProductID" w:val="23 cm"/>
        </w:smartTagPr>
        <w:r>
          <w:rPr>
            <w:rFonts w:ascii="Arial" w:hAnsi="Arial" w:cs="Arial"/>
            <w:sz w:val="24"/>
            <w:szCs w:val="24"/>
          </w:rPr>
          <w:t>23 cm</w:t>
        </w:r>
      </w:smartTag>
      <w:r>
        <w:rPr>
          <w:rFonts w:ascii="Arial" w:hAnsi="Arial" w:cs="Arial"/>
          <w:sz w:val="24"/>
          <w:szCs w:val="24"/>
        </w:rPr>
        <w:t xml:space="preserve"> fazla uzamıştır.Buna göre fidanın boyu kaç cm olmuştur?</w:t>
      </w: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12.Bir çiftlikte 17 tavşan, tavşanların 18 fazlası tavuk vardır.Tavşan ile tavukların ayak sayıları toplamı kaçtır?</w:t>
      </w: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Default="00AD2919" w:rsidP="0085763B">
      <w:pPr>
        <w:rPr>
          <w:rFonts w:ascii="Arial" w:hAnsi="Arial" w:cs="Arial"/>
          <w:sz w:val="24"/>
          <w:szCs w:val="24"/>
        </w:rPr>
      </w:pPr>
    </w:p>
    <w:p w:rsidR="00AD2919" w:rsidRPr="00427B98" w:rsidRDefault="00AD2919" w:rsidP="000A6ABD"/>
    <w:sectPr w:rsidR="00AD2919" w:rsidRPr="00427B98" w:rsidSect="000A6ABD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919" w:rsidRDefault="00AD2919" w:rsidP="001D21E2">
      <w:pPr>
        <w:spacing w:after="0" w:line="240" w:lineRule="auto"/>
      </w:pPr>
      <w:r>
        <w:separator/>
      </w:r>
    </w:p>
  </w:endnote>
  <w:endnote w:type="continuationSeparator" w:id="0">
    <w:p w:rsidR="00AD2919" w:rsidRDefault="00AD2919" w:rsidP="001D2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919" w:rsidRDefault="00AD2919" w:rsidP="001D21E2">
      <w:pPr>
        <w:spacing w:after="0" w:line="240" w:lineRule="auto"/>
      </w:pPr>
      <w:r>
        <w:separator/>
      </w:r>
    </w:p>
  </w:footnote>
  <w:footnote w:type="continuationSeparator" w:id="0">
    <w:p w:rsidR="00AD2919" w:rsidRDefault="00AD2919" w:rsidP="001D2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626D5"/>
    <w:multiLevelType w:val="hybridMultilevel"/>
    <w:tmpl w:val="AF6C4368"/>
    <w:lvl w:ilvl="0" w:tplc="355A38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DC238D"/>
    <w:multiLevelType w:val="hybridMultilevel"/>
    <w:tmpl w:val="AF6EA7FE"/>
    <w:lvl w:ilvl="0" w:tplc="47282C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A4480A"/>
    <w:multiLevelType w:val="hybridMultilevel"/>
    <w:tmpl w:val="2612DB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A843AD"/>
    <w:multiLevelType w:val="hybridMultilevel"/>
    <w:tmpl w:val="6B82B5B8"/>
    <w:lvl w:ilvl="0" w:tplc="2F30B50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802A6D"/>
    <w:multiLevelType w:val="hybridMultilevel"/>
    <w:tmpl w:val="FA9CC654"/>
    <w:lvl w:ilvl="0" w:tplc="3468F322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B83533C"/>
    <w:multiLevelType w:val="hybridMultilevel"/>
    <w:tmpl w:val="30D25A86"/>
    <w:lvl w:ilvl="0" w:tplc="B0149E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C27F20"/>
    <w:multiLevelType w:val="hybridMultilevel"/>
    <w:tmpl w:val="5CBE3C5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D85953"/>
    <w:multiLevelType w:val="hybridMultilevel"/>
    <w:tmpl w:val="43D48A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20E11D4"/>
    <w:multiLevelType w:val="hybridMultilevel"/>
    <w:tmpl w:val="BD12E7EC"/>
    <w:lvl w:ilvl="0" w:tplc="BD18C78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30F7BCE"/>
    <w:multiLevelType w:val="hybridMultilevel"/>
    <w:tmpl w:val="AC9090F2"/>
    <w:lvl w:ilvl="0" w:tplc="14E4E1D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48F67E6"/>
    <w:multiLevelType w:val="hybridMultilevel"/>
    <w:tmpl w:val="8D36D5CC"/>
    <w:lvl w:ilvl="0" w:tplc="78E8CDF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6C23"/>
    <w:rsid w:val="000345C3"/>
    <w:rsid w:val="00060A41"/>
    <w:rsid w:val="00083D53"/>
    <w:rsid w:val="00087229"/>
    <w:rsid w:val="000A6ABD"/>
    <w:rsid w:val="001D21E2"/>
    <w:rsid w:val="00246E8B"/>
    <w:rsid w:val="00253FD6"/>
    <w:rsid w:val="003171EB"/>
    <w:rsid w:val="00382065"/>
    <w:rsid w:val="003C22DC"/>
    <w:rsid w:val="003E539E"/>
    <w:rsid w:val="004178B1"/>
    <w:rsid w:val="00427B98"/>
    <w:rsid w:val="0048638C"/>
    <w:rsid w:val="004B4F41"/>
    <w:rsid w:val="004E1CFF"/>
    <w:rsid w:val="006622A0"/>
    <w:rsid w:val="006746AC"/>
    <w:rsid w:val="0076390E"/>
    <w:rsid w:val="007A164C"/>
    <w:rsid w:val="007A59B4"/>
    <w:rsid w:val="007B29D6"/>
    <w:rsid w:val="0085763B"/>
    <w:rsid w:val="008D0555"/>
    <w:rsid w:val="00AD2919"/>
    <w:rsid w:val="00B55B68"/>
    <w:rsid w:val="00BF3322"/>
    <w:rsid w:val="00DB70DC"/>
    <w:rsid w:val="00DB7E90"/>
    <w:rsid w:val="00E266F3"/>
    <w:rsid w:val="00E92B00"/>
    <w:rsid w:val="00F55063"/>
    <w:rsid w:val="00F56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38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639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6390E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1D21E2"/>
    <w:pPr>
      <w:spacing w:after="0" w:line="240" w:lineRule="auto"/>
      <w:ind w:left="720"/>
      <w:contextualSpacing/>
      <w:jc w:val="center"/>
    </w:pPr>
    <w:rPr>
      <w:rFonts w:ascii="ALFABET98" w:hAnsi="ALFABET98"/>
      <w:sz w:val="24"/>
      <w:szCs w:val="24"/>
    </w:rPr>
  </w:style>
  <w:style w:type="table" w:styleId="TableGrid">
    <w:name w:val="Table Grid"/>
    <w:basedOn w:val="TableNormal"/>
    <w:uiPriority w:val="99"/>
    <w:rsid w:val="001D21E2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D2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21E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D2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21E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D2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D21E2"/>
    <w:rPr>
      <w:rFonts w:cs="Times New Roman"/>
    </w:rPr>
  </w:style>
  <w:style w:type="character" w:styleId="Hyperlink">
    <w:name w:val="Hyperlink"/>
    <w:basedOn w:val="DefaultParagraphFont"/>
    <w:uiPriority w:val="99"/>
    <w:rsid w:val="004B4F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12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2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2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12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12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121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121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121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121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121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2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3</Pages>
  <Words>590</Words>
  <Characters>3364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Toshıba</dc:creator>
  <cp:keywords>www.sorubak.com</cp:keywords>
  <dc:description/>
  <cp:lastModifiedBy>edanur</cp:lastModifiedBy>
  <cp:revision>www.sorubak.com</cp:revision>
  <dcterms:created xsi:type="dcterms:W3CDTF">2013-11-24T20:26:00Z</dcterms:created>
  <dcterms:modified xsi:type="dcterms:W3CDTF">2013-12-09T20:37:00Z</dcterms:modified>
  <cp:category>www.sorubak.com</cp:category>
  <cp:version>www.sorubak.com</cp:version>
</cp:coreProperties>
</file>