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9FE" w:rsidRDefault="002719FE" w:rsidP="00A95C70">
      <w:pPr>
        <w:spacing w:after="0" w:line="240" w:lineRule="auto"/>
        <w:jc w:val="center"/>
        <w:rPr>
          <w:rFonts w:ascii="Maiandra GD" w:hAnsi="Maiandra GD"/>
          <w:sz w:val="24"/>
          <w:szCs w:val="24"/>
        </w:rPr>
      </w:pPr>
      <w:r>
        <w:rPr>
          <w:rFonts w:ascii="Maiandra GD" w:hAnsi="Maiandra GD"/>
          <w:sz w:val="24"/>
          <w:szCs w:val="24"/>
        </w:rPr>
        <w:t>ALİ RIZA ÇEVİK İLKOKULU</w:t>
      </w:r>
    </w:p>
    <w:p w:rsidR="002719FE" w:rsidRDefault="002719FE" w:rsidP="00A95C70">
      <w:pPr>
        <w:spacing w:after="0" w:line="240" w:lineRule="auto"/>
        <w:jc w:val="center"/>
        <w:rPr>
          <w:rFonts w:ascii="Maiandra GD" w:hAnsi="Maiandra GD"/>
          <w:sz w:val="24"/>
          <w:szCs w:val="24"/>
        </w:rPr>
      </w:pPr>
      <w:r>
        <w:rPr>
          <w:rFonts w:ascii="Maiandra GD" w:hAnsi="Maiandra GD"/>
          <w:sz w:val="24"/>
          <w:szCs w:val="24"/>
        </w:rPr>
        <w:t>2013-2014 ÖĞRETİM YILI 3-D SINIFI TÜRKÇE ETKİNLİĞİ</w:t>
      </w:r>
    </w:p>
    <w:p w:rsidR="002719FE" w:rsidRDefault="002719FE" w:rsidP="00A95C70">
      <w:pPr>
        <w:spacing w:after="0" w:line="240" w:lineRule="auto"/>
        <w:rPr>
          <w:rFonts w:ascii="Maiandra GD" w:hAnsi="Maiandra GD"/>
          <w:sz w:val="24"/>
          <w:szCs w:val="24"/>
        </w:rPr>
      </w:pPr>
      <w:r>
        <w:rPr>
          <w:rFonts w:ascii="Maiandra GD" w:hAnsi="Maiandra GD"/>
          <w:sz w:val="24"/>
          <w:szCs w:val="24"/>
        </w:rPr>
        <w:t>Adı Soyadı:................................................................................</w:t>
      </w:r>
    </w:p>
    <w:p w:rsidR="002719FE" w:rsidRDefault="002719FE" w:rsidP="00D4595E">
      <w:pPr>
        <w:spacing w:after="0" w:line="240" w:lineRule="auto"/>
        <w:jc w:val="center"/>
        <w:rPr>
          <w:rFonts w:ascii="Maiandra GD" w:hAnsi="Maiandra GD"/>
          <w:sz w:val="24"/>
          <w:szCs w:val="24"/>
        </w:rPr>
        <w:sectPr w:rsidR="002719FE" w:rsidSect="009C4BF1">
          <w:footerReference w:type="default" r:id="rId6"/>
          <w:pgSz w:w="11906" w:h="16838"/>
          <w:pgMar w:top="397" w:right="454" w:bottom="397" w:left="454" w:header="709" w:footer="709" w:gutter="0"/>
          <w:pgBorders w:offsetFrom="page">
            <w:top w:val="dashSmallGap" w:sz="4" w:space="18" w:color="auto"/>
            <w:left w:val="dashSmallGap" w:sz="4" w:space="20" w:color="auto"/>
            <w:bottom w:val="dashSmallGap" w:sz="4" w:space="18" w:color="auto"/>
            <w:right w:val="dashSmallGap" w:sz="4" w:space="20" w:color="auto"/>
          </w:pgBorders>
          <w:cols w:space="708"/>
          <w:docGrid w:linePitch="360"/>
        </w:sectPr>
      </w:pPr>
      <w:r>
        <w:rPr>
          <w:rFonts w:ascii="Maiandra GD" w:hAnsi="Maiandra GD"/>
          <w:sz w:val="24"/>
          <w:szCs w:val="24"/>
        </w:rPr>
        <w:t>GENEL TEKRAR</w:t>
      </w:r>
    </w:p>
    <w:p w:rsidR="002719FE" w:rsidRPr="00B42139" w:rsidRDefault="002719FE" w:rsidP="00DF04E9">
      <w:pPr>
        <w:spacing w:after="0" w:line="240" w:lineRule="auto"/>
        <w:jc w:val="both"/>
        <w:rPr>
          <w:rFonts w:ascii="Maiandra GD" w:hAnsi="Maiandra GD"/>
          <w:sz w:val="24"/>
          <w:szCs w:val="24"/>
        </w:rPr>
      </w:pPr>
      <w:r w:rsidRPr="00B42139">
        <w:rPr>
          <w:rFonts w:ascii="Maiandra GD" w:hAnsi="Maiandra GD"/>
          <w:sz w:val="24"/>
          <w:szCs w:val="24"/>
        </w:rPr>
        <w:t>1-Cümlelerde koyu yazılan sözcüklerin eş anlamlılarını bulunuz. Bu sözcükleri örnekteki gibi cümle içinde kullanınız.</w:t>
      </w:r>
    </w:p>
    <w:p w:rsidR="002719FE" w:rsidRPr="00A95C70" w:rsidRDefault="002719FE" w:rsidP="00A95C70">
      <w:pPr>
        <w:spacing w:after="0" w:line="240" w:lineRule="auto"/>
        <w:rPr>
          <w:rFonts w:ascii="Lucida Calligraphy" w:hAnsi="Lucida Calligraphy"/>
          <w:sz w:val="24"/>
          <w:szCs w:val="24"/>
        </w:rPr>
      </w:pPr>
      <w:r>
        <w:rPr>
          <w:noProof/>
          <w:lang w:eastAsia="tr-TR"/>
        </w:rPr>
        <w:pict>
          <v:roundrect id="_x0000_s1026" style="position:absolute;margin-left:2.05pt;margin-top:2.8pt;width:269.25pt;height:46.5pt;z-index:251575296" arcsize="10923f" strokecolor="red" strokeweight=".25pt">
            <v:stroke dashstyle="1 1"/>
            <v:textbox>
              <w:txbxContent>
                <w:p w:rsidR="002719FE" w:rsidRPr="00A95C70" w:rsidRDefault="002719FE" w:rsidP="00A95C70">
                  <w:pPr>
                    <w:spacing w:after="120" w:line="240" w:lineRule="auto"/>
                    <w:rPr>
                      <w:rFonts w:ascii="Maiandra GD" w:hAnsi="Maiandra GD"/>
                    </w:rPr>
                  </w:pPr>
                  <w:r w:rsidRPr="00A95C70">
                    <w:rPr>
                      <w:rFonts w:ascii="Maiandra GD" w:hAnsi="Maiandra GD"/>
                    </w:rPr>
                    <w:t xml:space="preserve">Konya'daki Atatürk </w:t>
                  </w:r>
                  <w:r w:rsidRPr="00A95C70">
                    <w:rPr>
                      <w:rFonts w:ascii="Maiandra GD" w:hAnsi="Maiandra GD"/>
                      <w:b/>
                    </w:rPr>
                    <w:t>Anıt</w:t>
                  </w:r>
                  <w:r w:rsidRPr="00A95C70">
                    <w:rPr>
                      <w:rFonts w:ascii="Maiandra GD" w:hAnsi="Maiandra GD"/>
                    </w:rPr>
                    <w:t>ı, 1926 yılında dikilmiş.</w:t>
                  </w:r>
                </w:p>
                <w:p w:rsidR="002719FE" w:rsidRPr="00A95C70" w:rsidRDefault="002719FE" w:rsidP="00A95C70">
                  <w:pPr>
                    <w:spacing w:after="120" w:line="240" w:lineRule="auto"/>
                    <w:rPr>
                      <w:rFonts w:ascii="Lucida Calligraphy" w:hAnsi="Lucida Calligraphy"/>
                    </w:rPr>
                  </w:pPr>
                  <w:r w:rsidRPr="00A95C70">
                    <w:rPr>
                      <w:rFonts w:ascii="Lucida Calligraphy" w:hAnsi="Lucida Calligraphy"/>
                    </w:rPr>
                    <w:t xml:space="preserve">Parkımızdaki </w:t>
                  </w:r>
                  <w:r w:rsidRPr="00A95C70">
                    <w:rPr>
                      <w:rFonts w:ascii="Lucida Calligraphy" w:hAnsi="Lucida Calligraphy"/>
                      <w:b/>
                    </w:rPr>
                    <w:t>abide</w:t>
                  </w:r>
                  <w:r w:rsidRPr="00A95C70">
                    <w:rPr>
                      <w:rFonts w:ascii="Lucida Calligraphy" w:hAnsi="Lucida Calligraphy"/>
                    </w:rPr>
                    <w:t xml:space="preserve"> yeni dikildi.</w:t>
                  </w:r>
                </w:p>
                <w:p w:rsidR="002719FE" w:rsidRDefault="002719FE"/>
              </w:txbxContent>
            </v:textbox>
          </v:roundrect>
        </w:pict>
      </w: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r>
        <w:rPr>
          <w:noProof/>
          <w:lang w:eastAsia="tr-TR"/>
        </w:rPr>
        <w:pict>
          <v:roundrect id="_x0000_s1027" style="position:absolute;margin-left:2.05pt;margin-top:11.5pt;width:269.25pt;height:46.5pt;z-index:251576320" arcsize="10923f" strokecolor="red" strokeweight=".25pt">
            <v:stroke dashstyle="1 1"/>
            <v:textbox>
              <w:txbxContent>
                <w:p w:rsidR="002719FE" w:rsidRDefault="002719FE" w:rsidP="00A95C70">
                  <w:pPr>
                    <w:spacing w:after="120" w:line="240" w:lineRule="auto"/>
                    <w:rPr>
                      <w:rFonts w:ascii="Maiandra GD" w:hAnsi="Maiandra GD"/>
                    </w:rPr>
                  </w:pPr>
                  <w:r>
                    <w:rPr>
                      <w:rFonts w:ascii="Maiandra GD" w:hAnsi="Maiandra GD"/>
                    </w:rPr>
                    <w:t xml:space="preserve">Annem iki yabancı </w:t>
                  </w:r>
                  <w:r w:rsidRPr="00A95C70">
                    <w:rPr>
                      <w:rFonts w:ascii="Maiandra GD" w:hAnsi="Maiandra GD"/>
                      <w:b/>
                    </w:rPr>
                    <w:t>dil</w:t>
                  </w:r>
                  <w:r>
                    <w:rPr>
                      <w:rFonts w:ascii="Maiandra GD" w:hAnsi="Maiandra GD"/>
                    </w:rPr>
                    <w:t xml:space="preserve"> biliyor.</w:t>
                  </w:r>
                </w:p>
                <w:p w:rsidR="002719FE" w:rsidRPr="00A95C70" w:rsidRDefault="002719FE" w:rsidP="00A95C70">
                  <w:pPr>
                    <w:spacing w:after="120" w:line="240" w:lineRule="auto"/>
                    <w:rPr>
                      <w:rFonts w:ascii="Lucida Calligraphy" w:hAnsi="Lucida Calligraphy"/>
                    </w:rPr>
                  </w:pPr>
                  <w:r>
                    <w:rPr>
                      <w:rFonts w:ascii="Maiandra GD" w:hAnsi="Maiandra GD"/>
                    </w:rPr>
                    <w:t>...............................................................................</w:t>
                  </w:r>
                </w:p>
                <w:p w:rsidR="002719FE" w:rsidRDefault="002719FE" w:rsidP="00A95C70"/>
              </w:txbxContent>
            </v:textbox>
          </v:roundrect>
        </w:pict>
      </w: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28" style="position:absolute;margin-left:2.05pt;margin-top:7.95pt;width:269.25pt;height:46.5pt;z-index:251577344" arcsize="10923f" strokecolor="red" strokeweight=".25pt">
            <v:stroke dashstyle="1 1"/>
            <v:textbox>
              <w:txbxContent>
                <w:p w:rsidR="002719FE" w:rsidRDefault="002719FE" w:rsidP="00A95C70">
                  <w:pPr>
                    <w:spacing w:after="120" w:line="240" w:lineRule="auto"/>
                    <w:rPr>
                      <w:rFonts w:ascii="Maiandra GD" w:hAnsi="Maiandra GD"/>
                    </w:rPr>
                  </w:pPr>
                  <w:r>
                    <w:rPr>
                      <w:rFonts w:ascii="Maiandra GD" w:hAnsi="Maiandra GD"/>
                    </w:rPr>
                    <w:t xml:space="preserve">Bu şiiri yazan </w:t>
                  </w:r>
                  <w:r w:rsidRPr="00A95C70">
                    <w:rPr>
                      <w:rFonts w:ascii="Maiandra GD" w:hAnsi="Maiandra GD"/>
                      <w:b/>
                    </w:rPr>
                    <w:t>ozan</w:t>
                  </w:r>
                  <w:r>
                    <w:rPr>
                      <w:rFonts w:ascii="Maiandra GD" w:hAnsi="Maiandra GD"/>
                    </w:rPr>
                    <w:t xml:space="preserve"> kim?</w:t>
                  </w:r>
                </w:p>
                <w:p w:rsidR="002719FE" w:rsidRPr="00A95C70" w:rsidRDefault="002719FE" w:rsidP="00A95C70">
                  <w:pPr>
                    <w:spacing w:after="120" w:line="240" w:lineRule="auto"/>
                    <w:rPr>
                      <w:rFonts w:ascii="Lucida Calligraphy" w:hAnsi="Lucida Calligraphy"/>
                    </w:rPr>
                  </w:pPr>
                  <w:r>
                    <w:rPr>
                      <w:rFonts w:ascii="Maiandra GD" w:hAnsi="Maiandra GD"/>
                    </w:rPr>
                    <w:t>...............................................................................</w:t>
                  </w:r>
                </w:p>
                <w:p w:rsidR="002719FE" w:rsidRDefault="002719FE" w:rsidP="00A95C70"/>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29" style="position:absolute;margin-left:2.05pt;margin-top:3.65pt;width:269.25pt;height:46.5pt;z-index:251578368" arcsize="10923f" strokecolor="red" strokeweight=".25pt">
            <v:stroke dashstyle="1 1"/>
            <v:textbox>
              <w:txbxContent>
                <w:p w:rsidR="002719FE" w:rsidRDefault="002719FE" w:rsidP="00A95C70">
                  <w:pPr>
                    <w:spacing w:after="120" w:line="240" w:lineRule="auto"/>
                    <w:rPr>
                      <w:rFonts w:ascii="Maiandra GD" w:hAnsi="Maiandra GD"/>
                    </w:rPr>
                  </w:pPr>
                  <w:r>
                    <w:rPr>
                      <w:rFonts w:ascii="Maiandra GD" w:hAnsi="Maiandra GD"/>
                    </w:rPr>
                    <w:t xml:space="preserve">Bu iş bana iyi bir </w:t>
                  </w:r>
                  <w:r w:rsidRPr="00DF04E9">
                    <w:rPr>
                      <w:rFonts w:ascii="Maiandra GD" w:hAnsi="Maiandra GD"/>
                      <w:b/>
                    </w:rPr>
                    <w:t>deneyim</w:t>
                  </w:r>
                  <w:r>
                    <w:rPr>
                      <w:rFonts w:ascii="Maiandra GD" w:hAnsi="Maiandra GD"/>
                    </w:rPr>
                    <w:t xml:space="preserve"> oldu.</w:t>
                  </w:r>
                </w:p>
                <w:p w:rsidR="002719FE" w:rsidRPr="00A95C70" w:rsidRDefault="002719FE" w:rsidP="00A95C70">
                  <w:pPr>
                    <w:spacing w:after="120" w:line="240" w:lineRule="auto"/>
                    <w:rPr>
                      <w:rFonts w:ascii="Lucida Calligraphy" w:hAnsi="Lucida Calligraphy"/>
                    </w:rPr>
                  </w:pPr>
                  <w:r>
                    <w:rPr>
                      <w:rFonts w:ascii="Maiandra GD" w:hAnsi="Maiandra GD"/>
                    </w:rPr>
                    <w:t>...............................................................................</w:t>
                  </w:r>
                </w:p>
                <w:p w:rsidR="002719FE" w:rsidRDefault="002719FE" w:rsidP="00A95C70"/>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30" style="position:absolute;margin-left:2.05pt;margin-top:12.25pt;width:269.25pt;height:46.5pt;z-index:251579392" arcsize="10923f" strokecolor="red" strokeweight=".25pt">
            <v:stroke dashstyle="1 1"/>
            <v:textbox>
              <w:txbxContent>
                <w:p w:rsidR="002719FE" w:rsidRDefault="002719FE" w:rsidP="00DF04E9">
                  <w:pPr>
                    <w:spacing w:after="120" w:line="240" w:lineRule="auto"/>
                    <w:rPr>
                      <w:rFonts w:ascii="Maiandra GD" w:hAnsi="Maiandra GD"/>
                    </w:rPr>
                  </w:pPr>
                  <w:r w:rsidRPr="00DF04E9">
                    <w:rPr>
                      <w:rFonts w:ascii="Maiandra GD" w:hAnsi="Maiandra GD"/>
                      <w:b/>
                    </w:rPr>
                    <w:t>Uzak</w:t>
                  </w:r>
                  <w:r>
                    <w:rPr>
                      <w:rFonts w:ascii="Maiandra GD" w:hAnsi="Maiandra GD"/>
                    </w:rPr>
                    <w:t xml:space="preserve"> yollardan geldim.</w:t>
                  </w:r>
                </w:p>
                <w:p w:rsidR="002719FE" w:rsidRPr="00A95C70" w:rsidRDefault="002719FE" w:rsidP="00DF04E9">
                  <w:pPr>
                    <w:spacing w:after="120" w:line="240" w:lineRule="auto"/>
                    <w:rPr>
                      <w:rFonts w:ascii="Lucida Calligraphy" w:hAnsi="Lucida Calligraphy"/>
                    </w:rPr>
                  </w:pPr>
                  <w:r>
                    <w:rPr>
                      <w:rFonts w:ascii="Maiandra GD" w:hAnsi="Maiandra GD"/>
                    </w:rPr>
                    <w:t>...............................................................................</w:t>
                  </w:r>
                </w:p>
                <w:p w:rsidR="002719FE" w:rsidRDefault="002719FE" w:rsidP="00DF04E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Pr="00DF04E9" w:rsidRDefault="002719FE" w:rsidP="00A95C70">
      <w:pPr>
        <w:spacing w:after="0" w:line="240" w:lineRule="auto"/>
        <w:rPr>
          <w:rFonts w:ascii="Maiandra GD" w:hAnsi="Maiandra GD"/>
          <w:sz w:val="10"/>
          <w:szCs w:val="10"/>
        </w:rPr>
      </w:pPr>
    </w:p>
    <w:p w:rsidR="002719FE" w:rsidRPr="00B42139" w:rsidRDefault="002719FE" w:rsidP="004209D5">
      <w:pPr>
        <w:spacing w:after="0" w:line="240" w:lineRule="auto"/>
        <w:jc w:val="both"/>
        <w:rPr>
          <w:rFonts w:ascii="Maiandra GD" w:hAnsi="Maiandra GD"/>
          <w:sz w:val="24"/>
          <w:szCs w:val="24"/>
        </w:rPr>
      </w:pPr>
      <w:r w:rsidRPr="00B42139">
        <w:rPr>
          <w:rFonts w:ascii="Maiandra GD" w:hAnsi="Maiandra GD"/>
          <w:sz w:val="24"/>
          <w:szCs w:val="24"/>
        </w:rPr>
        <w:t>2-Eş anlamlı kelimeleri eşleştiriniz.</w:t>
      </w: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31" style="position:absolute;left:0;text-align:left;margin-left:96.55pt;margin-top:6.65pt;width:19.5pt;height:24pt;z-index:251615232"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32" style="position:absolute;left:0;text-align:left;margin-left:153.55pt;margin-top:6.65pt;width:19.5pt;height:24pt;z-index:251613184" arcsize="10923f" strokecolor="red" strokeweight=".25pt">
            <v:stroke dashstyle="1 1"/>
            <v:textbox>
              <w:txbxContent>
                <w:p w:rsidR="002719FE" w:rsidRPr="004209D5" w:rsidRDefault="002719FE" w:rsidP="004209D5">
                  <w:pPr>
                    <w:jc w:val="center"/>
                  </w:pPr>
                  <w:r>
                    <w:t>a</w:t>
                  </w:r>
                </w:p>
              </w:txbxContent>
            </v:textbox>
          </v:roundrect>
        </w:pict>
      </w:r>
      <w:r>
        <w:rPr>
          <w:noProof/>
          <w:lang w:eastAsia="tr-TR"/>
        </w:rPr>
        <w:pict>
          <v:roundrect id="_x0000_s1033" style="position:absolute;left:0;text-align:left;margin-left:173.05pt;margin-top:6.65pt;width:94.5pt;height:24pt;z-index:251598848" arcsize="10923f" strokecolor="red" strokeweight=".25pt">
            <v:stroke dashstyle="1 1"/>
            <v:textbox>
              <w:txbxContent>
                <w:p w:rsidR="002719FE" w:rsidRPr="00EF6290" w:rsidRDefault="002719FE" w:rsidP="00EF6290">
                  <w:pPr>
                    <w:jc w:val="center"/>
                  </w:pPr>
                  <w:r>
                    <w:t>zaman</w:t>
                  </w:r>
                </w:p>
              </w:txbxContent>
            </v:textbox>
          </v:roundrect>
        </w:pict>
      </w:r>
      <w:r>
        <w:rPr>
          <w:noProof/>
          <w:lang w:eastAsia="tr-TR"/>
        </w:rPr>
        <w:pict>
          <v:roundrect id="_x0000_s1034" style="position:absolute;left:0;text-align:left;margin-left:2.05pt;margin-top:6.65pt;width:94.5pt;height:24pt;z-index:251584512" arcsize="10923f" strokecolor="red" strokeweight=".25pt">
            <v:stroke dashstyle="1 1"/>
            <v:textbox>
              <w:txbxContent>
                <w:p w:rsidR="002719FE" w:rsidRDefault="002719FE" w:rsidP="004209D5">
                  <w:pPr>
                    <w:jc w:val="center"/>
                  </w:pPr>
                  <w:r>
                    <w:t>tutsak</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35" style="position:absolute;left:0;text-align:left;margin-left:96.55pt;margin-top:3.2pt;width:19.5pt;height:24pt;z-index:251616256"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36" style="position:absolute;left:0;text-align:left;margin-left:153.55pt;margin-top:3.2pt;width:19.5pt;height:24pt;z-index:251614208" arcsize="10923f" strokecolor="red" strokeweight=".25pt">
            <v:stroke dashstyle="1 1"/>
            <v:textbox>
              <w:txbxContent>
                <w:p w:rsidR="002719FE" w:rsidRPr="004209D5" w:rsidRDefault="002719FE" w:rsidP="004209D5">
                  <w:pPr>
                    <w:jc w:val="center"/>
                  </w:pPr>
                  <w:r>
                    <w:t>b</w:t>
                  </w:r>
                </w:p>
              </w:txbxContent>
            </v:textbox>
          </v:roundrect>
        </w:pict>
      </w:r>
      <w:r>
        <w:rPr>
          <w:noProof/>
          <w:lang w:eastAsia="tr-TR"/>
        </w:rPr>
        <w:pict>
          <v:roundrect id="_x0000_s1037" style="position:absolute;left:0;text-align:left;margin-left:173.05pt;margin-top:3.2pt;width:94.5pt;height:24pt;z-index:251599872" arcsize="10923f" strokecolor="red" strokeweight=".25pt">
            <v:stroke dashstyle="1 1"/>
            <v:textbox>
              <w:txbxContent>
                <w:p w:rsidR="002719FE" w:rsidRDefault="002719FE" w:rsidP="004209D5">
                  <w:pPr>
                    <w:jc w:val="center"/>
                  </w:pPr>
                  <w:r>
                    <w:t>özgürlük</w:t>
                  </w:r>
                </w:p>
              </w:txbxContent>
            </v:textbox>
          </v:roundrect>
        </w:pict>
      </w:r>
      <w:r>
        <w:rPr>
          <w:noProof/>
          <w:lang w:eastAsia="tr-TR"/>
        </w:rPr>
        <w:pict>
          <v:roundrect id="_x0000_s1038" style="position:absolute;left:0;text-align:left;margin-left:2.05pt;margin-top:3.2pt;width:94.5pt;height:24pt;z-index:251585536" arcsize="10923f" strokecolor="red" strokeweight=".25pt">
            <v:stroke dashstyle="1 1"/>
            <v:textbox>
              <w:txbxContent>
                <w:p w:rsidR="002719FE" w:rsidRDefault="002719FE" w:rsidP="004209D5">
                  <w:pPr>
                    <w:jc w:val="center"/>
                  </w:pPr>
                  <w:r>
                    <w:t>soru</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39" style="position:absolute;left:0;text-align:left;margin-left:153.55pt;margin-top:-.2pt;width:19.5pt;height:24pt;z-index:251629568" arcsize="10923f" strokecolor="red" strokeweight=".25pt">
            <v:stroke dashstyle="1 1"/>
            <v:textbox>
              <w:txbxContent>
                <w:p w:rsidR="002719FE" w:rsidRPr="004209D5" w:rsidRDefault="002719FE" w:rsidP="00EF6290">
                  <w:pPr>
                    <w:jc w:val="center"/>
                  </w:pPr>
                  <w:r>
                    <w:t>c</w:t>
                  </w:r>
                </w:p>
              </w:txbxContent>
            </v:textbox>
          </v:roundrect>
        </w:pict>
      </w:r>
      <w:r>
        <w:rPr>
          <w:noProof/>
          <w:lang w:eastAsia="tr-TR"/>
        </w:rPr>
        <w:pict>
          <v:roundrect id="_x0000_s1040" style="position:absolute;left:0;text-align:left;margin-left:96.55pt;margin-top:-.2pt;width:19.5pt;height:24pt;z-index:251617280"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41" style="position:absolute;left:0;text-align:left;margin-left:173.05pt;margin-top:-.2pt;width:94.5pt;height:24pt;z-index:251600896" arcsize="10923f" strokecolor="red" strokeweight=".25pt">
            <v:stroke dashstyle="1 1"/>
            <v:textbox>
              <w:txbxContent>
                <w:p w:rsidR="002719FE" w:rsidRDefault="002719FE" w:rsidP="004209D5">
                  <w:pPr>
                    <w:jc w:val="center"/>
                  </w:pPr>
                  <w:r>
                    <w:t>etraf</w:t>
                  </w:r>
                </w:p>
              </w:txbxContent>
            </v:textbox>
          </v:roundrect>
        </w:pict>
      </w:r>
      <w:r>
        <w:rPr>
          <w:noProof/>
          <w:lang w:eastAsia="tr-TR"/>
        </w:rPr>
        <w:pict>
          <v:roundrect id="_x0000_s1042" style="position:absolute;left:0;text-align:left;margin-left:2.05pt;margin-top:-.2pt;width:94.5pt;height:24pt;z-index:251586560" arcsize="10923f" strokecolor="red" strokeweight=".25pt">
            <v:stroke dashstyle="1 1"/>
            <v:textbox>
              <w:txbxContent>
                <w:p w:rsidR="002719FE" w:rsidRDefault="002719FE" w:rsidP="004209D5">
                  <w:pPr>
                    <w:jc w:val="center"/>
                  </w:pPr>
                  <w:r>
                    <w:t>cümle</w:t>
                  </w:r>
                </w:p>
              </w:txbxContent>
            </v:textbox>
          </v:roundrect>
        </w:pict>
      </w: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43" style="position:absolute;left:0;text-align:left;margin-left:153.55pt;margin-top:13.45pt;width:19.5pt;height:24pt;z-index:251630592" arcsize="10923f" strokecolor="red" strokeweight=".25pt">
            <v:stroke dashstyle="1 1"/>
            <v:textbox>
              <w:txbxContent>
                <w:p w:rsidR="002719FE" w:rsidRPr="004209D5" w:rsidRDefault="002719FE" w:rsidP="00EF6290">
                  <w:pPr>
                    <w:jc w:val="center"/>
                  </w:pPr>
                  <w:r>
                    <w:t>d</w:t>
                  </w:r>
                </w:p>
              </w:txbxContent>
            </v:textbox>
          </v:roundrect>
        </w:pict>
      </w:r>
      <w:r>
        <w:rPr>
          <w:noProof/>
          <w:lang w:eastAsia="tr-TR"/>
        </w:rPr>
        <w:pict>
          <v:roundrect id="_x0000_s1044" style="position:absolute;left:0;text-align:left;margin-left:96.55pt;margin-top:13.45pt;width:19.5pt;height:24pt;z-index:251618304"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45" style="position:absolute;left:0;text-align:left;margin-left:173.05pt;margin-top:13.45pt;width:94.5pt;height:24pt;z-index:251601920" arcsize="10923f" strokecolor="red" strokeweight=".25pt">
            <v:stroke dashstyle="1 1"/>
            <v:textbox>
              <w:txbxContent>
                <w:p w:rsidR="002719FE" w:rsidRDefault="002719FE" w:rsidP="004209D5">
                  <w:pPr>
                    <w:jc w:val="center"/>
                  </w:pPr>
                  <w:r>
                    <w:t>araç</w:t>
                  </w:r>
                </w:p>
              </w:txbxContent>
            </v:textbox>
          </v:roundrect>
        </w:pict>
      </w:r>
      <w:r>
        <w:rPr>
          <w:noProof/>
          <w:lang w:eastAsia="tr-TR"/>
        </w:rPr>
        <w:pict>
          <v:roundrect id="_x0000_s1046" style="position:absolute;left:0;text-align:left;margin-left:2.05pt;margin-top:13.45pt;width:94.5pt;height:24pt;z-index:251587584" arcsize="10923f" strokecolor="red" strokeweight=".25pt">
            <v:stroke dashstyle="1 1"/>
            <v:textbox>
              <w:txbxContent>
                <w:p w:rsidR="002719FE" w:rsidRDefault="002719FE" w:rsidP="004209D5">
                  <w:pPr>
                    <w:jc w:val="center"/>
                  </w:pPr>
                  <w:r>
                    <w:t>dize</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47" style="position:absolute;left:0;text-align:left;margin-left:153.55pt;margin-top:10.8pt;width:19.5pt;height:24pt;z-index:251631616" arcsize="10923f" strokecolor="red" strokeweight=".25pt">
            <v:stroke dashstyle="1 1"/>
            <v:textbox>
              <w:txbxContent>
                <w:p w:rsidR="002719FE" w:rsidRPr="004209D5" w:rsidRDefault="002719FE" w:rsidP="00EF6290">
                  <w:pPr>
                    <w:jc w:val="center"/>
                  </w:pPr>
                  <w:r>
                    <w:t>e</w:t>
                  </w:r>
                </w:p>
              </w:txbxContent>
            </v:textbox>
          </v:roundrect>
        </w:pict>
      </w:r>
      <w:r>
        <w:rPr>
          <w:noProof/>
          <w:lang w:eastAsia="tr-TR"/>
        </w:rPr>
        <w:pict>
          <v:roundrect id="_x0000_s1048" style="position:absolute;left:0;text-align:left;margin-left:96.55pt;margin-top:10.8pt;width:19.5pt;height:24pt;z-index:251619328"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49" style="position:absolute;left:0;text-align:left;margin-left:173.05pt;margin-top:10.8pt;width:94.5pt;height:24pt;z-index:251602944" arcsize="10923f" strokecolor="red" strokeweight=".25pt">
            <v:stroke dashstyle="1 1"/>
            <v:textbox>
              <w:txbxContent>
                <w:p w:rsidR="002719FE" w:rsidRDefault="002719FE" w:rsidP="004209D5">
                  <w:pPr>
                    <w:jc w:val="center"/>
                  </w:pPr>
                  <w:r>
                    <w:t>tümce</w:t>
                  </w:r>
                </w:p>
              </w:txbxContent>
            </v:textbox>
          </v:roundrect>
        </w:pict>
      </w:r>
      <w:r>
        <w:rPr>
          <w:noProof/>
          <w:lang w:eastAsia="tr-TR"/>
        </w:rPr>
        <w:pict>
          <v:roundrect id="_x0000_s1050" style="position:absolute;left:0;text-align:left;margin-left:2.05pt;margin-top:10.8pt;width:94.5pt;height:24pt;z-index:251588608" arcsize="10923f" strokecolor="red" strokeweight=".25pt">
            <v:stroke dashstyle="1 1"/>
            <v:textbox>
              <w:txbxContent>
                <w:p w:rsidR="002719FE" w:rsidRDefault="002719FE" w:rsidP="004209D5">
                  <w:pPr>
                    <w:jc w:val="center"/>
                  </w:pPr>
                  <w:r>
                    <w:t>hürriyet</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51" style="position:absolute;left:0;text-align:left;margin-left:153.55pt;margin-top:7.35pt;width:19.5pt;height:24pt;z-index:251632640" arcsize="10923f" strokecolor="red" strokeweight=".25pt">
            <v:stroke dashstyle="1 1"/>
            <v:textbox>
              <w:txbxContent>
                <w:p w:rsidR="002719FE" w:rsidRPr="004209D5" w:rsidRDefault="002719FE" w:rsidP="00EF6290">
                  <w:pPr>
                    <w:jc w:val="center"/>
                  </w:pPr>
                  <w:r>
                    <w:t>f</w:t>
                  </w:r>
                </w:p>
              </w:txbxContent>
            </v:textbox>
          </v:roundrect>
        </w:pict>
      </w:r>
      <w:r>
        <w:rPr>
          <w:noProof/>
          <w:lang w:eastAsia="tr-TR"/>
        </w:rPr>
        <w:pict>
          <v:roundrect id="_x0000_s1052" style="position:absolute;left:0;text-align:left;margin-left:96.55pt;margin-top:7.35pt;width:19.5pt;height:24pt;z-index:251620352"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53" style="position:absolute;left:0;text-align:left;margin-left:173.05pt;margin-top:7.35pt;width:94.5pt;height:24pt;z-index:251603968" arcsize="10923f" strokecolor="red" strokeweight=".25pt">
            <v:stroke dashstyle="1 1"/>
            <v:textbox>
              <w:txbxContent>
                <w:p w:rsidR="002719FE" w:rsidRDefault="002719FE" w:rsidP="004209D5">
                  <w:pPr>
                    <w:jc w:val="center"/>
                  </w:pPr>
                  <w:r>
                    <w:t>güz</w:t>
                  </w:r>
                </w:p>
              </w:txbxContent>
            </v:textbox>
          </v:roundrect>
        </w:pict>
      </w:r>
      <w:r>
        <w:rPr>
          <w:noProof/>
          <w:lang w:eastAsia="tr-TR"/>
        </w:rPr>
        <w:pict>
          <v:roundrect id="_x0000_s1054" style="position:absolute;left:0;text-align:left;margin-left:2.05pt;margin-top:7.35pt;width:94.5pt;height:24pt;z-index:251589632" arcsize="10923f" strokecolor="red" strokeweight=".25pt">
            <v:stroke dashstyle="1 1"/>
            <v:textbox>
              <w:txbxContent>
                <w:p w:rsidR="002719FE" w:rsidRDefault="002719FE" w:rsidP="004209D5">
                  <w:pPr>
                    <w:jc w:val="center"/>
                  </w:pPr>
                  <w:r>
                    <w:t>görev</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55" style="position:absolute;left:0;text-align:left;margin-left:153.55pt;margin-top:3.95pt;width:19.5pt;height:24pt;z-index:251633664" arcsize="10923f" strokecolor="red" strokeweight=".25pt">
            <v:stroke dashstyle="1 1"/>
            <v:textbox>
              <w:txbxContent>
                <w:p w:rsidR="002719FE" w:rsidRPr="004209D5" w:rsidRDefault="002719FE" w:rsidP="00EF6290">
                  <w:pPr>
                    <w:jc w:val="center"/>
                  </w:pPr>
                  <w:r>
                    <w:t>g</w:t>
                  </w:r>
                </w:p>
              </w:txbxContent>
            </v:textbox>
          </v:roundrect>
        </w:pict>
      </w:r>
      <w:r>
        <w:rPr>
          <w:noProof/>
          <w:lang w:eastAsia="tr-TR"/>
        </w:rPr>
        <w:pict>
          <v:roundrect id="_x0000_s1056" style="position:absolute;left:0;text-align:left;margin-left:96.55pt;margin-top:3.95pt;width:19.5pt;height:24pt;z-index:251621376"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57" style="position:absolute;left:0;text-align:left;margin-left:173.05pt;margin-top:3.95pt;width:94.5pt;height:24pt;z-index:251604992" arcsize="10923f" strokecolor="red" strokeweight=".25pt">
            <v:stroke dashstyle="1 1"/>
            <v:textbox>
              <w:txbxContent>
                <w:p w:rsidR="002719FE" w:rsidRDefault="002719FE" w:rsidP="004209D5">
                  <w:pPr>
                    <w:jc w:val="center"/>
                  </w:pPr>
                  <w:r>
                    <w:t>sual</w:t>
                  </w:r>
                </w:p>
              </w:txbxContent>
            </v:textbox>
          </v:roundrect>
        </w:pict>
      </w:r>
      <w:r>
        <w:rPr>
          <w:noProof/>
          <w:lang w:eastAsia="tr-TR"/>
        </w:rPr>
        <w:pict>
          <v:roundrect id="_x0000_s1058" style="position:absolute;left:0;text-align:left;margin-left:2.05pt;margin-top:3.95pt;width:94.5pt;height:24pt;z-index:251590656" arcsize="10923f" strokecolor="red" strokeweight=".25pt">
            <v:stroke dashstyle="1 1"/>
            <v:textbox>
              <w:txbxContent>
                <w:p w:rsidR="002719FE" w:rsidRDefault="002719FE" w:rsidP="004209D5">
                  <w:pPr>
                    <w:jc w:val="center"/>
                  </w:pPr>
                  <w:r>
                    <w:t>çevre</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59" style="position:absolute;left:0;text-align:left;margin-left:153.55pt;margin-top:1.3pt;width:19.5pt;height:24pt;z-index:251634688" arcsize="10923f" strokecolor="red" strokeweight=".25pt">
            <v:stroke dashstyle="1 1"/>
            <v:textbox>
              <w:txbxContent>
                <w:p w:rsidR="002719FE" w:rsidRPr="004209D5" w:rsidRDefault="002719FE" w:rsidP="00EF6290">
                  <w:pPr>
                    <w:jc w:val="center"/>
                  </w:pPr>
                  <w:r>
                    <w:t>h</w:t>
                  </w:r>
                </w:p>
              </w:txbxContent>
            </v:textbox>
          </v:roundrect>
        </w:pict>
      </w:r>
      <w:r>
        <w:rPr>
          <w:noProof/>
          <w:lang w:eastAsia="tr-TR"/>
        </w:rPr>
        <w:pict>
          <v:roundrect id="_x0000_s1060" style="position:absolute;left:0;text-align:left;margin-left:96.55pt;margin-top:1.3pt;width:19.5pt;height:24pt;z-index:251622400" arcsize="10923f" strokecolor="red" strokeweight=".25pt">
            <v:stroke dashstyle="1 1"/>
            <v:textbox>
              <w:txbxContent>
                <w:p w:rsidR="002719FE" w:rsidRPr="004209D5" w:rsidRDefault="002719FE" w:rsidP="004209D5">
                  <w:pPr>
                    <w:jc w:val="center"/>
                  </w:pPr>
                </w:p>
              </w:txbxContent>
            </v:textbox>
          </v:roundrect>
        </w:pict>
      </w:r>
      <w:r>
        <w:rPr>
          <w:noProof/>
          <w:lang w:eastAsia="tr-TR"/>
        </w:rPr>
        <w:pict>
          <v:roundrect id="_x0000_s1061" style="position:absolute;left:0;text-align:left;margin-left:173.05pt;margin-top:1.3pt;width:94.5pt;height:24pt;z-index:251606016" arcsize="10923f" strokecolor="red" strokeweight=".25pt">
            <v:stroke dashstyle="1 1"/>
            <v:textbox>
              <w:txbxContent>
                <w:p w:rsidR="002719FE" w:rsidRDefault="002719FE" w:rsidP="004209D5">
                  <w:pPr>
                    <w:jc w:val="center"/>
                  </w:pPr>
                  <w:r>
                    <w:t>deprem</w:t>
                  </w:r>
                </w:p>
              </w:txbxContent>
            </v:textbox>
          </v:roundrect>
        </w:pict>
      </w:r>
      <w:r>
        <w:rPr>
          <w:noProof/>
          <w:lang w:eastAsia="tr-TR"/>
        </w:rPr>
        <w:pict>
          <v:roundrect id="_x0000_s1062" style="position:absolute;left:0;text-align:left;margin-left:2.05pt;margin-top:1.3pt;width:94.5pt;height:24pt;z-index:251591680" arcsize="10923f" strokecolor="red" strokeweight=".25pt">
            <v:stroke dashstyle="1 1"/>
            <v:textbox>
              <w:txbxContent>
                <w:p w:rsidR="002719FE" w:rsidRDefault="002719FE" w:rsidP="004209D5">
                  <w:pPr>
                    <w:jc w:val="center"/>
                  </w:pPr>
                  <w:r>
                    <w:t>yoksul</w:t>
                  </w:r>
                </w:p>
              </w:txbxContent>
            </v:textbox>
          </v:roundrect>
        </w:pict>
      </w: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63" style="position:absolute;left:0;text-align:left;margin-left:153.55pt;margin-top:14.2pt;width:19.5pt;height:24pt;z-index:251635712" arcsize="10923f" strokecolor="red" strokeweight=".25pt">
            <v:stroke dashstyle="1 1"/>
            <v:textbox>
              <w:txbxContent>
                <w:p w:rsidR="002719FE" w:rsidRPr="004209D5" w:rsidRDefault="002719FE" w:rsidP="00EF6290">
                  <w:pPr>
                    <w:jc w:val="center"/>
                  </w:pPr>
                  <w:r>
                    <w:t>ı</w:t>
                  </w:r>
                </w:p>
              </w:txbxContent>
            </v:textbox>
          </v:roundrect>
        </w:pict>
      </w:r>
      <w:r>
        <w:rPr>
          <w:noProof/>
          <w:lang w:eastAsia="tr-TR"/>
        </w:rPr>
        <w:pict>
          <v:roundrect id="_x0000_s1064" style="position:absolute;left:0;text-align:left;margin-left:96.55pt;margin-top:14.2pt;width:19.5pt;height:24pt;z-index:251623424" arcsize="10923f" strokecolor="red" strokeweight=".25pt">
            <v:stroke dashstyle="1 1"/>
            <v:textbox>
              <w:txbxContent>
                <w:p w:rsidR="002719FE" w:rsidRPr="004209D5" w:rsidRDefault="002719FE" w:rsidP="00EF6290">
                  <w:pPr>
                    <w:jc w:val="center"/>
                  </w:pPr>
                </w:p>
              </w:txbxContent>
            </v:textbox>
          </v:roundrect>
        </w:pict>
      </w:r>
      <w:r>
        <w:rPr>
          <w:noProof/>
          <w:lang w:eastAsia="tr-TR"/>
        </w:rPr>
        <w:pict>
          <v:roundrect id="_x0000_s1065" style="position:absolute;left:0;text-align:left;margin-left:173.05pt;margin-top:14.2pt;width:94.5pt;height:24pt;z-index:251607040" arcsize="10923f" strokecolor="red" strokeweight=".25pt">
            <v:stroke dashstyle="1 1"/>
            <v:textbox>
              <w:txbxContent>
                <w:p w:rsidR="002719FE" w:rsidRDefault="002719FE" w:rsidP="004209D5">
                  <w:pPr>
                    <w:jc w:val="center"/>
                  </w:pPr>
                  <w:r>
                    <w:t>vazife</w:t>
                  </w:r>
                </w:p>
              </w:txbxContent>
            </v:textbox>
          </v:roundrect>
        </w:pict>
      </w:r>
      <w:r>
        <w:rPr>
          <w:noProof/>
          <w:lang w:eastAsia="tr-TR"/>
        </w:rPr>
        <w:pict>
          <v:roundrect id="_x0000_s1066" style="position:absolute;left:0;text-align:left;margin-left:2.05pt;margin-top:14.2pt;width:94.5pt;height:24pt;z-index:251592704" arcsize="10923f" strokecolor="red" strokeweight=".25pt">
            <v:stroke dashstyle="1 1"/>
            <v:textbox>
              <w:txbxContent>
                <w:p w:rsidR="002719FE" w:rsidRDefault="002719FE" w:rsidP="004209D5">
                  <w:pPr>
                    <w:jc w:val="center"/>
                  </w:pPr>
                  <w:r>
                    <w:t>imtihan</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67" style="position:absolute;left:0;text-align:left;margin-left:153.55pt;margin-top:10pt;width:19.5pt;height:24pt;z-index:251636736" arcsize="10923f" strokecolor="red" strokeweight=".25pt">
            <v:stroke dashstyle="1 1"/>
            <v:textbox>
              <w:txbxContent>
                <w:p w:rsidR="002719FE" w:rsidRPr="004209D5" w:rsidRDefault="002719FE" w:rsidP="00EF6290">
                  <w:pPr>
                    <w:jc w:val="center"/>
                  </w:pPr>
                  <w:r>
                    <w:t>i</w:t>
                  </w:r>
                </w:p>
              </w:txbxContent>
            </v:textbox>
          </v:roundrect>
        </w:pict>
      </w:r>
      <w:r>
        <w:rPr>
          <w:noProof/>
          <w:lang w:eastAsia="tr-TR"/>
        </w:rPr>
        <w:pict>
          <v:roundrect id="_x0000_s1068" style="position:absolute;left:0;text-align:left;margin-left:96.55pt;margin-top:10pt;width:19.5pt;height:24pt;z-index:251624448" arcsize="10923f" strokecolor="red" strokeweight=".25pt">
            <v:stroke dashstyle="1 1"/>
            <v:textbox>
              <w:txbxContent>
                <w:p w:rsidR="002719FE" w:rsidRPr="004209D5" w:rsidRDefault="002719FE" w:rsidP="00EF6290">
                  <w:pPr>
                    <w:jc w:val="center"/>
                  </w:pPr>
                </w:p>
              </w:txbxContent>
            </v:textbox>
          </v:roundrect>
        </w:pict>
      </w:r>
      <w:r>
        <w:rPr>
          <w:noProof/>
          <w:lang w:eastAsia="tr-TR"/>
        </w:rPr>
        <w:pict>
          <v:roundrect id="_x0000_s1069" style="position:absolute;left:0;text-align:left;margin-left:173.05pt;margin-top:10pt;width:94.5pt;height:24pt;z-index:251608064" arcsize="10923f" strokecolor="red" strokeweight=".25pt">
            <v:stroke dashstyle="1 1"/>
            <v:textbox>
              <w:txbxContent>
                <w:p w:rsidR="002719FE" w:rsidRDefault="002719FE" w:rsidP="004209D5">
                  <w:pPr>
                    <w:jc w:val="center"/>
                  </w:pPr>
                  <w:r>
                    <w:t>sınav</w:t>
                  </w:r>
                </w:p>
              </w:txbxContent>
            </v:textbox>
          </v:roundrect>
        </w:pict>
      </w:r>
      <w:r>
        <w:rPr>
          <w:noProof/>
          <w:lang w:eastAsia="tr-TR"/>
        </w:rPr>
        <w:pict>
          <v:roundrect id="_x0000_s1070" style="position:absolute;left:0;text-align:left;margin-left:2.05pt;margin-top:10pt;width:94.5pt;height:24pt;z-index:251593728" arcsize="10923f" strokecolor="red" strokeweight=".25pt">
            <v:stroke dashstyle="1 1"/>
            <v:textbox>
              <w:txbxContent>
                <w:p w:rsidR="002719FE" w:rsidRDefault="002719FE" w:rsidP="004209D5">
                  <w:pPr>
                    <w:jc w:val="center"/>
                  </w:pPr>
                  <w:r>
                    <w:t>vasıta</w:t>
                  </w:r>
                </w:p>
              </w:txbxContent>
            </v:textbox>
          </v:roundrect>
        </w:pict>
      </w:r>
    </w:p>
    <w:p w:rsidR="002719FE" w:rsidRDefault="002719FE" w:rsidP="004209D5">
      <w:pPr>
        <w:spacing w:after="0" w:line="240" w:lineRule="auto"/>
        <w:jc w:val="both"/>
        <w:rPr>
          <w:rFonts w:ascii="Lucida Calligraphy" w:hAnsi="Lucida Calligraphy"/>
          <w:sz w:val="24"/>
          <w:szCs w:val="24"/>
        </w:rPr>
      </w:pPr>
    </w:p>
    <w:p w:rsidR="002719FE" w:rsidRDefault="002719FE" w:rsidP="004209D5">
      <w:pPr>
        <w:spacing w:after="0" w:line="240" w:lineRule="auto"/>
        <w:jc w:val="both"/>
        <w:rPr>
          <w:rFonts w:ascii="Lucida Calligraphy" w:hAnsi="Lucida Calligraphy"/>
          <w:sz w:val="24"/>
          <w:szCs w:val="24"/>
        </w:rPr>
      </w:pPr>
      <w:r>
        <w:rPr>
          <w:noProof/>
          <w:lang w:eastAsia="tr-TR"/>
        </w:rPr>
        <w:pict>
          <v:roundrect id="_x0000_s1071" style="position:absolute;left:0;text-align:left;margin-left:153.55pt;margin-top:7.35pt;width:19.5pt;height:24pt;z-index:251637760" arcsize="10923f" strokecolor="red" strokeweight=".25pt">
            <v:stroke dashstyle="1 1"/>
            <v:textbox>
              <w:txbxContent>
                <w:p w:rsidR="002719FE" w:rsidRPr="004209D5" w:rsidRDefault="002719FE" w:rsidP="00EF6290">
                  <w:pPr>
                    <w:jc w:val="center"/>
                  </w:pPr>
                  <w:r>
                    <w:t>k</w:t>
                  </w:r>
                </w:p>
              </w:txbxContent>
            </v:textbox>
          </v:roundrect>
        </w:pict>
      </w:r>
      <w:r>
        <w:rPr>
          <w:noProof/>
          <w:lang w:eastAsia="tr-TR"/>
        </w:rPr>
        <w:pict>
          <v:roundrect id="_x0000_s1072" style="position:absolute;left:0;text-align:left;margin-left:96.55pt;margin-top:7.35pt;width:19.5pt;height:24pt;z-index:251625472" arcsize="10923f" strokecolor="red" strokeweight=".25pt">
            <v:stroke dashstyle="1 1"/>
            <v:textbox>
              <w:txbxContent>
                <w:p w:rsidR="002719FE" w:rsidRPr="004209D5" w:rsidRDefault="002719FE" w:rsidP="00EF6290">
                  <w:pPr>
                    <w:jc w:val="center"/>
                  </w:pPr>
                </w:p>
              </w:txbxContent>
            </v:textbox>
          </v:roundrect>
        </w:pict>
      </w:r>
      <w:r>
        <w:rPr>
          <w:noProof/>
          <w:lang w:eastAsia="tr-TR"/>
        </w:rPr>
        <w:pict>
          <v:roundrect id="_x0000_s1073" style="position:absolute;left:0;text-align:left;margin-left:173.05pt;margin-top:7.35pt;width:94.5pt;height:24pt;z-index:251609088" arcsize="10923f" strokecolor="red" strokeweight=".25pt">
            <v:stroke dashstyle="1 1"/>
            <v:textbox>
              <w:txbxContent>
                <w:p w:rsidR="002719FE" w:rsidRDefault="002719FE" w:rsidP="004209D5">
                  <w:pPr>
                    <w:jc w:val="center"/>
                  </w:pPr>
                  <w:r>
                    <w:t>esir</w:t>
                  </w:r>
                </w:p>
              </w:txbxContent>
            </v:textbox>
          </v:roundrect>
        </w:pict>
      </w:r>
      <w:r>
        <w:rPr>
          <w:noProof/>
          <w:lang w:eastAsia="tr-TR"/>
        </w:rPr>
        <w:pict>
          <v:roundrect id="_x0000_s1074" style="position:absolute;left:0;text-align:left;margin-left:2.05pt;margin-top:7.35pt;width:94.5pt;height:24pt;z-index:251594752" arcsize="10923f" strokecolor="red" strokeweight=".25pt">
            <v:stroke dashstyle="1 1"/>
            <v:textbox>
              <w:txbxContent>
                <w:p w:rsidR="002719FE" w:rsidRDefault="002719FE" w:rsidP="004209D5">
                  <w:pPr>
                    <w:jc w:val="center"/>
                  </w:pPr>
                  <w:r>
                    <w:t>vakit</w:t>
                  </w:r>
                </w:p>
              </w:txbxContent>
            </v:textbox>
          </v:roundrect>
        </w:pict>
      </w:r>
    </w:p>
    <w:p w:rsidR="002719FE" w:rsidRPr="004209D5" w:rsidRDefault="002719FE" w:rsidP="004209D5">
      <w:pPr>
        <w:spacing w:after="0" w:line="240" w:lineRule="auto"/>
        <w:jc w:val="both"/>
        <w:rPr>
          <w:rFonts w:ascii="Lucida Calligraphy" w:hAnsi="Lucida Calligraphy"/>
          <w:sz w:val="24"/>
          <w:szCs w:val="24"/>
        </w:rPr>
      </w:pPr>
    </w:p>
    <w:p w:rsidR="002719FE" w:rsidRDefault="002719FE" w:rsidP="00DF04E9">
      <w:pPr>
        <w:spacing w:after="0" w:line="240" w:lineRule="auto"/>
        <w:jc w:val="both"/>
        <w:rPr>
          <w:rFonts w:ascii="Lucida Calligraphy" w:hAnsi="Lucida Calligraphy"/>
          <w:sz w:val="24"/>
          <w:szCs w:val="24"/>
        </w:rPr>
      </w:pPr>
      <w:r>
        <w:rPr>
          <w:noProof/>
          <w:lang w:eastAsia="tr-TR"/>
        </w:rPr>
        <w:pict>
          <v:roundrect id="_x0000_s1075" style="position:absolute;left:0;text-align:left;margin-left:153.55pt;margin-top:3.95pt;width:19.5pt;height:24pt;z-index:251638784" arcsize="10923f" strokecolor="red" strokeweight=".25pt">
            <v:stroke dashstyle="1 1"/>
            <v:textbox>
              <w:txbxContent>
                <w:p w:rsidR="002719FE" w:rsidRPr="004209D5" w:rsidRDefault="002719FE" w:rsidP="00EF6290">
                  <w:pPr>
                    <w:jc w:val="center"/>
                  </w:pPr>
                  <w:r>
                    <w:t>l</w:t>
                  </w:r>
                </w:p>
              </w:txbxContent>
            </v:textbox>
          </v:roundrect>
        </w:pict>
      </w:r>
      <w:r>
        <w:rPr>
          <w:noProof/>
          <w:lang w:eastAsia="tr-TR"/>
        </w:rPr>
        <w:pict>
          <v:roundrect id="_x0000_s1076" style="position:absolute;left:0;text-align:left;margin-left:96.55pt;margin-top:3.95pt;width:19.5pt;height:24pt;z-index:251626496" arcsize="10923f" strokecolor="red" strokeweight=".25pt">
            <v:stroke dashstyle="1 1"/>
            <v:textbox>
              <w:txbxContent>
                <w:p w:rsidR="002719FE" w:rsidRPr="004209D5" w:rsidRDefault="002719FE" w:rsidP="00EF6290">
                  <w:pPr>
                    <w:jc w:val="center"/>
                  </w:pPr>
                </w:p>
              </w:txbxContent>
            </v:textbox>
          </v:roundrect>
        </w:pict>
      </w:r>
      <w:r>
        <w:rPr>
          <w:noProof/>
          <w:lang w:eastAsia="tr-TR"/>
        </w:rPr>
        <w:pict>
          <v:roundrect id="_x0000_s1077" style="position:absolute;left:0;text-align:left;margin-left:173.05pt;margin-top:3.95pt;width:94.5pt;height:24pt;z-index:251610112" arcsize="10923f" strokecolor="red" strokeweight=".25pt">
            <v:stroke dashstyle="1 1"/>
            <v:textbox>
              <w:txbxContent>
                <w:p w:rsidR="002719FE" w:rsidRDefault="002719FE" w:rsidP="004209D5">
                  <w:pPr>
                    <w:jc w:val="center"/>
                  </w:pPr>
                  <w:r>
                    <w:t>yarar</w:t>
                  </w:r>
                </w:p>
              </w:txbxContent>
            </v:textbox>
          </v:roundrect>
        </w:pict>
      </w:r>
      <w:r>
        <w:rPr>
          <w:noProof/>
          <w:lang w:eastAsia="tr-TR"/>
        </w:rPr>
        <w:pict>
          <v:roundrect id="_x0000_s1078" style="position:absolute;left:0;text-align:left;margin-left:2.05pt;margin-top:3.95pt;width:94.5pt;height:24pt;z-index:251595776" arcsize="10923f" strokecolor="red" strokeweight=".25pt">
            <v:stroke dashstyle="1 1"/>
            <v:textbox>
              <w:txbxContent>
                <w:p w:rsidR="002719FE" w:rsidRDefault="002719FE" w:rsidP="004209D5">
                  <w:pPr>
                    <w:jc w:val="center"/>
                  </w:pPr>
                  <w:r>
                    <w:t>sonbahar</w:t>
                  </w:r>
                </w:p>
              </w:txbxContent>
            </v:textbox>
          </v:roundrect>
        </w:pict>
      </w:r>
    </w:p>
    <w:p w:rsidR="002719FE" w:rsidRDefault="002719FE" w:rsidP="00DF04E9">
      <w:pPr>
        <w:spacing w:after="0" w:line="240" w:lineRule="auto"/>
        <w:jc w:val="both"/>
        <w:rPr>
          <w:rFonts w:ascii="Lucida Calligraphy" w:hAnsi="Lucida Calligraphy"/>
          <w:sz w:val="24"/>
          <w:szCs w:val="24"/>
        </w:rPr>
      </w:pPr>
      <w:r>
        <w:rPr>
          <w:noProof/>
          <w:lang w:eastAsia="tr-TR"/>
        </w:rPr>
        <w:pict>
          <v:roundrect id="_x0000_s1079" style="position:absolute;left:0;text-align:left;margin-left:153.55pt;margin-top:14.9pt;width:19.5pt;height:24pt;z-index:251639808" arcsize="10923f" strokecolor="red" strokeweight=".25pt">
            <v:stroke dashstyle="1 1"/>
            <v:textbox>
              <w:txbxContent>
                <w:p w:rsidR="002719FE" w:rsidRPr="004209D5" w:rsidRDefault="002719FE" w:rsidP="00EF6290">
                  <w:pPr>
                    <w:jc w:val="center"/>
                  </w:pPr>
                  <w:r>
                    <w:t>m</w:t>
                  </w:r>
                </w:p>
              </w:txbxContent>
            </v:textbox>
          </v:roundrect>
        </w:pict>
      </w:r>
      <w:r>
        <w:rPr>
          <w:noProof/>
          <w:lang w:eastAsia="tr-TR"/>
        </w:rPr>
        <w:pict>
          <v:roundrect id="_x0000_s1080" style="position:absolute;left:0;text-align:left;margin-left:173.05pt;margin-top:14.9pt;width:94.5pt;height:24pt;z-index:251611136" arcsize="10923f" strokecolor="red" strokeweight=".25pt">
            <v:stroke dashstyle="1 1"/>
            <v:textbox>
              <w:txbxContent>
                <w:p w:rsidR="002719FE" w:rsidRDefault="002719FE" w:rsidP="004209D5">
                  <w:pPr>
                    <w:jc w:val="center"/>
                  </w:pPr>
                  <w:r>
                    <w:t>mısra</w:t>
                  </w:r>
                </w:p>
              </w:txbxContent>
            </v:textbox>
          </v:roundrect>
        </w:pict>
      </w:r>
      <w:r>
        <w:rPr>
          <w:noProof/>
          <w:lang w:eastAsia="tr-TR"/>
        </w:rPr>
        <w:pict>
          <v:roundrect id="_x0000_s1081" style="position:absolute;left:0;text-align:left;margin-left:96.55pt;margin-top:14.9pt;width:19.5pt;height:24pt;z-index:251627520" arcsize="10923f" strokecolor="red" strokeweight=".25pt">
            <v:stroke dashstyle="1 1"/>
            <v:textbox>
              <w:txbxContent>
                <w:p w:rsidR="002719FE" w:rsidRPr="004209D5" w:rsidRDefault="002719FE" w:rsidP="00EF6290">
                  <w:pPr>
                    <w:jc w:val="center"/>
                  </w:pPr>
                </w:p>
              </w:txbxContent>
            </v:textbox>
          </v:roundrect>
        </w:pict>
      </w:r>
      <w:r>
        <w:rPr>
          <w:noProof/>
          <w:lang w:eastAsia="tr-TR"/>
        </w:rPr>
        <w:pict>
          <v:roundrect id="_x0000_s1082" style="position:absolute;left:0;text-align:left;margin-left:2.05pt;margin-top:14.9pt;width:94.5pt;height:24pt;z-index:251596800" arcsize="10923f" strokecolor="red" strokeweight=".25pt">
            <v:stroke dashstyle="1 1"/>
            <v:textbox>
              <w:txbxContent>
                <w:p w:rsidR="002719FE" w:rsidRDefault="002719FE" w:rsidP="004209D5">
                  <w:pPr>
                    <w:jc w:val="center"/>
                  </w:pPr>
                  <w:r>
                    <w:t>zelzele</w:t>
                  </w:r>
                </w:p>
              </w:txbxContent>
            </v:textbox>
          </v:roundrect>
        </w:pict>
      </w:r>
    </w:p>
    <w:p w:rsidR="002719FE" w:rsidRDefault="002719FE" w:rsidP="00DF04E9">
      <w:pPr>
        <w:spacing w:after="0" w:line="240" w:lineRule="auto"/>
        <w:jc w:val="both"/>
        <w:rPr>
          <w:rFonts w:ascii="Maiandra GD" w:hAnsi="Maiandra GD"/>
          <w:sz w:val="24"/>
          <w:szCs w:val="24"/>
        </w:rPr>
      </w:pPr>
      <w:r>
        <w:rPr>
          <w:noProof/>
          <w:lang w:eastAsia="tr-TR"/>
        </w:rPr>
        <w:pict>
          <v:roundrect id="_x0000_s1083" style="position:absolute;left:0;text-align:left;margin-left:153.55pt;margin-top:27.8pt;width:19.5pt;height:24pt;z-index:251640832" arcsize="10923f" strokecolor="red" strokeweight=".25pt">
            <v:stroke dashstyle="1 1"/>
            <v:textbox>
              <w:txbxContent>
                <w:p w:rsidR="002719FE" w:rsidRPr="004209D5" w:rsidRDefault="002719FE" w:rsidP="00EF6290">
                  <w:pPr>
                    <w:jc w:val="center"/>
                  </w:pPr>
                  <w:r>
                    <w:t>n</w:t>
                  </w:r>
                </w:p>
              </w:txbxContent>
            </v:textbox>
          </v:roundrect>
        </w:pict>
      </w:r>
      <w:r>
        <w:rPr>
          <w:noProof/>
          <w:lang w:eastAsia="tr-TR"/>
        </w:rPr>
        <w:pict>
          <v:roundrect id="_x0000_s1084" style="position:absolute;left:0;text-align:left;margin-left:173.05pt;margin-top:27.8pt;width:94.5pt;height:24pt;z-index:251612160" arcsize="10923f" strokecolor="red" strokeweight=".25pt">
            <v:stroke dashstyle="1 1"/>
            <v:textbox>
              <w:txbxContent>
                <w:p w:rsidR="002719FE" w:rsidRDefault="002719FE" w:rsidP="004209D5">
                  <w:pPr>
                    <w:jc w:val="center"/>
                  </w:pPr>
                  <w:r>
                    <w:t>fakir</w:t>
                  </w:r>
                </w:p>
              </w:txbxContent>
            </v:textbox>
          </v:roundrect>
        </w:pict>
      </w:r>
      <w:r>
        <w:rPr>
          <w:noProof/>
          <w:lang w:eastAsia="tr-TR"/>
        </w:rPr>
        <w:pict>
          <v:roundrect id="_x0000_s1085" style="position:absolute;left:0;text-align:left;margin-left:96.55pt;margin-top:27.8pt;width:19.5pt;height:24pt;z-index:251628544" arcsize="10923f" strokecolor="red" strokeweight=".25pt">
            <v:stroke dashstyle="1 1"/>
            <v:textbox>
              <w:txbxContent>
                <w:p w:rsidR="002719FE" w:rsidRPr="004209D5" w:rsidRDefault="002719FE" w:rsidP="00EF6290">
                  <w:pPr>
                    <w:jc w:val="center"/>
                  </w:pPr>
                </w:p>
              </w:txbxContent>
            </v:textbox>
          </v:roundrect>
        </w:pict>
      </w:r>
      <w:r>
        <w:rPr>
          <w:noProof/>
          <w:lang w:eastAsia="tr-TR"/>
        </w:rPr>
        <w:pict>
          <v:roundrect id="_x0000_s1086" style="position:absolute;left:0;text-align:left;margin-left:2.05pt;margin-top:27.8pt;width:94.5pt;height:24pt;z-index:251597824" arcsize="10923f" strokecolor="red" strokeweight=".25pt">
            <v:stroke dashstyle="1 1"/>
            <v:textbox>
              <w:txbxContent>
                <w:p w:rsidR="002719FE" w:rsidRDefault="002719FE" w:rsidP="004209D5">
                  <w:pPr>
                    <w:jc w:val="center"/>
                  </w:pPr>
                  <w:r>
                    <w:t>fayda</w:t>
                  </w:r>
                </w:p>
              </w:txbxContent>
            </v:textbox>
          </v:roundrect>
        </w:pict>
      </w:r>
    </w:p>
    <w:p w:rsidR="002719FE" w:rsidRPr="00B42139" w:rsidRDefault="002719FE" w:rsidP="00DF04E9">
      <w:pPr>
        <w:spacing w:after="0" w:line="240" w:lineRule="auto"/>
        <w:jc w:val="both"/>
        <w:rPr>
          <w:rFonts w:ascii="Maiandra GD" w:hAnsi="Maiandra GD"/>
          <w:sz w:val="24"/>
          <w:szCs w:val="24"/>
        </w:rPr>
      </w:pPr>
      <w:r w:rsidRPr="00B42139">
        <w:rPr>
          <w:rFonts w:ascii="Maiandra GD" w:hAnsi="Maiandra GD"/>
          <w:sz w:val="24"/>
          <w:szCs w:val="24"/>
        </w:rPr>
        <w:t>3-Cümlelerde koyu yazılan sözcüklerin zıt anlamlılarını bulunuz. Bu sözcükleri örnekteki gibi cümle içinde kullanınız.</w:t>
      </w:r>
    </w:p>
    <w:p w:rsidR="002719FE" w:rsidRDefault="002719FE" w:rsidP="00A95C70">
      <w:pPr>
        <w:spacing w:after="0" w:line="240" w:lineRule="auto"/>
        <w:rPr>
          <w:rFonts w:ascii="Maiandra GD" w:hAnsi="Maiandra GD"/>
          <w:sz w:val="24"/>
          <w:szCs w:val="24"/>
        </w:rPr>
      </w:pPr>
      <w:r>
        <w:rPr>
          <w:noProof/>
          <w:lang w:eastAsia="tr-TR"/>
        </w:rPr>
        <w:pict>
          <v:roundrect id="_x0000_s1087" style="position:absolute;margin-left:2.05pt;margin-top:3.95pt;width:269.25pt;height:46.5pt;z-index:251580416" arcsize="10923f" strokecolor="red" strokeweight=".25pt">
            <v:stroke dashstyle="1 1"/>
            <v:textbox>
              <w:txbxContent>
                <w:p w:rsidR="002719FE" w:rsidRPr="00DF04E9" w:rsidRDefault="002719FE" w:rsidP="00DF04E9">
                  <w:pPr>
                    <w:spacing w:after="120" w:line="240" w:lineRule="auto"/>
                    <w:rPr>
                      <w:rFonts w:ascii="Maiandra GD" w:hAnsi="Maiandra GD"/>
                    </w:rPr>
                  </w:pPr>
                  <w:r w:rsidRPr="00DF04E9">
                    <w:rPr>
                      <w:rFonts w:ascii="Maiandra GD" w:hAnsi="Maiandra GD"/>
                    </w:rPr>
                    <w:t xml:space="preserve">Sabah </w:t>
                  </w:r>
                  <w:r w:rsidRPr="00DF04E9">
                    <w:rPr>
                      <w:rFonts w:ascii="Maiandra GD" w:hAnsi="Maiandra GD"/>
                      <w:b/>
                    </w:rPr>
                    <w:t xml:space="preserve">erken </w:t>
                  </w:r>
                  <w:r w:rsidRPr="00DF04E9">
                    <w:rPr>
                      <w:rFonts w:ascii="Maiandra GD" w:hAnsi="Maiandra GD"/>
                    </w:rPr>
                    <w:t xml:space="preserve">kalkıp </w:t>
                  </w:r>
                  <w:r w:rsidRPr="00DF04E9">
                    <w:rPr>
                      <w:rFonts w:ascii="Maiandra GD" w:hAnsi="Maiandra GD"/>
                      <w:b/>
                    </w:rPr>
                    <w:t>boş</w:t>
                  </w:r>
                  <w:r w:rsidRPr="00DF04E9">
                    <w:rPr>
                      <w:rFonts w:ascii="Maiandra GD" w:hAnsi="Maiandra GD"/>
                    </w:rPr>
                    <w:t xml:space="preserve"> servise bindim.</w:t>
                  </w:r>
                </w:p>
                <w:p w:rsidR="002719FE" w:rsidRPr="00DF04E9" w:rsidRDefault="002719FE" w:rsidP="00DF04E9">
                  <w:pPr>
                    <w:spacing w:after="120" w:line="240" w:lineRule="auto"/>
                    <w:rPr>
                      <w:rFonts w:ascii="Lucida Calligraphy" w:hAnsi="Lucida Calligraphy"/>
                    </w:rPr>
                  </w:pPr>
                  <w:r w:rsidRPr="00DF04E9">
                    <w:rPr>
                      <w:rFonts w:ascii="Lucida Calligraphy" w:hAnsi="Lucida Calligraphy"/>
                    </w:rPr>
                    <w:t xml:space="preserve">Sabah </w:t>
                  </w:r>
                  <w:r w:rsidRPr="00DF04E9">
                    <w:rPr>
                      <w:rFonts w:ascii="Lucida Calligraphy" w:hAnsi="Lucida Calligraphy"/>
                      <w:b/>
                    </w:rPr>
                    <w:t>geç</w:t>
                  </w:r>
                  <w:r w:rsidRPr="00DF04E9">
                    <w:rPr>
                      <w:rFonts w:ascii="Lucida Calligraphy" w:hAnsi="Lucida Calligraphy"/>
                    </w:rPr>
                    <w:t xml:space="preserve"> kalkıp </w:t>
                  </w:r>
                  <w:r w:rsidRPr="00DF04E9">
                    <w:rPr>
                      <w:rFonts w:ascii="Lucida Calligraphy" w:hAnsi="Lucida Calligraphy"/>
                      <w:b/>
                    </w:rPr>
                    <w:t>dolu</w:t>
                  </w:r>
                  <w:r w:rsidRPr="00DF04E9">
                    <w:rPr>
                      <w:rFonts w:ascii="Lucida Calligraphy" w:hAnsi="Lucida Calligraphy"/>
                    </w:rPr>
                    <w:t xml:space="preserve"> servise bindim.</w:t>
                  </w:r>
                </w:p>
                <w:p w:rsidR="002719FE" w:rsidRDefault="002719FE" w:rsidP="00DF04E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88" style="position:absolute;margin-left:2.05pt;margin-top:-.3pt;width:269.25pt;height:46.5pt;z-index:251581440" arcsize="10923f" strokecolor="red" strokeweight=".25pt">
            <v:stroke dashstyle="1 1"/>
            <v:textbox>
              <w:txbxContent>
                <w:p w:rsidR="002719FE" w:rsidRPr="00DF04E9" w:rsidRDefault="002719FE" w:rsidP="00DF04E9">
                  <w:pPr>
                    <w:spacing w:after="120" w:line="240" w:lineRule="auto"/>
                    <w:rPr>
                      <w:rFonts w:ascii="Maiandra GD" w:hAnsi="Maiandra GD"/>
                    </w:rPr>
                  </w:pPr>
                  <w:r w:rsidRPr="00DF04E9">
                    <w:rPr>
                      <w:rFonts w:ascii="Maiandra GD" w:hAnsi="Maiandra GD"/>
                      <w:b/>
                    </w:rPr>
                    <w:t xml:space="preserve">Dar </w:t>
                  </w:r>
                  <w:r w:rsidRPr="00DF04E9">
                    <w:rPr>
                      <w:rFonts w:ascii="Maiandra GD" w:hAnsi="Maiandra GD"/>
                    </w:rPr>
                    <w:t xml:space="preserve">sokaklarda bisiklet sürmek </w:t>
                  </w:r>
                  <w:r w:rsidRPr="00DF04E9">
                    <w:rPr>
                      <w:rFonts w:ascii="Maiandra GD" w:hAnsi="Maiandra GD"/>
                      <w:b/>
                    </w:rPr>
                    <w:t>eğlence</w:t>
                  </w:r>
                  <w:r w:rsidRPr="00DF04E9">
                    <w:rPr>
                      <w:rFonts w:ascii="Maiandra GD" w:hAnsi="Maiandra GD"/>
                    </w:rPr>
                    <w:t>liydi.</w:t>
                  </w:r>
                </w:p>
                <w:p w:rsidR="002719FE" w:rsidRPr="00DF04E9" w:rsidRDefault="002719FE" w:rsidP="00DF04E9">
                  <w:pPr>
                    <w:spacing w:after="120" w:line="240" w:lineRule="auto"/>
                    <w:rPr>
                      <w:rFonts w:ascii="Lucida Calligraphy" w:hAnsi="Lucida Calligraphy"/>
                    </w:rPr>
                  </w:pPr>
                  <w:r w:rsidRPr="00DF04E9">
                    <w:rPr>
                      <w:rFonts w:ascii="Maiandra GD" w:hAnsi="Maiandra GD"/>
                    </w:rPr>
                    <w:t>...............................................................................</w:t>
                  </w:r>
                </w:p>
                <w:p w:rsidR="002719FE" w:rsidRDefault="002719FE" w:rsidP="00DF04E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89" style="position:absolute;margin-left:2.05pt;margin-top:8.3pt;width:269.25pt;height:46.5pt;z-index:251582464" arcsize="10923f" strokecolor="red" strokeweight=".25pt">
            <v:stroke dashstyle="1 1"/>
            <v:textbox>
              <w:txbxContent>
                <w:p w:rsidR="002719FE" w:rsidRPr="00DF04E9" w:rsidRDefault="002719FE" w:rsidP="00DF04E9">
                  <w:pPr>
                    <w:spacing w:after="120" w:line="240" w:lineRule="auto"/>
                    <w:rPr>
                      <w:rFonts w:ascii="Maiandra GD" w:hAnsi="Maiandra GD"/>
                    </w:rPr>
                  </w:pPr>
                  <w:r w:rsidRPr="00DF04E9">
                    <w:rPr>
                      <w:rFonts w:ascii="Maiandra GD" w:hAnsi="Maiandra GD"/>
                    </w:rPr>
                    <w:t xml:space="preserve">Merdivenleri </w:t>
                  </w:r>
                  <w:r w:rsidRPr="00DF04E9">
                    <w:rPr>
                      <w:rFonts w:ascii="Maiandra GD" w:hAnsi="Maiandra GD"/>
                      <w:b/>
                    </w:rPr>
                    <w:t>inip</w:t>
                  </w:r>
                  <w:r w:rsidRPr="00DF04E9">
                    <w:rPr>
                      <w:rFonts w:ascii="Maiandra GD" w:hAnsi="Maiandra GD"/>
                    </w:rPr>
                    <w:t xml:space="preserve"> sonra </w:t>
                  </w:r>
                  <w:r w:rsidRPr="00DF04E9">
                    <w:rPr>
                      <w:rFonts w:ascii="Maiandra GD" w:hAnsi="Maiandra GD"/>
                      <w:b/>
                    </w:rPr>
                    <w:t>sola</w:t>
                  </w:r>
                  <w:r w:rsidRPr="00DF04E9">
                    <w:rPr>
                      <w:rFonts w:ascii="Maiandra GD" w:hAnsi="Maiandra GD"/>
                    </w:rPr>
                    <w:t xml:space="preserve"> dönmelisin..</w:t>
                  </w:r>
                </w:p>
                <w:p w:rsidR="002719FE" w:rsidRPr="00DF04E9" w:rsidRDefault="002719FE" w:rsidP="00DF04E9">
                  <w:pPr>
                    <w:spacing w:after="120" w:line="240" w:lineRule="auto"/>
                    <w:rPr>
                      <w:rFonts w:ascii="Lucida Calligraphy" w:hAnsi="Lucida Calligraphy"/>
                    </w:rPr>
                  </w:pPr>
                  <w:r w:rsidRPr="00DF04E9">
                    <w:rPr>
                      <w:rFonts w:ascii="Maiandra GD" w:hAnsi="Maiandra GD"/>
                    </w:rPr>
                    <w:t>...............................................................................</w:t>
                  </w:r>
                </w:p>
                <w:p w:rsidR="002719FE" w:rsidRDefault="002719FE" w:rsidP="00DF04E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90" style="position:absolute;margin-left:2.05pt;margin-top:5.6pt;width:269.25pt;height:46.5pt;z-index:251583488" arcsize="10923f" strokecolor="red" strokeweight=".25pt">
            <v:stroke dashstyle="1 1"/>
            <v:textbox>
              <w:txbxContent>
                <w:p w:rsidR="002719FE" w:rsidRPr="00DF04E9" w:rsidRDefault="002719FE" w:rsidP="00DF04E9">
                  <w:pPr>
                    <w:spacing w:after="120" w:line="240" w:lineRule="auto"/>
                    <w:rPr>
                      <w:rFonts w:ascii="Maiandra GD" w:hAnsi="Maiandra GD"/>
                    </w:rPr>
                  </w:pPr>
                  <w:r>
                    <w:rPr>
                      <w:rFonts w:ascii="Maiandra GD" w:hAnsi="Maiandra GD"/>
                    </w:rPr>
                    <w:t xml:space="preserve">Bu köpek çok </w:t>
                  </w:r>
                  <w:r w:rsidRPr="00DF04E9">
                    <w:rPr>
                      <w:rFonts w:ascii="Maiandra GD" w:hAnsi="Maiandra GD"/>
                      <w:b/>
                    </w:rPr>
                    <w:t>zayıf</w:t>
                  </w:r>
                  <w:r>
                    <w:rPr>
                      <w:rFonts w:ascii="Maiandra GD" w:hAnsi="Maiandra GD"/>
                    </w:rPr>
                    <w:t xml:space="preserve"> değil mi?</w:t>
                  </w:r>
                </w:p>
                <w:p w:rsidR="002719FE" w:rsidRPr="00DF04E9" w:rsidRDefault="002719FE" w:rsidP="00DF04E9">
                  <w:pPr>
                    <w:spacing w:after="120" w:line="240" w:lineRule="auto"/>
                    <w:rPr>
                      <w:rFonts w:ascii="Lucida Calligraphy" w:hAnsi="Lucida Calligraphy"/>
                    </w:rPr>
                  </w:pPr>
                  <w:r w:rsidRPr="00DF04E9">
                    <w:rPr>
                      <w:rFonts w:ascii="Maiandra GD" w:hAnsi="Maiandra GD"/>
                    </w:rPr>
                    <w:t>...............................................................................</w:t>
                  </w:r>
                </w:p>
                <w:p w:rsidR="002719FE" w:rsidRDefault="002719FE" w:rsidP="00DF04E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091" style="position:absolute;margin-left:2.05pt;margin-top:-.15pt;width:269.25pt;height:46.5pt;z-index:251641856" arcsize="10923f" strokecolor="red" strokeweight=".25pt">
            <v:stroke dashstyle="1 1"/>
            <v:textbox>
              <w:txbxContent>
                <w:p w:rsidR="002719FE" w:rsidRPr="00DF04E9" w:rsidRDefault="002719FE" w:rsidP="001127A4">
                  <w:pPr>
                    <w:spacing w:after="120" w:line="240" w:lineRule="auto"/>
                    <w:rPr>
                      <w:rFonts w:ascii="Maiandra GD" w:hAnsi="Maiandra GD"/>
                    </w:rPr>
                  </w:pPr>
                  <w:r w:rsidRPr="001127A4">
                    <w:rPr>
                      <w:rFonts w:ascii="Maiandra GD" w:hAnsi="Maiandra GD"/>
                      <w:b/>
                    </w:rPr>
                    <w:t>Yaşlı</w:t>
                  </w:r>
                  <w:r>
                    <w:rPr>
                      <w:rFonts w:ascii="Maiandra GD" w:hAnsi="Maiandra GD"/>
                    </w:rPr>
                    <w:t xml:space="preserve">ları çok </w:t>
                  </w:r>
                  <w:r w:rsidRPr="001127A4">
                    <w:rPr>
                      <w:rFonts w:ascii="Maiandra GD" w:hAnsi="Maiandra GD"/>
                      <w:b/>
                    </w:rPr>
                    <w:t>sık</w:t>
                  </w:r>
                  <w:r>
                    <w:rPr>
                      <w:rFonts w:ascii="Maiandra GD" w:hAnsi="Maiandra GD"/>
                    </w:rPr>
                    <w:t xml:space="preserve"> ziyarete gitmeliyiz.</w:t>
                  </w:r>
                </w:p>
                <w:p w:rsidR="002719FE" w:rsidRPr="00DF04E9" w:rsidRDefault="002719FE" w:rsidP="001127A4">
                  <w:pPr>
                    <w:spacing w:after="120" w:line="240" w:lineRule="auto"/>
                    <w:rPr>
                      <w:rFonts w:ascii="Lucida Calligraphy" w:hAnsi="Lucida Calligraphy"/>
                    </w:rPr>
                  </w:pPr>
                  <w:r w:rsidRPr="00DF04E9">
                    <w:rPr>
                      <w:rFonts w:ascii="Maiandra GD" w:hAnsi="Maiandra GD"/>
                    </w:rPr>
                    <w:t>...............................................................................</w:t>
                  </w:r>
                </w:p>
                <w:p w:rsidR="002719FE" w:rsidRDefault="002719FE" w:rsidP="001127A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Pr="009C4BF1" w:rsidRDefault="002719FE" w:rsidP="00A95C70">
      <w:pPr>
        <w:spacing w:after="0" w:line="240" w:lineRule="auto"/>
        <w:rPr>
          <w:rFonts w:ascii="Maiandra GD" w:hAnsi="Maiandra GD"/>
          <w:sz w:val="10"/>
          <w:szCs w:val="10"/>
        </w:rPr>
      </w:pPr>
    </w:p>
    <w:p w:rsidR="002719FE" w:rsidRPr="00B42139" w:rsidRDefault="002719FE" w:rsidP="001127A4">
      <w:pPr>
        <w:spacing w:after="0" w:line="240" w:lineRule="auto"/>
        <w:jc w:val="both"/>
        <w:rPr>
          <w:rFonts w:ascii="Maiandra GD" w:hAnsi="Maiandra GD"/>
          <w:sz w:val="24"/>
          <w:szCs w:val="24"/>
        </w:rPr>
      </w:pPr>
      <w:r w:rsidRPr="00B42139">
        <w:rPr>
          <w:rFonts w:ascii="Maiandra GD" w:hAnsi="Maiandra GD"/>
          <w:sz w:val="24"/>
          <w:szCs w:val="24"/>
        </w:rPr>
        <w:t>4-Zıt anlamlı kelimeleri eşleştiriniz.</w:t>
      </w: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092" style="position:absolute;left:0;text-align:left;margin-left:96.55pt;margin-top:6.65pt;width:19.5pt;height:24pt;z-index:251673600"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093" style="position:absolute;left:0;text-align:left;margin-left:153.55pt;margin-top:6.65pt;width:19.5pt;height:24pt;z-index:251671552" arcsize="10923f" strokecolor="red" strokeweight=".25pt">
            <v:stroke dashstyle="1 1"/>
            <v:textbox>
              <w:txbxContent>
                <w:p w:rsidR="002719FE" w:rsidRPr="004209D5" w:rsidRDefault="002719FE" w:rsidP="001127A4">
                  <w:pPr>
                    <w:jc w:val="center"/>
                  </w:pPr>
                  <w:r>
                    <w:t>a</w:t>
                  </w:r>
                </w:p>
              </w:txbxContent>
            </v:textbox>
          </v:roundrect>
        </w:pict>
      </w:r>
      <w:r>
        <w:rPr>
          <w:noProof/>
          <w:lang w:eastAsia="tr-TR"/>
        </w:rPr>
        <w:pict>
          <v:roundrect id="_x0000_s1094" style="position:absolute;left:0;text-align:left;margin-left:173.05pt;margin-top:6.65pt;width:94.5pt;height:24pt;z-index:251657216" arcsize="10923f" strokecolor="red" strokeweight=".25pt">
            <v:stroke dashstyle="1 1"/>
            <v:textbox>
              <w:txbxContent>
                <w:p w:rsidR="002719FE" w:rsidRPr="00EF6290" w:rsidRDefault="002719FE" w:rsidP="001127A4">
                  <w:pPr>
                    <w:jc w:val="center"/>
                  </w:pPr>
                  <w:r>
                    <w:t>hatırlamak</w:t>
                  </w:r>
                </w:p>
              </w:txbxContent>
            </v:textbox>
          </v:roundrect>
        </w:pict>
      </w:r>
      <w:r>
        <w:rPr>
          <w:noProof/>
          <w:lang w:eastAsia="tr-TR"/>
        </w:rPr>
        <w:pict>
          <v:roundrect id="_x0000_s1095" style="position:absolute;left:0;text-align:left;margin-left:2.05pt;margin-top:6.65pt;width:94.5pt;height:24pt;z-index:251642880" arcsize="10923f" strokecolor="red" strokeweight=".25pt">
            <v:stroke dashstyle="1 1"/>
            <v:textbox>
              <w:txbxContent>
                <w:p w:rsidR="002719FE" w:rsidRDefault="002719FE" w:rsidP="001127A4">
                  <w:pPr>
                    <w:jc w:val="center"/>
                  </w:pPr>
                  <w:r>
                    <w:t>sert</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096" style="position:absolute;left:0;text-align:left;margin-left:96.55pt;margin-top:3.2pt;width:19.5pt;height:24pt;z-index:251674624"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097" style="position:absolute;left:0;text-align:left;margin-left:153.55pt;margin-top:3.2pt;width:19.5pt;height:24pt;z-index:251672576" arcsize="10923f" strokecolor="red" strokeweight=".25pt">
            <v:stroke dashstyle="1 1"/>
            <v:textbox>
              <w:txbxContent>
                <w:p w:rsidR="002719FE" w:rsidRPr="004209D5" w:rsidRDefault="002719FE" w:rsidP="001127A4">
                  <w:pPr>
                    <w:jc w:val="center"/>
                  </w:pPr>
                  <w:r>
                    <w:t>b</w:t>
                  </w:r>
                </w:p>
              </w:txbxContent>
            </v:textbox>
          </v:roundrect>
        </w:pict>
      </w:r>
      <w:r>
        <w:rPr>
          <w:noProof/>
          <w:lang w:eastAsia="tr-TR"/>
        </w:rPr>
        <w:pict>
          <v:roundrect id="_x0000_s1098" style="position:absolute;left:0;text-align:left;margin-left:173.05pt;margin-top:3.2pt;width:94.5pt;height:24pt;z-index:251658240" arcsize="10923f" strokecolor="red" strokeweight=".25pt">
            <v:stroke dashstyle="1 1"/>
            <v:textbox>
              <w:txbxContent>
                <w:p w:rsidR="002719FE" w:rsidRDefault="002719FE" w:rsidP="001127A4">
                  <w:pPr>
                    <w:jc w:val="center"/>
                  </w:pPr>
                  <w:r>
                    <w:t>kabul</w:t>
                  </w:r>
                </w:p>
              </w:txbxContent>
            </v:textbox>
          </v:roundrect>
        </w:pict>
      </w:r>
      <w:r>
        <w:rPr>
          <w:noProof/>
          <w:lang w:eastAsia="tr-TR"/>
        </w:rPr>
        <w:pict>
          <v:roundrect id="_x0000_s1099" style="position:absolute;left:0;text-align:left;margin-left:2.05pt;margin-top:3.2pt;width:94.5pt;height:24pt;z-index:251643904" arcsize="10923f" strokecolor="red" strokeweight=".25pt">
            <v:stroke dashstyle="1 1"/>
            <v:textbox>
              <w:txbxContent>
                <w:p w:rsidR="002719FE" w:rsidRDefault="002719FE" w:rsidP="001127A4">
                  <w:pPr>
                    <w:jc w:val="center"/>
                  </w:pPr>
                  <w:r>
                    <w:t>doğru</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00" style="position:absolute;left:0;text-align:left;margin-left:153.55pt;margin-top:-.2pt;width:19.5pt;height:24pt;z-index:251687936" arcsize="10923f" strokecolor="red" strokeweight=".25pt">
            <v:stroke dashstyle="1 1"/>
            <v:textbox>
              <w:txbxContent>
                <w:p w:rsidR="002719FE" w:rsidRPr="004209D5" w:rsidRDefault="002719FE" w:rsidP="001127A4">
                  <w:pPr>
                    <w:jc w:val="center"/>
                  </w:pPr>
                  <w:r>
                    <w:t>c</w:t>
                  </w:r>
                </w:p>
              </w:txbxContent>
            </v:textbox>
          </v:roundrect>
        </w:pict>
      </w:r>
      <w:r>
        <w:rPr>
          <w:noProof/>
          <w:lang w:eastAsia="tr-TR"/>
        </w:rPr>
        <w:pict>
          <v:roundrect id="_x0000_s1101" style="position:absolute;left:0;text-align:left;margin-left:96.55pt;margin-top:-.2pt;width:19.5pt;height:24pt;z-index:251675648"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02" style="position:absolute;left:0;text-align:left;margin-left:173.05pt;margin-top:-.2pt;width:94.5pt;height:24pt;z-index:251659264" arcsize="10923f" strokecolor="red" strokeweight=".25pt">
            <v:stroke dashstyle="1 1"/>
            <v:textbox>
              <w:txbxContent>
                <w:p w:rsidR="002719FE" w:rsidRDefault="002719FE" w:rsidP="001127A4">
                  <w:pPr>
                    <w:jc w:val="center"/>
                  </w:pPr>
                  <w:r>
                    <w:t>uysal</w:t>
                  </w:r>
                </w:p>
              </w:txbxContent>
            </v:textbox>
          </v:roundrect>
        </w:pict>
      </w:r>
      <w:r>
        <w:rPr>
          <w:noProof/>
          <w:lang w:eastAsia="tr-TR"/>
        </w:rPr>
        <w:pict>
          <v:roundrect id="_x0000_s1103" style="position:absolute;left:0;text-align:left;margin-left:2.05pt;margin-top:-.2pt;width:94.5pt;height:24pt;z-index:251644928" arcsize="10923f" strokecolor="red" strokeweight=".25pt">
            <v:stroke dashstyle="1 1"/>
            <v:textbox>
              <w:txbxContent>
                <w:p w:rsidR="002719FE" w:rsidRDefault="002719FE" w:rsidP="001127A4">
                  <w:pPr>
                    <w:jc w:val="center"/>
                  </w:pPr>
                  <w:r>
                    <w:t>suçlu</w:t>
                  </w:r>
                </w:p>
              </w:txbxContent>
            </v:textbox>
          </v:roundrect>
        </w:pict>
      </w: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04" style="position:absolute;left:0;text-align:left;margin-left:153.55pt;margin-top:13.45pt;width:19.5pt;height:24pt;z-index:251688960" arcsize="10923f" strokecolor="red" strokeweight=".25pt">
            <v:stroke dashstyle="1 1"/>
            <v:textbox>
              <w:txbxContent>
                <w:p w:rsidR="002719FE" w:rsidRPr="004209D5" w:rsidRDefault="002719FE" w:rsidP="001127A4">
                  <w:pPr>
                    <w:jc w:val="center"/>
                  </w:pPr>
                  <w:r>
                    <w:t>d</w:t>
                  </w:r>
                </w:p>
              </w:txbxContent>
            </v:textbox>
          </v:roundrect>
        </w:pict>
      </w:r>
      <w:r>
        <w:rPr>
          <w:noProof/>
          <w:lang w:eastAsia="tr-TR"/>
        </w:rPr>
        <w:pict>
          <v:roundrect id="_x0000_s1105" style="position:absolute;left:0;text-align:left;margin-left:96.55pt;margin-top:13.45pt;width:19.5pt;height:24pt;z-index:251676672"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06" style="position:absolute;left:0;text-align:left;margin-left:173.05pt;margin-top:13.45pt;width:94.5pt;height:24pt;z-index:251660288" arcsize="10923f" strokecolor="red" strokeweight=".25pt">
            <v:stroke dashstyle="1 1"/>
            <v:textbox>
              <w:txbxContent>
                <w:p w:rsidR="002719FE" w:rsidRDefault="002719FE" w:rsidP="001127A4">
                  <w:pPr>
                    <w:jc w:val="center"/>
                  </w:pPr>
                  <w:r>
                    <w:t>güzel</w:t>
                  </w:r>
                </w:p>
              </w:txbxContent>
            </v:textbox>
          </v:roundrect>
        </w:pict>
      </w:r>
      <w:r>
        <w:rPr>
          <w:noProof/>
          <w:lang w:eastAsia="tr-TR"/>
        </w:rPr>
        <w:pict>
          <v:roundrect id="_x0000_s1107" style="position:absolute;left:0;text-align:left;margin-left:2.05pt;margin-top:13.45pt;width:94.5pt;height:24pt;z-index:251645952" arcsize="10923f" strokecolor="red" strokeweight=".25pt">
            <v:stroke dashstyle="1 1"/>
            <v:textbox>
              <w:txbxContent>
                <w:p w:rsidR="002719FE" w:rsidRDefault="002719FE" w:rsidP="001127A4">
                  <w:pPr>
                    <w:jc w:val="center"/>
                  </w:pPr>
                  <w:r>
                    <w:t>dost</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08" style="position:absolute;left:0;text-align:left;margin-left:153.55pt;margin-top:10.8pt;width:19.5pt;height:24pt;z-index:251689984" arcsize="10923f" strokecolor="red" strokeweight=".25pt">
            <v:stroke dashstyle="1 1"/>
            <v:textbox>
              <w:txbxContent>
                <w:p w:rsidR="002719FE" w:rsidRPr="004209D5" w:rsidRDefault="002719FE" w:rsidP="001127A4">
                  <w:pPr>
                    <w:jc w:val="center"/>
                  </w:pPr>
                  <w:r>
                    <w:t>e</w:t>
                  </w:r>
                </w:p>
              </w:txbxContent>
            </v:textbox>
          </v:roundrect>
        </w:pict>
      </w:r>
      <w:r>
        <w:rPr>
          <w:noProof/>
          <w:lang w:eastAsia="tr-TR"/>
        </w:rPr>
        <w:pict>
          <v:roundrect id="_x0000_s1109" style="position:absolute;left:0;text-align:left;margin-left:96.55pt;margin-top:10.8pt;width:19.5pt;height:24pt;z-index:251677696"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10" style="position:absolute;left:0;text-align:left;margin-left:173.05pt;margin-top:10.8pt;width:94.5pt;height:24pt;z-index:251661312" arcsize="10923f" strokecolor="red" strokeweight=".25pt">
            <v:stroke dashstyle="1 1"/>
            <v:textbox>
              <w:txbxContent>
                <w:p w:rsidR="002719FE" w:rsidRDefault="002719FE" w:rsidP="001127A4">
                  <w:pPr>
                    <w:jc w:val="center"/>
                  </w:pPr>
                  <w:r>
                    <w:t>kalın</w:t>
                  </w:r>
                </w:p>
              </w:txbxContent>
            </v:textbox>
          </v:roundrect>
        </w:pict>
      </w:r>
      <w:r>
        <w:rPr>
          <w:noProof/>
          <w:lang w:eastAsia="tr-TR"/>
        </w:rPr>
        <w:pict>
          <v:roundrect id="_x0000_s1111" style="position:absolute;left:0;text-align:left;margin-left:2.05pt;margin-top:10.8pt;width:94.5pt;height:24pt;z-index:251646976" arcsize="10923f" strokecolor="red" strokeweight=".25pt">
            <v:stroke dashstyle="1 1"/>
            <v:textbox>
              <w:txbxContent>
                <w:p w:rsidR="002719FE" w:rsidRDefault="002719FE" w:rsidP="001127A4">
                  <w:pPr>
                    <w:jc w:val="center"/>
                  </w:pPr>
                  <w:r>
                    <w:t>bayat</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12" style="position:absolute;left:0;text-align:left;margin-left:153.55pt;margin-top:7.35pt;width:19.5pt;height:24pt;z-index:251691008" arcsize="10923f" strokecolor="red" strokeweight=".25pt">
            <v:stroke dashstyle="1 1"/>
            <v:textbox>
              <w:txbxContent>
                <w:p w:rsidR="002719FE" w:rsidRPr="004209D5" w:rsidRDefault="002719FE" w:rsidP="001127A4">
                  <w:pPr>
                    <w:jc w:val="center"/>
                  </w:pPr>
                  <w:r>
                    <w:t>f</w:t>
                  </w:r>
                </w:p>
              </w:txbxContent>
            </v:textbox>
          </v:roundrect>
        </w:pict>
      </w:r>
      <w:r>
        <w:rPr>
          <w:noProof/>
          <w:lang w:eastAsia="tr-TR"/>
        </w:rPr>
        <w:pict>
          <v:roundrect id="_x0000_s1113" style="position:absolute;left:0;text-align:left;margin-left:96.55pt;margin-top:7.35pt;width:19.5pt;height:24pt;z-index:251678720"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14" style="position:absolute;left:0;text-align:left;margin-left:173.05pt;margin-top:7.35pt;width:94.5pt;height:24pt;z-index:251662336" arcsize="10923f" strokecolor="red" strokeweight=".25pt">
            <v:stroke dashstyle="1 1"/>
            <v:textbox>
              <w:txbxContent>
                <w:p w:rsidR="002719FE" w:rsidRDefault="002719FE" w:rsidP="001127A4">
                  <w:pPr>
                    <w:jc w:val="center"/>
                  </w:pPr>
                  <w:r>
                    <w:t>düşman</w:t>
                  </w:r>
                </w:p>
              </w:txbxContent>
            </v:textbox>
          </v:roundrect>
        </w:pict>
      </w:r>
      <w:r>
        <w:rPr>
          <w:noProof/>
          <w:lang w:eastAsia="tr-TR"/>
        </w:rPr>
        <w:pict>
          <v:roundrect id="_x0000_s1115" style="position:absolute;left:0;text-align:left;margin-left:2.05pt;margin-top:7.35pt;width:94.5pt;height:24pt;z-index:251648000" arcsize="10923f" strokecolor="red" strokeweight=".25pt">
            <v:stroke dashstyle="1 1"/>
            <v:textbox>
              <w:txbxContent>
                <w:p w:rsidR="002719FE" w:rsidRDefault="002719FE" w:rsidP="001127A4">
                  <w:pPr>
                    <w:jc w:val="center"/>
                  </w:pPr>
                  <w:r>
                    <w:t>ince</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16" style="position:absolute;left:0;text-align:left;margin-left:153.55pt;margin-top:3.95pt;width:19.5pt;height:24pt;z-index:251692032" arcsize="10923f" strokecolor="red" strokeweight=".25pt">
            <v:stroke dashstyle="1 1"/>
            <v:textbox>
              <w:txbxContent>
                <w:p w:rsidR="002719FE" w:rsidRPr="004209D5" w:rsidRDefault="002719FE" w:rsidP="001127A4">
                  <w:pPr>
                    <w:jc w:val="center"/>
                  </w:pPr>
                  <w:r>
                    <w:t>g</w:t>
                  </w:r>
                </w:p>
              </w:txbxContent>
            </v:textbox>
          </v:roundrect>
        </w:pict>
      </w:r>
      <w:r>
        <w:rPr>
          <w:noProof/>
          <w:lang w:eastAsia="tr-TR"/>
        </w:rPr>
        <w:pict>
          <v:roundrect id="_x0000_s1117" style="position:absolute;left:0;text-align:left;margin-left:96.55pt;margin-top:3.95pt;width:19.5pt;height:24pt;z-index:251679744"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18" style="position:absolute;left:0;text-align:left;margin-left:173.05pt;margin-top:3.95pt;width:94.5pt;height:24pt;z-index:251663360" arcsize="10923f" strokecolor="red" strokeweight=".25pt">
            <v:stroke dashstyle="1 1"/>
            <v:textbox>
              <w:txbxContent>
                <w:p w:rsidR="002719FE" w:rsidRDefault="002719FE" w:rsidP="001127A4">
                  <w:pPr>
                    <w:jc w:val="center"/>
                  </w:pPr>
                  <w:r>
                    <w:t>yanlış</w:t>
                  </w:r>
                </w:p>
              </w:txbxContent>
            </v:textbox>
          </v:roundrect>
        </w:pict>
      </w:r>
      <w:r>
        <w:rPr>
          <w:noProof/>
          <w:lang w:eastAsia="tr-TR"/>
        </w:rPr>
        <w:pict>
          <v:roundrect id="_x0000_s1119" style="position:absolute;left:0;text-align:left;margin-left:2.05pt;margin-top:3.95pt;width:94.5pt;height:24pt;z-index:251649024" arcsize="10923f" strokecolor="red" strokeweight=".25pt">
            <v:stroke dashstyle="1 1"/>
            <v:textbox>
              <w:txbxContent>
                <w:p w:rsidR="002719FE" w:rsidRDefault="002719FE" w:rsidP="001127A4">
                  <w:pPr>
                    <w:jc w:val="center"/>
                  </w:pPr>
                  <w:r>
                    <w:t>cesur</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20" style="position:absolute;left:0;text-align:left;margin-left:153.55pt;margin-top:1.3pt;width:19.5pt;height:24pt;z-index:251693056" arcsize="10923f" strokecolor="red" strokeweight=".25pt">
            <v:stroke dashstyle="1 1"/>
            <v:textbox>
              <w:txbxContent>
                <w:p w:rsidR="002719FE" w:rsidRPr="004209D5" w:rsidRDefault="002719FE" w:rsidP="001127A4">
                  <w:pPr>
                    <w:jc w:val="center"/>
                  </w:pPr>
                  <w:r>
                    <w:t>h</w:t>
                  </w:r>
                </w:p>
              </w:txbxContent>
            </v:textbox>
          </v:roundrect>
        </w:pict>
      </w:r>
      <w:r>
        <w:rPr>
          <w:noProof/>
          <w:lang w:eastAsia="tr-TR"/>
        </w:rPr>
        <w:pict>
          <v:roundrect id="_x0000_s1121" style="position:absolute;left:0;text-align:left;margin-left:96.55pt;margin-top:1.3pt;width:19.5pt;height:24pt;z-index:251680768"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22" style="position:absolute;left:0;text-align:left;margin-left:173.05pt;margin-top:1.3pt;width:94.5pt;height:24pt;z-index:251664384" arcsize="10923f" strokecolor="red" strokeweight=".25pt">
            <v:stroke dashstyle="1 1"/>
            <v:textbox>
              <w:txbxContent>
                <w:p w:rsidR="002719FE" w:rsidRDefault="002719FE" w:rsidP="001127A4">
                  <w:pPr>
                    <w:jc w:val="center"/>
                  </w:pPr>
                  <w:r>
                    <w:t>alçak</w:t>
                  </w:r>
                </w:p>
              </w:txbxContent>
            </v:textbox>
          </v:roundrect>
        </w:pict>
      </w:r>
      <w:r>
        <w:rPr>
          <w:noProof/>
          <w:lang w:eastAsia="tr-TR"/>
        </w:rPr>
        <w:pict>
          <v:roundrect id="_x0000_s1123" style="position:absolute;left:0;text-align:left;margin-left:2.05pt;margin-top:1.3pt;width:94.5pt;height:24pt;z-index:251650048" arcsize="10923f" strokecolor="red" strokeweight=".25pt">
            <v:stroke dashstyle="1 1"/>
            <v:textbox>
              <w:txbxContent>
                <w:p w:rsidR="002719FE" w:rsidRDefault="002719FE" w:rsidP="001127A4">
                  <w:pPr>
                    <w:jc w:val="center"/>
                  </w:pPr>
                  <w:r>
                    <w:t>çirkin</w:t>
                  </w:r>
                </w:p>
              </w:txbxContent>
            </v:textbox>
          </v:roundrect>
        </w:pict>
      </w: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24" style="position:absolute;left:0;text-align:left;margin-left:153.55pt;margin-top:14.2pt;width:19.5pt;height:24pt;z-index:251694080" arcsize="10923f" strokecolor="red" strokeweight=".25pt">
            <v:stroke dashstyle="1 1"/>
            <v:textbox>
              <w:txbxContent>
                <w:p w:rsidR="002719FE" w:rsidRPr="004209D5" w:rsidRDefault="002719FE" w:rsidP="001127A4">
                  <w:pPr>
                    <w:jc w:val="center"/>
                  </w:pPr>
                  <w:r>
                    <w:t>ı</w:t>
                  </w:r>
                </w:p>
              </w:txbxContent>
            </v:textbox>
          </v:roundrect>
        </w:pict>
      </w:r>
      <w:r>
        <w:rPr>
          <w:noProof/>
          <w:lang w:eastAsia="tr-TR"/>
        </w:rPr>
        <w:pict>
          <v:roundrect id="_x0000_s1125" style="position:absolute;left:0;text-align:left;margin-left:96.55pt;margin-top:14.2pt;width:19.5pt;height:24pt;z-index:251681792"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26" style="position:absolute;left:0;text-align:left;margin-left:173.05pt;margin-top:14.2pt;width:94.5pt;height:24pt;z-index:251665408" arcsize="10923f" strokecolor="red" strokeweight=".25pt">
            <v:stroke dashstyle="1 1"/>
            <v:textbox>
              <w:txbxContent>
                <w:p w:rsidR="002719FE" w:rsidRDefault="002719FE" w:rsidP="001127A4">
                  <w:pPr>
                    <w:jc w:val="center"/>
                  </w:pPr>
                  <w:r>
                    <w:t>savaş</w:t>
                  </w:r>
                </w:p>
              </w:txbxContent>
            </v:textbox>
          </v:roundrect>
        </w:pict>
      </w:r>
      <w:r>
        <w:rPr>
          <w:noProof/>
          <w:lang w:eastAsia="tr-TR"/>
        </w:rPr>
        <w:pict>
          <v:roundrect id="_x0000_s1127" style="position:absolute;left:0;text-align:left;margin-left:2.05pt;margin-top:14.2pt;width:94.5pt;height:24pt;z-index:251651072" arcsize="10923f" strokecolor="red" strokeweight=".25pt">
            <v:stroke dashstyle="1 1"/>
            <v:textbox>
              <w:txbxContent>
                <w:p w:rsidR="002719FE" w:rsidRDefault="002719FE" w:rsidP="001127A4">
                  <w:pPr>
                    <w:jc w:val="center"/>
                  </w:pPr>
                  <w:r>
                    <w:t>galip</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28" style="position:absolute;left:0;text-align:left;margin-left:153.55pt;margin-top:10pt;width:19.5pt;height:24pt;z-index:251695104" arcsize="10923f" strokecolor="red" strokeweight=".25pt">
            <v:stroke dashstyle="1 1"/>
            <v:textbox>
              <w:txbxContent>
                <w:p w:rsidR="002719FE" w:rsidRPr="004209D5" w:rsidRDefault="002719FE" w:rsidP="001127A4">
                  <w:pPr>
                    <w:jc w:val="center"/>
                  </w:pPr>
                  <w:r>
                    <w:t>i</w:t>
                  </w:r>
                </w:p>
              </w:txbxContent>
            </v:textbox>
          </v:roundrect>
        </w:pict>
      </w:r>
      <w:r>
        <w:rPr>
          <w:noProof/>
          <w:lang w:eastAsia="tr-TR"/>
        </w:rPr>
        <w:pict>
          <v:roundrect id="_x0000_s1129" style="position:absolute;left:0;text-align:left;margin-left:96.55pt;margin-top:10pt;width:19.5pt;height:24pt;z-index:251682816"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30" style="position:absolute;left:0;text-align:left;margin-left:173.05pt;margin-top:10pt;width:94.5pt;height:24pt;z-index:251666432" arcsize="10923f" strokecolor="red" strokeweight=".25pt">
            <v:stroke dashstyle="1 1"/>
            <v:textbox>
              <w:txbxContent>
                <w:p w:rsidR="002719FE" w:rsidRDefault="002719FE" w:rsidP="001127A4">
                  <w:pPr>
                    <w:jc w:val="center"/>
                  </w:pPr>
                  <w:r>
                    <w:t>mağlup</w:t>
                  </w:r>
                </w:p>
              </w:txbxContent>
            </v:textbox>
          </v:roundrect>
        </w:pict>
      </w:r>
      <w:r>
        <w:rPr>
          <w:noProof/>
          <w:lang w:eastAsia="tr-TR"/>
        </w:rPr>
        <w:pict>
          <v:roundrect id="_x0000_s1131" style="position:absolute;left:0;text-align:left;margin-left:2.05pt;margin-top:10pt;width:94.5pt;height:24pt;z-index:251652096" arcsize="10923f" strokecolor="red" strokeweight=".25pt">
            <v:stroke dashstyle="1 1"/>
            <v:textbox>
              <w:txbxContent>
                <w:p w:rsidR="002719FE" w:rsidRDefault="002719FE" w:rsidP="001127A4">
                  <w:pPr>
                    <w:jc w:val="center"/>
                  </w:pPr>
                  <w:r>
                    <w:t>hırçın</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32" style="position:absolute;left:0;text-align:left;margin-left:153.55pt;margin-top:7.35pt;width:19.5pt;height:24pt;z-index:251696128" arcsize="10923f" strokecolor="red" strokeweight=".25pt">
            <v:stroke dashstyle="1 1"/>
            <v:textbox>
              <w:txbxContent>
                <w:p w:rsidR="002719FE" w:rsidRPr="004209D5" w:rsidRDefault="002719FE" w:rsidP="001127A4">
                  <w:pPr>
                    <w:jc w:val="center"/>
                  </w:pPr>
                  <w:r>
                    <w:t>k</w:t>
                  </w:r>
                </w:p>
              </w:txbxContent>
            </v:textbox>
          </v:roundrect>
        </w:pict>
      </w:r>
      <w:r>
        <w:rPr>
          <w:noProof/>
          <w:lang w:eastAsia="tr-TR"/>
        </w:rPr>
        <w:pict>
          <v:roundrect id="_x0000_s1133" style="position:absolute;left:0;text-align:left;margin-left:96.55pt;margin-top:7.35pt;width:19.5pt;height:24pt;z-index:251683840"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34" style="position:absolute;left:0;text-align:left;margin-left:173.05pt;margin-top:7.35pt;width:94.5pt;height:24pt;z-index:251667456" arcsize="10923f" strokecolor="red" strokeweight=".25pt">
            <v:stroke dashstyle="1 1"/>
            <v:textbox>
              <w:txbxContent>
                <w:p w:rsidR="002719FE" w:rsidRDefault="002719FE" w:rsidP="001127A4">
                  <w:pPr>
                    <w:jc w:val="center"/>
                  </w:pPr>
                  <w:r>
                    <w:t>korkak</w:t>
                  </w:r>
                </w:p>
              </w:txbxContent>
            </v:textbox>
          </v:roundrect>
        </w:pict>
      </w:r>
      <w:r>
        <w:rPr>
          <w:noProof/>
          <w:lang w:eastAsia="tr-TR"/>
        </w:rPr>
        <w:pict>
          <v:roundrect id="_x0000_s1135" style="position:absolute;left:0;text-align:left;margin-left:2.05pt;margin-top:7.35pt;width:94.5pt;height:24pt;z-index:251653120" arcsize="10923f" strokecolor="red" strokeweight=".25pt">
            <v:stroke dashstyle="1 1"/>
            <v:textbox>
              <w:txbxContent>
                <w:p w:rsidR="002719FE" w:rsidRDefault="002719FE" w:rsidP="001127A4">
                  <w:pPr>
                    <w:jc w:val="center"/>
                  </w:pPr>
                  <w:r>
                    <w:t>barış</w:t>
                  </w:r>
                </w:p>
              </w:txbxContent>
            </v:textbox>
          </v:roundrect>
        </w:pict>
      </w:r>
    </w:p>
    <w:p w:rsidR="002719FE" w:rsidRPr="004209D5"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36" style="position:absolute;left:0;text-align:left;margin-left:153.55pt;margin-top:3.95pt;width:19.5pt;height:24pt;z-index:251697152" arcsize="10923f" strokecolor="red" strokeweight=".25pt">
            <v:stroke dashstyle="1 1"/>
            <v:textbox>
              <w:txbxContent>
                <w:p w:rsidR="002719FE" w:rsidRPr="004209D5" w:rsidRDefault="002719FE" w:rsidP="001127A4">
                  <w:pPr>
                    <w:jc w:val="center"/>
                  </w:pPr>
                  <w:r>
                    <w:t>l</w:t>
                  </w:r>
                </w:p>
              </w:txbxContent>
            </v:textbox>
          </v:roundrect>
        </w:pict>
      </w:r>
      <w:r>
        <w:rPr>
          <w:noProof/>
          <w:lang w:eastAsia="tr-TR"/>
        </w:rPr>
        <w:pict>
          <v:roundrect id="_x0000_s1137" style="position:absolute;left:0;text-align:left;margin-left:96.55pt;margin-top:3.95pt;width:19.5pt;height:24pt;z-index:251684864"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38" style="position:absolute;left:0;text-align:left;margin-left:173.05pt;margin-top:3.95pt;width:94.5pt;height:24pt;z-index:251668480" arcsize="10923f" strokecolor="red" strokeweight=".25pt">
            <v:stroke dashstyle="1 1"/>
            <v:textbox>
              <w:txbxContent>
                <w:p w:rsidR="002719FE" w:rsidRDefault="002719FE" w:rsidP="001127A4">
                  <w:pPr>
                    <w:jc w:val="center"/>
                  </w:pPr>
                  <w:r>
                    <w:t>taze</w:t>
                  </w:r>
                </w:p>
              </w:txbxContent>
            </v:textbox>
          </v:roundrect>
        </w:pict>
      </w:r>
      <w:r>
        <w:rPr>
          <w:noProof/>
          <w:lang w:eastAsia="tr-TR"/>
        </w:rPr>
        <w:pict>
          <v:roundrect id="_x0000_s1139" style="position:absolute;left:0;text-align:left;margin-left:2.05pt;margin-top:3.95pt;width:94.5pt;height:24pt;z-index:251654144" arcsize="10923f" strokecolor="red" strokeweight=".25pt">
            <v:stroke dashstyle="1 1"/>
            <v:textbox>
              <w:txbxContent>
                <w:p w:rsidR="002719FE" w:rsidRDefault="002719FE" w:rsidP="001127A4">
                  <w:pPr>
                    <w:jc w:val="center"/>
                  </w:pPr>
                  <w:r>
                    <w:t>ret</w:t>
                  </w:r>
                </w:p>
              </w:txbxContent>
            </v:textbox>
          </v:roundrect>
        </w:pict>
      </w:r>
    </w:p>
    <w:p w:rsidR="002719FE" w:rsidRDefault="002719FE" w:rsidP="001127A4">
      <w:pPr>
        <w:spacing w:after="0" w:line="240" w:lineRule="auto"/>
        <w:jc w:val="both"/>
        <w:rPr>
          <w:rFonts w:ascii="Lucida Calligraphy" w:hAnsi="Lucida Calligraphy"/>
          <w:sz w:val="24"/>
          <w:szCs w:val="24"/>
        </w:rPr>
      </w:pPr>
    </w:p>
    <w:p w:rsidR="002719FE" w:rsidRDefault="002719FE" w:rsidP="001127A4">
      <w:pPr>
        <w:spacing w:after="0" w:line="240" w:lineRule="auto"/>
        <w:jc w:val="both"/>
        <w:rPr>
          <w:rFonts w:ascii="Lucida Calligraphy" w:hAnsi="Lucida Calligraphy"/>
          <w:sz w:val="24"/>
          <w:szCs w:val="24"/>
        </w:rPr>
      </w:pPr>
      <w:r>
        <w:rPr>
          <w:noProof/>
          <w:lang w:eastAsia="tr-TR"/>
        </w:rPr>
        <w:pict>
          <v:roundrect id="_x0000_s1140" style="position:absolute;left:0;text-align:left;margin-left:153.55pt;margin-top:29.75pt;width:19.5pt;height:24pt;z-index:251699200" arcsize="10923f" strokecolor="red" strokeweight=".25pt">
            <v:stroke dashstyle="1 1"/>
            <v:textbox>
              <w:txbxContent>
                <w:p w:rsidR="002719FE" w:rsidRPr="004209D5" w:rsidRDefault="002719FE" w:rsidP="001127A4">
                  <w:pPr>
                    <w:jc w:val="center"/>
                  </w:pPr>
                  <w:r>
                    <w:t>n</w:t>
                  </w:r>
                </w:p>
              </w:txbxContent>
            </v:textbox>
          </v:roundrect>
        </w:pict>
      </w:r>
      <w:r>
        <w:rPr>
          <w:noProof/>
          <w:lang w:eastAsia="tr-TR"/>
        </w:rPr>
        <w:pict>
          <v:roundrect id="_x0000_s1141" style="position:absolute;left:0;text-align:left;margin-left:153.55pt;margin-top:.5pt;width:19.5pt;height:24pt;z-index:251698176" arcsize="10923f" strokecolor="red" strokeweight=".25pt">
            <v:stroke dashstyle="1 1"/>
            <v:textbox>
              <w:txbxContent>
                <w:p w:rsidR="002719FE" w:rsidRPr="004209D5" w:rsidRDefault="002719FE" w:rsidP="001127A4">
                  <w:pPr>
                    <w:jc w:val="center"/>
                  </w:pPr>
                  <w:r>
                    <w:t>m</w:t>
                  </w:r>
                </w:p>
              </w:txbxContent>
            </v:textbox>
          </v:roundrect>
        </w:pict>
      </w:r>
      <w:r>
        <w:rPr>
          <w:noProof/>
          <w:lang w:eastAsia="tr-TR"/>
        </w:rPr>
        <w:pict>
          <v:roundrect id="_x0000_s1142" style="position:absolute;left:0;text-align:left;margin-left:96.55pt;margin-top:29.75pt;width:19.5pt;height:24pt;z-index:251686912"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43" style="position:absolute;left:0;text-align:left;margin-left:96.55pt;margin-top:.5pt;width:19.5pt;height:24pt;z-index:251685888" arcsize="10923f" strokecolor="red" strokeweight=".25pt">
            <v:stroke dashstyle="1 1"/>
            <v:textbox>
              <w:txbxContent>
                <w:p w:rsidR="002719FE" w:rsidRPr="004209D5" w:rsidRDefault="002719FE" w:rsidP="001127A4">
                  <w:pPr>
                    <w:jc w:val="center"/>
                  </w:pPr>
                </w:p>
              </w:txbxContent>
            </v:textbox>
          </v:roundrect>
        </w:pict>
      </w:r>
      <w:r>
        <w:rPr>
          <w:noProof/>
          <w:lang w:eastAsia="tr-TR"/>
        </w:rPr>
        <w:pict>
          <v:roundrect id="_x0000_s1144" style="position:absolute;left:0;text-align:left;margin-left:173.05pt;margin-top:29.75pt;width:94.5pt;height:24pt;z-index:251670528" arcsize="10923f" strokecolor="red" strokeweight=".25pt">
            <v:stroke dashstyle="1 1"/>
            <v:textbox>
              <w:txbxContent>
                <w:p w:rsidR="002719FE" w:rsidRDefault="002719FE" w:rsidP="001127A4">
                  <w:pPr>
                    <w:jc w:val="center"/>
                  </w:pPr>
                  <w:r>
                    <w:t>yumuşak</w:t>
                  </w:r>
                </w:p>
              </w:txbxContent>
            </v:textbox>
          </v:roundrect>
        </w:pict>
      </w:r>
      <w:r>
        <w:rPr>
          <w:noProof/>
          <w:lang w:eastAsia="tr-TR"/>
        </w:rPr>
        <w:pict>
          <v:roundrect id="_x0000_s1145" style="position:absolute;left:0;text-align:left;margin-left:173.05pt;margin-top:.5pt;width:94.5pt;height:24pt;z-index:251669504" arcsize="10923f" strokecolor="red" strokeweight=".25pt">
            <v:stroke dashstyle="1 1"/>
            <v:textbox>
              <w:txbxContent>
                <w:p w:rsidR="002719FE" w:rsidRDefault="002719FE" w:rsidP="001127A4">
                  <w:pPr>
                    <w:jc w:val="center"/>
                  </w:pPr>
                  <w:r>
                    <w:t>masum</w:t>
                  </w:r>
                </w:p>
              </w:txbxContent>
            </v:textbox>
          </v:roundrect>
        </w:pict>
      </w:r>
      <w:r>
        <w:rPr>
          <w:noProof/>
          <w:lang w:eastAsia="tr-TR"/>
        </w:rPr>
        <w:pict>
          <v:roundrect id="_x0000_s1146" style="position:absolute;left:0;text-align:left;margin-left:2.05pt;margin-top:29.75pt;width:94.5pt;height:24pt;z-index:251656192" arcsize="10923f" strokecolor="red" strokeweight=".25pt">
            <v:stroke dashstyle="1 1"/>
            <v:textbox>
              <w:txbxContent>
                <w:p w:rsidR="002719FE" w:rsidRDefault="002719FE" w:rsidP="001127A4">
                  <w:pPr>
                    <w:jc w:val="center"/>
                  </w:pPr>
                  <w:r>
                    <w:t>unutmak</w:t>
                  </w:r>
                </w:p>
              </w:txbxContent>
            </v:textbox>
          </v:roundrect>
        </w:pict>
      </w:r>
      <w:r>
        <w:rPr>
          <w:noProof/>
          <w:lang w:eastAsia="tr-TR"/>
        </w:rPr>
        <w:pict>
          <v:roundrect id="_x0000_s1147" style="position:absolute;left:0;text-align:left;margin-left:2.05pt;margin-top:.5pt;width:94.5pt;height:24pt;z-index:251655168" arcsize="10923f" strokecolor="red" strokeweight=".25pt">
            <v:stroke dashstyle="1 1"/>
            <v:textbox>
              <w:txbxContent>
                <w:p w:rsidR="002719FE" w:rsidRDefault="002719FE" w:rsidP="001127A4">
                  <w:pPr>
                    <w:jc w:val="center"/>
                  </w:pPr>
                  <w:r>
                    <w:t>yüksek</w:t>
                  </w:r>
                </w:p>
              </w:txbxContent>
            </v:textbox>
          </v:roundrect>
        </w:pict>
      </w:r>
    </w:p>
    <w:p w:rsidR="002719FE" w:rsidRPr="00B42139" w:rsidRDefault="002719FE" w:rsidP="00474784">
      <w:pPr>
        <w:spacing w:after="0" w:line="240" w:lineRule="auto"/>
        <w:jc w:val="both"/>
        <w:rPr>
          <w:rFonts w:ascii="Maiandra GD" w:hAnsi="Maiandra GD"/>
          <w:sz w:val="24"/>
          <w:szCs w:val="24"/>
        </w:rPr>
      </w:pPr>
      <w:r w:rsidRPr="00B42139">
        <w:rPr>
          <w:rFonts w:ascii="Maiandra GD" w:hAnsi="Maiandra GD"/>
          <w:sz w:val="24"/>
          <w:szCs w:val="24"/>
        </w:rPr>
        <w:t>5- Cümlelerde koyu yazılan sözcükleri örnekteki gibi diğer anlamlarıyla cümle içinde kullanınız.</w:t>
      </w:r>
    </w:p>
    <w:p w:rsidR="002719FE" w:rsidRDefault="002719FE" w:rsidP="00A95C70">
      <w:pPr>
        <w:spacing w:after="0" w:line="240" w:lineRule="auto"/>
        <w:rPr>
          <w:rFonts w:ascii="Maiandra GD" w:hAnsi="Maiandra GD"/>
          <w:sz w:val="24"/>
          <w:szCs w:val="24"/>
        </w:rPr>
      </w:pPr>
      <w:r>
        <w:rPr>
          <w:noProof/>
          <w:lang w:eastAsia="tr-TR"/>
        </w:rPr>
        <w:pict>
          <v:roundrect id="_x0000_s1148" style="position:absolute;margin-left:1.35pt;margin-top:3.9pt;width:269.25pt;height:46.5pt;z-index:251700224" arcsize="10923f" strokecolor="red" strokeweight=".25pt">
            <v:stroke dashstyle="1 1"/>
            <v:textbox>
              <w:txbxContent>
                <w:p w:rsidR="002719FE" w:rsidRPr="00474784" w:rsidRDefault="002719FE" w:rsidP="00474784">
                  <w:pPr>
                    <w:spacing w:after="120" w:line="240" w:lineRule="auto"/>
                    <w:rPr>
                      <w:rFonts w:ascii="Maiandra GD" w:hAnsi="Maiandra GD"/>
                    </w:rPr>
                  </w:pPr>
                  <w:r w:rsidRPr="00474784">
                    <w:rPr>
                      <w:rFonts w:ascii="Maiandra GD" w:hAnsi="Maiandra GD"/>
                    </w:rPr>
                    <w:t xml:space="preserve">Ben </w:t>
                  </w:r>
                  <w:r w:rsidRPr="00474784">
                    <w:rPr>
                      <w:rFonts w:ascii="Maiandra GD" w:hAnsi="Maiandra GD"/>
                      <w:b/>
                    </w:rPr>
                    <w:t>ocak</w:t>
                  </w:r>
                  <w:r w:rsidRPr="00474784">
                    <w:rPr>
                      <w:rFonts w:ascii="Maiandra GD" w:hAnsi="Maiandra GD"/>
                    </w:rPr>
                    <w:t xml:space="preserve"> ayında doğmuşum.</w:t>
                  </w:r>
                </w:p>
                <w:p w:rsidR="002719FE" w:rsidRPr="00474784" w:rsidRDefault="002719FE" w:rsidP="00474784">
                  <w:pPr>
                    <w:spacing w:after="120" w:line="240" w:lineRule="auto"/>
                    <w:rPr>
                      <w:rFonts w:ascii="Lucida Calligraphy" w:hAnsi="Lucida Calligraphy"/>
                    </w:rPr>
                  </w:pPr>
                  <w:r w:rsidRPr="00474784">
                    <w:rPr>
                      <w:rFonts w:ascii="Lucida Calligraphy" w:hAnsi="Lucida Calligraphy"/>
                    </w:rPr>
                    <w:t>Çorba pi</w:t>
                  </w:r>
                  <w:r w:rsidRPr="00474784">
                    <w:rPr>
                      <w:rFonts w:ascii="Maiandra GD" w:hAnsi="Maiandra GD"/>
                    </w:rPr>
                    <w:t>ş</w:t>
                  </w:r>
                  <w:r w:rsidRPr="00474784">
                    <w:rPr>
                      <w:rFonts w:ascii="Lucida Calligraphy" w:hAnsi="Lucida Calligraphy"/>
                    </w:rPr>
                    <w:t xml:space="preserve">ince </w:t>
                  </w:r>
                  <w:r w:rsidRPr="00474784">
                    <w:rPr>
                      <w:rFonts w:ascii="Lucida Calligraphy" w:hAnsi="Lucida Calligraphy"/>
                      <w:b/>
                    </w:rPr>
                    <w:t>oca</w:t>
                  </w:r>
                  <w:r w:rsidRPr="00474784">
                    <w:rPr>
                      <w:rFonts w:ascii="Maiandra GD" w:hAnsi="Maiandra GD"/>
                      <w:b/>
                    </w:rPr>
                    <w:t>ğ</w:t>
                  </w:r>
                  <w:r w:rsidRPr="00474784">
                    <w:rPr>
                      <w:rFonts w:ascii="Lucida Calligraphy" w:hAnsi="Lucida Calligraphy"/>
                      <w:b/>
                    </w:rPr>
                    <w:t>ı</w:t>
                  </w:r>
                  <w:r w:rsidRPr="00474784">
                    <w:rPr>
                      <w:rFonts w:ascii="Lucida Calligraphy" w:hAnsi="Lucida Calligraphy"/>
                    </w:rPr>
                    <w:t xml:space="preserve"> kapattım.</w:t>
                  </w:r>
                </w:p>
                <w:p w:rsidR="002719FE" w:rsidRDefault="002719FE" w:rsidP="0047478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49" style="position:absolute;margin-left:1.35pt;margin-top:11pt;width:269.25pt;height:46.5pt;z-index:251701248" arcsize="10923f" strokecolor="red" strokeweight=".25pt">
            <v:stroke dashstyle="1 1"/>
            <v:textbox>
              <w:txbxContent>
                <w:p w:rsidR="002719FE" w:rsidRDefault="002719FE" w:rsidP="00474784">
                  <w:pPr>
                    <w:spacing w:after="120" w:line="240" w:lineRule="auto"/>
                    <w:rPr>
                      <w:rFonts w:ascii="Maiandra GD" w:hAnsi="Maiandra GD"/>
                    </w:rPr>
                  </w:pPr>
                  <w:r>
                    <w:rPr>
                      <w:rFonts w:ascii="Maiandra GD" w:hAnsi="Maiandra GD"/>
                    </w:rPr>
                    <w:t xml:space="preserve">Bir yılda on iki </w:t>
                  </w:r>
                  <w:r w:rsidRPr="00474784">
                    <w:rPr>
                      <w:rFonts w:ascii="Maiandra GD" w:hAnsi="Maiandra GD"/>
                      <w:b/>
                    </w:rPr>
                    <w:t>ay</w:t>
                  </w:r>
                  <w:r>
                    <w:rPr>
                      <w:rFonts w:ascii="Maiandra GD" w:hAnsi="Maiandra GD"/>
                    </w:rPr>
                    <w:t xml:space="preserve"> vardır.</w:t>
                  </w:r>
                </w:p>
                <w:p w:rsidR="002719FE" w:rsidRPr="00474784" w:rsidRDefault="002719FE" w:rsidP="00474784">
                  <w:pPr>
                    <w:spacing w:after="120" w:line="240" w:lineRule="auto"/>
                    <w:rPr>
                      <w:rFonts w:ascii="Lucida Calligraphy" w:hAnsi="Lucida Calligraphy"/>
                    </w:rPr>
                  </w:pPr>
                  <w:r>
                    <w:rPr>
                      <w:rFonts w:ascii="Maiandra GD" w:hAnsi="Maiandra GD"/>
                    </w:rPr>
                    <w:t>...............................................................................</w:t>
                  </w:r>
                </w:p>
                <w:p w:rsidR="002719FE" w:rsidRDefault="002719FE" w:rsidP="0047478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50" style="position:absolute;margin-left:1.35pt;margin-top:4.45pt;width:269.25pt;height:46.5pt;z-index:251702272" arcsize="10923f" strokecolor="red" strokeweight=".25pt">
            <v:stroke dashstyle="1 1"/>
            <v:textbox>
              <w:txbxContent>
                <w:p w:rsidR="002719FE" w:rsidRDefault="002719FE" w:rsidP="00474784">
                  <w:pPr>
                    <w:spacing w:after="120" w:line="240" w:lineRule="auto"/>
                    <w:rPr>
                      <w:rFonts w:ascii="Maiandra GD" w:hAnsi="Maiandra GD"/>
                    </w:rPr>
                  </w:pPr>
                  <w:r>
                    <w:rPr>
                      <w:rFonts w:ascii="Maiandra GD" w:hAnsi="Maiandra GD"/>
                    </w:rPr>
                    <w:t xml:space="preserve">Bugün, hiç </w:t>
                  </w:r>
                  <w:r w:rsidRPr="00474784">
                    <w:rPr>
                      <w:rFonts w:ascii="Maiandra GD" w:hAnsi="Maiandra GD"/>
                      <w:b/>
                    </w:rPr>
                    <w:t>çay</w:t>
                  </w:r>
                  <w:r>
                    <w:rPr>
                      <w:rFonts w:ascii="Maiandra GD" w:hAnsi="Maiandra GD"/>
                    </w:rPr>
                    <w:t xml:space="preserve"> içmedim.</w:t>
                  </w:r>
                </w:p>
                <w:p w:rsidR="002719FE" w:rsidRPr="00474784" w:rsidRDefault="002719FE" w:rsidP="00474784">
                  <w:pPr>
                    <w:spacing w:after="120" w:line="240" w:lineRule="auto"/>
                    <w:rPr>
                      <w:rFonts w:ascii="Lucida Calligraphy" w:hAnsi="Lucida Calligraphy"/>
                    </w:rPr>
                  </w:pPr>
                  <w:r>
                    <w:rPr>
                      <w:rFonts w:ascii="Maiandra GD" w:hAnsi="Maiandra GD"/>
                    </w:rPr>
                    <w:t>...............................................................................</w:t>
                  </w:r>
                </w:p>
                <w:p w:rsidR="002719FE" w:rsidRDefault="002719FE" w:rsidP="0047478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51" style="position:absolute;margin-left:1.35pt;margin-top:11.55pt;width:269.25pt;height:46.5pt;z-index:251703296" arcsize="10923f" strokecolor="red" strokeweight=".25pt">
            <v:stroke dashstyle="1 1"/>
            <v:textbox>
              <w:txbxContent>
                <w:p w:rsidR="002719FE" w:rsidRDefault="002719FE" w:rsidP="00474784">
                  <w:pPr>
                    <w:spacing w:after="120" w:line="240" w:lineRule="auto"/>
                    <w:rPr>
                      <w:rFonts w:ascii="Maiandra GD" w:hAnsi="Maiandra GD"/>
                    </w:rPr>
                  </w:pPr>
                  <w:r>
                    <w:rPr>
                      <w:rFonts w:ascii="Maiandra GD" w:hAnsi="Maiandra GD"/>
                    </w:rPr>
                    <w:t xml:space="preserve">Yabancı </w:t>
                  </w:r>
                  <w:r w:rsidRPr="00474784">
                    <w:rPr>
                      <w:rFonts w:ascii="Maiandra GD" w:hAnsi="Maiandra GD"/>
                      <w:b/>
                    </w:rPr>
                    <w:t>dil</w:t>
                  </w:r>
                  <w:r>
                    <w:rPr>
                      <w:rFonts w:ascii="Maiandra GD" w:hAnsi="Maiandra GD"/>
                    </w:rPr>
                    <w:t xml:space="preserve"> kursuna gidiyor.</w:t>
                  </w:r>
                </w:p>
                <w:p w:rsidR="002719FE" w:rsidRPr="00474784" w:rsidRDefault="002719FE" w:rsidP="00474784">
                  <w:pPr>
                    <w:spacing w:after="120" w:line="240" w:lineRule="auto"/>
                    <w:rPr>
                      <w:rFonts w:ascii="Lucida Calligraphy" w:hAnsi="Lucida Calligraphy"/>
                    </w:rPr>
                  </w:pPr>
                  <w:r>
                    <w:rPr>
                      <w:rFonts w:ascii="Maiandra GD" w:hAnsi="Maiandra GD"/>
                    </w:rPr>
                    <w:t>...............................................................................</w:t>
                  </w:r>
                </w:p>
                <w:p w:rsidR="002719FE" w:rsidRDefault="002719FE" w:rsidP="0047478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52" style="position:absolute;margin-left:1.35pt;margin-top:4.25pt;width:269.25pt;height:46.5pt;z-index:251704320" arcsize="10923f" strokecolor="red" strokeweight=".25pt">
            <v:stroke dashstyle="1 1"/>
            <v:textbox>
              <w:txbxContent>
                <w:p w:rsidR="002719FE" w:rsidRDefault="002719FE" w:rsidP="00474784">
                  <w:pPr>
                    <w:spacing w:after="120" w:line="240" w:lineRule="auto"/>
                    <w:rPr>
                      <w:rFonts w:ascii="Maiandra GD" w:hAnsi="Maiandra GD"/>
                    </w:rPr>
                  </w:pPr>
                  <w:r>
                    <w:rPr>
                      <w:rFonts w:ascii="Maiandra GD" w:hAnsi="Maiandra GD"/>
                    </w:rPr>
                    <w:t xml:space="preserve">Bu </w:t>
                  </w:r>
                  <w:r w:rsidRPr="00474784">
                    <w:rPr>
                      <w:rFonts w:ascii="Maiandra GD" w:hAnsi="Maiandra GD"/>
                      <w:b/>
                    </w:rPr>
                    <w:t xml:space="preserve">yaz </w:t>
                  </w:r>
                  <w:r>
                    <w:rPr>
                      <w:rFonts w:ascii="Maiandra GD" w:hAnsi="Maiandra GD"/>
                    </w:rPr>
                    <w:t>tatile gideceğiz.</w:t>
                  </w:r>
                </w:p>
                <w:p w:rsidR="002719FE" w:rsidRPr="00474784" w:rsidRDefault="002719FE" w:rsidP="00474784">
                  <w:pPr>
                    <w:spacing w:after="120" w:line="240" w:lineRule="auto"/>
                    <w:rPr>
                      <w:rFonts w:ascii="Lucida Calligraphy" w:hAnsi="Lucida Calligraphy"/>
                    </w:rPr>
                  </w:pPr>
                  <w:r>
                    <w:rPr>
                      <w:rFonts w:ascii="Maiandra GD" w:hAnsi="Maiandra GD"/>
                    </w:rPr>
                    <w:t>...............................................................................</w:t>
                  </w:r>
                </w:p>
                <w:p w:rsidR="002719FE" w:rsidRDefault="002719FE" w:rsidP="0047478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Pr="00B42139" w:rsidRDefault="002719FE" w:rsidP="00A95C70">
      <w:pPr>
        <w:spacing w:after="0" w:line="240" w:lineRule="auto"/>
        <w:rPr>
          <w:rFonts w:ascii="Maiandra GD" w:hAnsi="Maiandra GD"/>
          <w:sz w:val="24"/>
          <w:szCs w:val="24"/>
        </w:rPr>
      </w:pPr>
      <w:r w:rsidRPr="00B42139">
        <w:rPr>
          <w:rFonts w:ascii="Maiandra GD" w:hAnsi="Maiandra GD"/>
          <w:sz w:val="24"/>
          <w:szCs w:val="24"/>
        </w:rPr>
        <w:t>6-Resimlerde ifade edilen sözcükleri yazınız. Eş sesli olanları örnekteki gibi eşleştiriniz.</w:t>
      </w:r>
    </w:p>
    <w:p w:rsidR="002719FE" w:rsidRPr="00427650" w:rsidRDefault="002719FE" w:rsidP="00A95C70">
      <w:pPr>
        <w:spacing w:after="0" w:line="240" w:lineRule="auto"/>
        <w:rPr>
          <w:rFonts w:ascii="Maiandra GD" w:hAnsi="Maiandra GD"/>
          <w:sz w:val="10"/>
          <w:szCs w:val="10"/>
        </w:rPr>
      </w:pPr>
    </w:p>
    <w:p w:rsidR="002719FE" w:rsidRDefault="002719FE" w:rsidP="00A95C70">
      <w:pPr>
        <w:spacing w:after="0" w:line="240" w:lineRule="auto"/>
        <w:rPr>
          <w:rFonts w:ascii="Maiandra GD" w:hAnsi="Maiandra GD"/>
          <w:sz w:val="24"/>
          <w:szCs w:val="24"/>
        </w:rPr>
      </w:pPr>
      <w:r>
        <w:rPr>
          <w:noProof/>
          <w:lang w:eastAsia="tr-TR"/>
        </w:rPr>
        <w:pict>
          <v:roundrect id="_x0000_s1153" style="position:absolute;margin-left:192.65pt;margin-top:-.05pt;width:77.95pt;height:72.75pt;z-index:-251758592" arcsize="10923f" strokecolor="red" strokeweight=".25pt">
            <v:stroke dashstyle="1 1"/>
            <v:textbox>
              <w:txbxContent>
                <w:p w:rsidR="002719FE" w:rsidRDefault="002719FE" w:rsidP="00B9383A"/>
              </w:txbxContent>
            </v:textbox>
          </v:roundrect>
        </w:pict>
      </w:r>
      <w:r>
        <w:rPr>
          <w:noProof/>
          <w:lang w:eastAsia="tr-TR"/>
        </w:rPr>
        <w:pict>
          <v:roundrect id="_x0000_s1154" style="position:absolute;margin-left:167.95pt;margin-top:-.05pt;width:24.7pt;height:72.75pt;z-index:251558912" arcsize="10923f" strokecolor="red" strokeweight=".25pt">
            <v:stroke dashstyle="1 1"/>
            <v:textbox style="layout-flow:vertical;mso-layout-flow-alt:bottom-to-top">
              <w:txbxContent>
                <w:p w:rsidR="002719FE" w:rsidRDefault="002719FE" w:rsidP="00B9383A">
                  <w:r>
                    <w:t>.....................</w:t>
                  </w:r>
                </w:p>
              </w:txbxContent>
            </v:textbox>
          </v:roundrect>
        </w:pict>
      </w:r>
      <w:r>
        <w:rPr>
          <w:noProof/>
          <w:lang w:eastAsia="tr-TR"/>
        </w:rPr>
        <w:pict>
          <v:roundrect id="_x0000_s1155" style="position:absolute;margin-left:79.3pt;margin-top:-.05pt;width:24.7pt;height:72.75pt;z-index:251556864" arcsize="10923f" strokecolor="red" strokeweight=".25pt">
            <v:stroke dashstyle="1 1"/>
            <v:textbox style="layout-flow:vertical;mso-layout-flow-alt:bottom-to-top">
              <w:txbxContent>
                <w:p w:rsidR="002719FE" w:rsidRPr="00B42139" w:rsidRDefault="002719FE" w:rsidP="00B42139">
                  <w:pPr>
                    <w:jc w:val="center"/>
                    <w:rPr>
                      <w:sz w:val="16"/>
                      <w:szCs w:val="16"/>
                    </w:rPr>
                  </w:pPr>
                  <w:r>
                    <w:rPr>
                      <w:sz w:val="16"/>
                      <w:szCs w:val="16"/>
                    </w:rPr>
                    <w:t>KAZ</w:t>
                  </w:r>
                </w:p>
              </w:txbxContent>
            </v:textbox>
          </v:roundrect>
        </w:pict>
      </w:r>
      <w:r>
        <w:rPr>
          <w:noProof/>
          <w:lang w:eastAsia="tr-TR"/>
        </w:rPr>
        <w:pict>
          <v:roundrect id="_x0000_s1156" style="position:absolute;margin-left:1.35pt;margin-top:-.05pt;width:77.95pt;height:72.75pt;z-index:-251760640" arcsize="10923f" strokecolor="red" strokeweight=".25pt">
            <v:stroke dashstyle="1 1"/>
            <v:textbox>
              <w:txbxContent>
                <w:p w:rsidR="002719FE" w:rsidRDefault="002719FE" w:rsidP="00B9383A"/>
              </w:txbxContent>
            </v:textbox>
          </v:roundrect>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3" o:spid="_x0000_s1157" type="#_x0000_t75" alt="http://www.nenasilnicin.com/wp-content/uploads/2010/08/gulmek.jpg" style="position:absolute;margin-left:198.2pt;margin-top:9pt;width:66.4pt;height:60.45pt;z-index:251710464;visibility:visible">
            <v:imagedata r:id="rId7" o:title=""/>
          </v:shape>
        </w:pict>
      </w:r>
      <w:r>
        <w:rPr>
          <w:noProof/>
          <w:lang w:eastAsia="tr-TR"/>
        </w:rPr>
        <w:pict>
          <v:shape id="Resim 5" o:spid="_x0000_s1158" type="#_x0000_t75" style="position:absolute;margin-left:8.65pt;margin-top:4.65pt;width:49.3pt;height:59.75pt;z-index:-251611136;visibility:visible">
            <v:imagedata r:id="rId8" o:title=""/>
          </v:shape>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shapetype id="_x0000_t32" coordsize="21600,21600" o:spt="32" o:oned="t" path="m,l21600,21600e" filled="f">
            <v:path arrowok="t" fillok="f" o:connecttype="none"/>
            <o:lock v:ext="edit" shapetype="t"/>
          </v:shapetype>
          <v:shape id="_x0000_s1159" type="#_x0000_t32" style="position:absolute;margin-left:104pt;margin-top:4.45pt;width:63.95pt;height:291.4pt;z-index:251722752" o:connectortype="straight">
            <v:stroke startarrow="block" endarrow="block"/>
          </v:shape>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shape id="Resim 11" o:spid="_x0000_s1160" type="#_x0000_t75" style="position:absolute;margin-left:18.85pt;margin-top:8.8pt;width:46.7pt;height:65.85pt;z-index:251708416;visibility:visible">
            <v:imagedata r:id="rId9" o:title=""/>
          </v:shape>
        </w:pict>
      </w:r>
      <w:r>
        <w:rPr>
          <w:noProof/>
          <w:lang w:eastAsia="tr-TR"/>
        </w:rPr>
        <w:pict>
          <v:roundrect id="_x0000_s1161" style="position:absolute;margin-left:192.65pt;margin-top:4.15pt;width:77.95pt;height:72.75pt;z-index:-251754496" arcsize="10923f" strokecolor="red" strokeweight=".25pt">
            <v:stroke dashstyle="1 1"/>
            <v:textbox>
              <w:txbxContent>
                <w:p w:rsidR="002719FE" w:rsidRDefault="002719FE" w:rsidP="005837CB"/>
              </w:txbxContent>
            </v:textbox>
          </v:roundrect>
        </w:pict>
      </w:r>
      <w:r>
        <w:rPr>
          <w:noProof/>
          <w:lang w:eastAsia="tr-TR"/>
        </w:rPr>
        <w:pict>
          <v:roundrect id="_x0000_s1162" style="position:absolute;margin-left:79.3pt;margin-top:4.15pt;width:24.7pt;height:72.75pt;z-index:251560960" arcsize="10923f" strokecolor="red" strokeweight=".25pt">
            <v:stroke dashstyle="1 1"/>
            <v:textbox style="layout-flow:vertical;mso-layout-flow-alt:bottom-to-top">
              <w:txbxContent>
                <w:p w:rsidR="002719FE" w:rsidRPr="00F3540D" w:rsidRDefault="002719FE" w:rsidP="005837CB">
                  <w:pPr>
                    <w:rPr>
                      <w:color w:val="000000"/>
                    </w:rPr>
                  </w:pPr>
                  <w:r w:rsidRPr="00F3540D">
                    <w:rPr>
                      <w:color w:val="000000"/>
                    </w:rPr>
                    <w:t>.....................</w:t>
                  </w:r>
                </w:p>
              </w:txbxContent>
            </v:textbox>
          </v:roundrect>
        </w:pict>
      </w:r>
      <w:r>
        <w:rPr>
          <w:noProof/>
          <w:lang w:eastAsia="tr-TR"/>
        </w:rPr>
        <w:pict>
          <v:roundrect id="_x0000_s1163" style="position:absolute;margin-left:1.35pt;margin-top:4.15pt;width:77.95pt;height:72.75pt;z-index:-251756544" arcsize="10923f" strokecolor="red" strokeweight=".25pt">
            <v:stroke dashstyle="1 1"/>
            <v:textbox>
              <w:txbxContent>
                <w:p w:rsidR="002719FE" w:rsidRDefault="002719FE" w:rsidP="005837CB"/>
              </w:txbxContent>
            </v:textbox>
          </v:roundrect>
        </w:pict>
      </w:r>
      <w:r>
        <w:rPr>
          <w:noProof/>
          <w:lang w:eastAsia="tr-TR"/>
        </w:rPr>
        <w:pict>
          <v:roundrect id="_x0000_s1164" style="position:absolute;margin-left:167.95pt;margin-top:4.15pt;width:24.7pt;height:72.75pt;z-index:251714560" arcsize="10923f" strokecolor="red" strokeweight=".25pt">
            <v:stroke dashstyle="1 1"/>
            <v:textbox style="layout-flow:vertical;mso-layout-flow-alt:bottom-to-top">
              <w:txbxContent>
                <w:p w:rsidR="002719FE" w:rsidRDefault="002719FE" w:rsidP="005837CB">
                  <w:r>
                    <w:t>.....................</w:t>
                  </w:r>
                </w:p>
              </w:txbxContent>
            </v:textbox>
          </v:roundrect>
        </w:pict>
      </w:r>
    </w:p>
    <w:p w:rsidR="002719FE" w:rsidRDefault="002719FE" w:rsidP="00A95C70">
      <w:pPr>
        <w:spacing w:after="0" w:line="240" w:lineRule="auto"/>
        <w:rPr>
          <w:rFonts w:ascii="Maiandra GD" w:hAnsi="Maiandra GD"/>
          <w:sz w:val="24"/>
          <w:szCs w:val="24"/>
        </w:rPr>
      </w:pPr>
      <w:r>
        <w:rPr>
          <w:noProof/>
          <w:lang w:eastAsia="tr-TR"/>
        </w:rPr>
        <w:pict>
          <v:shape id="Resim 1" o:spid="_x0000_s1165" type="#_x0000_t75" alt="https://encrypted-tbn1.gstatic.com/images?q=tbn:ANd9GcSH3EZERsVpfHn4ekWnaI2geGj3kTqb4LlabfBO1U8BeJJRLUb3RzWrhxpu" style="position:absolute;margin-left:204.3pt;margin-top:5.55pt;width:49.25pt;height:44.8pt;z-index:251720704;visibility:visible">
            <v:imagedata r:id="rId10" o:title="" cropright="17731f"/>
          </v:shape>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shape id="Resim 12" o:spid="_x0000_s1166" type="#_x0000_t75" style="position:absolute;margin-left:196.8pt;margin-top:11.2pt;width:67.75pt;height:63.8pt;z-index:251709440;visibility:visible">
            <v:imagedata r:id="rId11" o:title=""/>
          </v:shape>
        </w:pict>
      </w:r>
      <w:r>
        <w:rPr>
          <w:noProof/>
          <w:lang w:eastAsia="tr-TR"/>
        </w:rPr>
        <w:pict>
          <v:roundrect id="_x0000_s1167" style="position:absolute;margin-left:192.65pt;margin-top:9.45pt;width:77.95pt;height:72.75pt;z-index:-251751424" arcsize="10923f" strokecolor="red" strokeweight=".25pt">
            <v:stroke dashstyle="1 1"/>
            <v:textbox>
              <w:txbxContent>
                <w:p w:rsidR="002719FE" w:rsidRDefault="002719FE" w:rsidP="005837CB"/>
              </w:txbxContent>
            </v:textbox>
          </v:roundrect>
        </w:pict>
      </w:r>
      <w:r>
        <w:rPr>
          <w:noProof/>
          <w:lang w:eastAsia="tr-TR"/>
        </w:rPr>
        <w:pict>
          <v:roundrect id="_x0000_s1168" style="position:absolute;margin-left:79.3pt;margin-top:9.45pt;width:24.7pt;height:72.75pt;z-index:251564032" arcsize="10923f" strokecolor="red" strokeweight=".25pt">
            <v:stroke dashstyle="1 1"/>
            <v:textbox style="layout-flow:vertical;mso-layout-flow-alt:bottom-to-top">
              <w:txbxContent>
                <w:p w:rsidR="002719FE" w:rsidRPr="00F3540D" w:rsidRDefault="002719FE" w:rsidP="005837CB">
                  <w:pPr>
                    <w:rPr>
                      <w:color w:val="000000"/>
                    </w:rPr>
                  </w:pPr>
                  <w:r w:rsidRPr="00F3540D">
                    <w:rPr>
                      <w:color w:val="000000"/>
                    </w:rPr>
                    <w:t>.....................</w:t>
                  </w:r>
                </w:p>
              </w:txbxContent>
            </v:textbox>
          </v:roundrect>
        </w:pict>
      </w:r>
      <w:r>
        <w:rPr>
          <w:noProof/>
          <w:lang w:eastAsia="tr-TR"/>
        </w:rPr>
        <w:pict>
          <v:roundrect id="_x0000_s1169" style="position:absolute;margin-left:1.35pt;margin-top:9.45pt;width:77.95pt;height:72.75pt;z-index:-251753472" arcsize="10923f" strokecolor="red" strokeweight=".25pt">
            <v:stroke dashstyle="1 1"/>
            <v:textbox>
              <w:txbxContent>
                <w:p w:rsidR="002719FE" w:rsidRDefault="002719FE" w:rsidP="005837CB"/>
              </w:txbxContent>
            </v:textbox>
          </v:roundrect>
        </w:pict>
      </w:r>
      <w:r>
        <w:rPr>
          <w:noProof/>
          <w:lang w:eastAsia="tr-TR"/>
        </w:rPr>
        <w:pict>
          <v:roundrect id="_x0000_s1170" style="position:absolute;margin-left:167.95pt;margin-top:9.45pt;width:24.7pt;height:72.75pt;z-index:251566080" arcsize="10923f" strokecolor="red" strokeweight=".25pt">
            <v:stroke dashstyle="1 1"/>
            <v:textbox style="layout-flow:vertical;mso-layout-flow-alt:bottom-to-top">
              <w:txbxContent>
                <w:p w:rsidR="002719FE" w:rsidRDefault="002719FE" w:rsidP="005837CB">
                  <w:r>
                    <w:t>.....................</w:t>
                  </w:r>
                </w:p>
              </w:txbxContent>
            </v:textbox>
          </v:roundrect>
        </w:pict>
      </w:r>
    </w:p>
    <w:p w:rsidR="002719FE" w:rsidRDefault="002719FE" w:rsidP="00A95C70">
      <w:pPr>
        <w:spacing w:after="0" w:line="240" w:lineRule="auto"/>
        <w:rPr>
          <w:rFonts w:ascii="Maiandra GD" w:hAnsi="Maiandra GD"/>
          <w:sz w:val="24"/>
          <w:szCs w:val="24"/>
        </w:rPr>
      </w:pPr>
      <w:r>
        <w:rPr>
          <w:noProof/>
          <w:lang w:eastAsia="tr-TR"/>
        </w:rPr>
        <w:pict>
          <v:shape id="Resim 7" o:spid="_x0000_s1171" type="#_x0000_t75" style="position:absolute;margin-left:8.65pt;margin-top:1.35pt;width:65.05pt;height:65.15pt;z-index:251707392;visibility:visible">
            <v:imagedata r:id="rId12" o:title=""/>
          </v:shape>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shape id="Resim 8" o:spid="_x0000_s1172" type="#_x0000_t75" alt="http://www.ruyatabirleri.net.tr/wp-content/uploads/1000.jpg" style="position:absolute;margin-left:204.3pt;margin-top:5.05pt;width:52.8pt;height:52.95pt;z-index:251715584;visibility:visible">
            <v:imagedata r:id="rId13" o:title=""/>
          </v:shape>
        </w:pict>
      </w:r>
      <w:r>
        <w:rPr>
          <w:noProof/>
          <w:lang w:eastAsia="tr-TR"/>
        </w:rPr>
        <w:pict>
          <v:shape id="Resim 21" o:spid="_x0000_s1173" type="#_x0000_t75" alt="http://img1.loadtr.com/b-307453-gitar_%C3%A7almak.jpg" style="position:absolute;margin-left:8.7pt;margin-top:1.4pt;width:59.55pt;height:67.9pt;z-index:251713536;visibility:visible">
            <v:imagedata r:id="rId14" o:title="" cropleft="6009f" cropright="5453f"/>
          </v:shape>
        </w:pict>
      </w:r>
      <w:r>
        <w:rPr>
          <w:noProof/>
          <w:lang w:eastAsia="tr-TR"/>
        </w:rPr>
        <w:pict>
          <v:roundrect id="_x0000_s1174" style="position:absolute;margin-left:192.65pt;margin-top:-.35pt;width:77.95pt;height:72.75pt;z-index:-251747328" arcsize="10923f" strokecolor="red" strokeweight=".25pt">
            <v:stroke dashstyle="1 1"/>
            <v:textbox>
              <w:txbxContent>
                <w:p w:rsidR="002719FE" w:rsidRDefault="002719FE" w:rsidP="005837CB"/>
              </w:txbxContent>
            </v:textbox>
          </v:roundrect>
        </w:pict>
      </w:r>
      <w:r>
        <w:rPr>
          <w:noProof/>
          <w:lang w:eastAsia="tr-TR"/>
        </w:rPr>
        <w:pict>
          <v:roundrect id="_x0000_s1175" style="position:absolute;margin-left:79.3pt;margin-top:-.35pt;width:24.7pt;height:72.75pt;z-index:251568128" arcsize="10923f" strokecolor="red" strokeweight=".25pt">
            <v:stroke dashstyle="1 1"/>
            <v:textbox style="layout-flow:vertical;mso-layout-flow-alt:bottom-to-top">
              <w:txbxContent>
                <w:p w:rsidR="002719FE" w:rsidRPr="00F3540D" w:rsidRDefault="002719FE" w:rsidP="005837CB">
                  <w:pPr>
                    <w:rPr>
                      <w:color w:val="000000"/>
                    </w:rPr>
                  </w:pPr>
                  <w:r w:rsidRPr="00F3540D">
                    <w:rPr>
                      <w:color w:val="000000"/>
                    </w:rPr>
                    <w:t>.....................</w:t>
                  </w:r>
                </w:p>
              </w:txbxContent>
            </v:textbox>
          </v:roundrect>
        </w:pict>
      </w:r>
      <w:r>
        <w:rPr>
          <w:noProof/>
          <w:lang w:eastAsia="tr-TR"/>
        </w:rPr>
        <w:pict>
          <v:roundrect id="_x0000_s1176" style="position:absolute;margin-left:1.35pt;margin-top:-.35pt;width:77.95pt;height:72.75pt;z-index:-251749376" arcsize="10923f" strokecolor="red" strokeweight=".25pt">
            <v:stroke dashstyle="1 1"/>
            <v:textbox>
              <w:txbxContent>
                <w:p w:rsidR="002719FE" w:rsidRDefault="002719FE" w:rsidP="005837CB"/>
              </w:txbxContent>
            </v:textbox>
          </v:roundrect>
        </w:pict>
      </w:r>
      <w:r>
        <w:rPr>
          <w:noProof/>
          <w:lang w:eastAsia="tr-TR"/>
        </w:rPr>
        <w:pict>
          <v:roundrect id="_x0000_s1177" style="position:absolute;margin-left:167.95pt;margin-top:-.35pt;width:24.7pt;height:72.75pt;z-index:251570176" arcsize="10923f" strokecolor="red" strokeweight=".25pt">
            <v:stroke dashstyle="1 1"/>
            <v:textbox style="layout-flow:vertical;mso-layout-flow-alt:bottom-to-top">
              <w:txbxContent>
                <w:p w:rsidR="002719FE" w:rsidRDefault="002719FE" w:rsidP="005837CB">
                  <w:r>
                    <w:t>.....................</w:t>
                  </w:r>
                </w:p>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shape id="Resim 6" o:spid="_x0000_s1178" type="#_x0000_t75" style="position:absolute;margin-left:204.3pt;margin-top:9.85pt;width:41.9pt;height:63.8pt;z-index:251706368;visibility:visible">
            <v:imagedata r:id="rId15" o:title=""/>
          </v:shape>
        </w:pict>
      </w:r>
      <w:r>
        <w:rPr>
          <w:noProof/>
          <w:lang w:eastAsia="tr-TR"/>
        </w:rPr>
        <w:pict>
          <v:roundrect id="_x0000_s1179" style="position:absolute;margin-left:192.65pt;margin-top:5.75pt;width:77.95pt;height:72.75pt;z-index:-251743232" arcsize="10923f" strokecolor="red" strokeweight=".25pt">
            <v:stroke dashstyle="1 1"/>
            <v:textbox>
              <w:txbxContent>
                <w:p w:rsidR="002719FE" w:rsidRDefault="002719FE" w:rsidP="005837CB"/>
              </w:txbxContent>
            </v:textbox>
          </v:roundrect>
        </w:pict>
      </w:r>
      <w:r>
        <w:rPr>
          <w:noProof/>
          <w:lang w:eastAsia="tr-TR"/>
        </w:rPr>
        <w:pict>
          <v:roundrect id="_x0000_s1180" style="position:absolute;margin-left:79.3pt;margin-top:5.75pt;width:24.7pt;height:72.75pt;z-index:251572224" arcsize="10923f" strokecolor="red" strokeweight=".25pt">
            <v:stroke dashstyle="1 1"/>
            <v:textbox style="layout-flow:vertical;mso-layout-flow-alt:bottom-to-top">
              <w:txbxContent>
                <w:p w:rsidR="002719FE" w:rsidRPr="00F3540D" w:rsidRDefault="002719FE" w:rsidP="005837CB">
                  <w:pPr>
                    <w:rPr>
                      <w:color w:val="000000"/>
                    </w:rPr>
                  </w:pPr>
                  <w:r w:rsidRPr="00F3540D">
                    <w:rPr>
                      <w:color w:val="000000"/>
                    </w:rPr>
                    <w:t>.....................</w:t>
                  </w:r>
                </w:p>
              </w:txbxContent>
            </v:textbox>
          </v:roundrect>
        </w:pict>
      </w:r>
      <w:r>
        <w:rPr>
          <w:noProof/>
          <w:lang w:eastAsia="tr-TR"/>
        </w:rPr>
        <w:pict>
          <v:roundrect id="_x0000_s1181" style="position:absolute;margin-left:1.35pt;margin-top:5.75pt;width:77.95pt;height:72.75pt;z-index:-251745280" arcsize="10923f" strokecolor="red" strokeweight=".25pt">
            <v:stroke dashstyle="1 1"/>
            <v:textbox>
              <w:txbxContent>
                <w:p w:rsidR="002719FE" w:rsidRDefault="002719FE" w:rsidP="005837CB"/>
              </w:txbxContent>
            </v:textbox>
          </v:roundrect>
        </w:pict>
      </w:r>
      <w:r>
        <w:rPr>
          <w:noProof/>
          <w:lang w:eastAsia="tr-TR"/>
        </w:rPr>
        <w:pict>
          <v:roundrect id="_x0000_s1182" style="position:absolute;margin-left:167.95pt;margin-top:5.75pt;width:24.7pt;height:72.75pt;z-index:251574272" arcsize="10923f" strokecolor="red" strokeweight=".25pt">
            <v:stroke dashstyle="1 1"/>
            <v:textbox style="layout-flow:vertical;mso-layout-flow-alt:bottom-to-top">
              <w:txbxContent>
                <w:p w:rsidR="002719FE" w:rsidRPr="00B42139" w:rsidRDefault="002719FE" w:rsidP="00B42139">
                  <w:pPr>
                    <w:jc w:val="center"/>
                    <w:rPr>
                      <w:sz w:val="16"/>
                      <w:szCs w:val="16"/>
                    </w:rPr>
                  </w:pPr>
                  <w:r w:rsidRPr="00B42139">
                    <w:rPr>
                      <w:sz w:val="16"/>
                      <w:szCs w:val="16"/>
                    </w:rPr>
                    <w:t>KAZ</w:t>
                  </w:r>
                </w:p>
              </w:txbxContent>
            </v:textbox>
          </v:roundrect>
        </w:pict>
      </w:r>
    </w:p>
    <w:p w:rsidR="002719FE" w:rsidRDefault="002719FE" w:rsidP="00A95C70">
      <w:pPr>
        <w:spacing w:after="0" w:line="240" w:lineRule="auto"/>
        <w:rPr>
          <w:rFonts w:ascii="Maiandra GD" w:hAnsi="Maiandra GD"/>
          <w:sz w:val="24"/>
          <w:szCs w:val="24"/>
        </w:rPr>
      </w:pPr>
      <w:r>
        <w:rPr>
          <w:noProof/>
          <w:lang w:eastAsia="tr-TR"/>
        </w:rPr>
        <w:pict>
          <v:shape id="Resim 16" o:spid="_x0000_s1183" type="#_x0000_t75" style="position:absolute;margin-left:4.6pt;margin-top:4.75pt;width:56.85pt;height:46.15pt;z-index:251711488;visibility:visible">
            <v:imagedata r:id="rId16" o:title=""/>
          </v:shape>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84" style="position:absolute;margin-left:192.65pt;margin-top:10.55pt;width:77.95pt;height:72.75pt;z-index:-251597824" arcsize="10923f" strokecolor="red" strokeweight=".25pt">
            <v:stroke dashstyle="1 1"/>
            <v:textbox>
              <w:txbxContent>
                <w:p w:rsidR="002719FE" w:rsidRDefault="002719FE" w:rsidP="00427650"/>
              </w:txbxContent>
            </v:textbox>
          </v:roundrect>
        </w:pict>
      </w:r>
      <w:r>
        <w:rPr>
          <w:noProof/>
          <w:lang w:eastAsia="tr-TR"/>
        </w:rPr>
        <w:pict>
          <v:roundrect id="_x0000_s1185" style="position:absolute;margin-left:167.95pt;margin-top:10.55pt;width:24.7pt;height:72.75pt;z-index:251719680" arcsize="10923f" strokecolor="red" strokeweight=".25pt">
            <v:stroke dashstyle="1 1"/>
            <v:textbox style="layout-flow:vertical;mso-layout-flow-alt:bottom-to-top">
              <w:txbxContent>
                <w:p w:rsidR="002719FE" w:rsidRDefault="002719FE" w:rsidP="00427650">
                  <w:r>
                    <w:t>.....................</w:t>
                  </w:r>
                </w:p>
              </w:txbxContent>
            </v:textbox>
          </v:roundrect>
        </w:pict>
      </w:r>
      <w:r>
        <w:rPr>
          <w:noProof/>
          <w:lang w:eastAsia="tr-TR"/>
        </w:rPr>
        <w:pict>
          <v:roundrect id="_x0000_s1186" style="position:absolute;margin-left:79.3pt;margin-top:10.55pt;width:24.7pt;height:72.75pt;z-index:251717632" arcsize="10923f" strokecolor="red" strokeweight=".25pt">
            <v:stroke dashstyle="1 1"/>
            <v:textbox style="layout-flow:vertical;mso-layout-flow-alt:bottom-to-top">
              <w:txbxContent>
                <w:p w:rsidR="002719FE" w:rsidRPr="00F3540D" w:rsidRDefault="002719FE" w:rsidP="00427650">
                  <w:pPr>
                    <w:rPr>
                      <w:color w:val="000000"/>
                    </w:rPr>
                  </w:pPr>
                  <w:r w:rsidRPr="00F3540D">
                    <w:rPr>
                      <w:color w:val="000000"/>
                    </w:rPr>
                    <w:t>.....................</w:t>
                  </w:r>
                </w:p>
              </w:txbxContent>
            </v:textbox>
          </v:roundrect>
        </w:pict>
      </w:r>
      <w:r>
        <w:rPr>
          <w:noProof/>
          <w:lang w:eastAsia="tr-TR"/>
        </w:rPr>
        <w:pict>
          <v:roundrect id="_x0000_s1187" style="position:absolute;margin-left:1.35pt;margin-top:10.55pt;width:77.95pt;height:72.75pt;z-index:-251599872" arcsize="10923f" strokecolor="red" strokeweight=".25pt">
            <v:stroke dashstyle="1 1"/>
            <v:textbox>
              <w:txbxContent>
                <w:p w:rsidR="002719FE" w:rsidRDefault="002719FE" w:rsidP="00427650"/>
              </w:txbxContent>
            </v:textbox>
          </v:roundrect>
        </w:pict>
      </w:r>
    </w:p>
    <w:p w:rsidR="002719FE" w:rsidRDefault="002719FE" w:rsidP="00A95C70">
      <w:pPr>
        <w:spacing w:after="0" w:line="240" w:lineRule="auto"/>
        <w:rPr>
          <w:rFonts w:ascii="Maiandra GD" w:hAnsi="Maiandra GD"/>
          <w:sz w:val="24"/>
          <w:szCs w:val="24"/>
        </w:rPr>
      </w:pPr>
      <w:r>
        <w:rPr>
          <w:noProof/>
          <w:lang w:eastAsia="tr-TR"/>
        </w:rPr>
        <w:pict>
          <v:shape id="Resim 10" o:spid="_x0000_s1188" type="#_x0000_t75" style="position:absolute;margin-left:3.65pt;margin-top:11.15pt;width:70.15pt;height:45.5pt;z-index:251721728;visibility:visible">
            <v:imagedata r:id="rId17" o:title=""/>
          </v:shape>
        </w:pict>
      </w:r>
      <w:r>
        <w:rPr>
          <w:noProof/>
          <w:lang w:eastAsia="tr-TR"/>
        </w:rPr>
        <w:pict>
          <v:shape id="Resim 18" o:spid="_x0000_s1189" type="#_x0000_t75" alt="http://www.ruyatabirleri.net.tr/wp-content/uploads/calmak.jpg" style="position:absolute;margin-left:198.15pt;margin-top:.95pt;width:58.95pt;height:66.55pt;z-index:251712512;visibility:visible">
            <v:imagedata r:id="rId18" o:title="" cropleft="6620f" cropright="17514f"/>
          </v:shape>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rFonts w:ascii="Maiandra GD" w:hAnsi="Maiandra GD"/>
          <w:sz w:val="24"/>
          <w:szCs w:val="24"/>
        </w:rPr>
        <w:t>7-Aşağıdaki cümleleri sebep-sonuç ilişkisini belirten ifadelerle tamamlayınız.</w:t>
      </w:r>
    </w:p>
    <w:p w:rsidR="002719FE" w:rsidRDefault="002719FE" w:rsidP="00A95C70">
      <w:pPr>
        <w:spacing w:after="0" w:line="240" w:lineRule="auto"/>
        <w:rPr>
          <w:rFonts w:ascii="Maiandra GD" w:hAnsi="Maiandra GD"/>
          <w:sz w:val="24"/>
          <w:szCs w:val="24"/>
        </w:rPr>
      </w:pPr>
      <w:r>
        <w:rPr>
          <w:noProof/>
          <w:lang w:eastAsia="tr-TR"/>
        </w:rPr>
        <w:pict>
          <v:roundrect id="_x0000_s1190" style="position:absolute;margin-left:-3.75pt;margin-top:3.9pt;width:269.25pt;height:45.35pt;z-index:251723776" arcsize="10923f" strokecolor="red" strokeweight=".25pt">
            <v:stroke dashstyle="1 1"/>
            <v:textbox>
              <w:txbxContent>
                <w:p w:rsidR="002719FE" w:rsidRPr="00474784" w:rsidRDefault="002719FE" w:rsidP="003166F7">
                  <w:pPr>
                    <w:spacing w:after="120" w:line="240" w:lineRule="auto"/>
                    <w:jc w:val="center"/>
                    <w:rPr>
                      <w:rFonts w:ascii="Lucida Calligraphy" w:hAnsi="Lucida Calligraphy"/>
                    </w:rPr>
                  </w:pPr>
                  <w:r>
                    <w:rPr>
                      <w:rFonts w:ascii="Maiandra GD" w:hAnsi="Maiandra GD"/>
                    </w:rPr>
                    <w:t>dolayısıyla - bu yüzden - için - bu nedenle - bunun sonucunda - çünkü</w:t>
                  </w:r>
                </w:p>
                <w:p w:rsidR="002719FE" w:rsidRDefault="002719FE" w:rsidP="003166F7"/>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91" style="position:absolute;margin-left:-3.75pt;margin-top:11pt;width:269.25pt;height:45.35pt;z-index:251724800" arcsize="10923f" strokecolor="red" strokeweight=".25pt">
            <v:stroke dashstyle="1 1"/>
            <v:textbox>
              <w:txbxContent>
                <w:p w:rsidR="002719FE" w:rsidRPr="00474784" w:rsidRDefault="002719FE" w:rsidP="003166F7">
                  <w:pPr>
                    <w:spacing w:after="120" w:line="240" w:lineRule="auto"/>
                    <w:rPr>
                      <w:rFonts w:ascii="Lucida Calligraphy" w:hAnsi="Lucida Calligraphy"/>
                    </w:rPr>
                  </w:pPr>
                  <w:r>
                    <w:rPr>
                      <w:rFonts w:ascii="Maiandra GD" w:hAnsi="Maiandra GD"/>
                    </w:rPr>
                    <w:t>Anneler günü .................................. anneme şiir yazdım.</w:t>
                  </w:r>
                </w:p>
                <w:p w:rsidR="002719FE" w:rsidRDefault="002719FE" w:rsidP="003166F7"/>
              </w:txbxContent>
            </v:textbox>
          </v:roundrect>
        </w:pict>
      </w:r>
    </w:p>
    <w:p w:rsidR="002719FE"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r>
        <w:rPr>
          <w:noProof/>
          <w:lang w:eastAsia="tr-TR"/>
        </w:rPr>
        <w:pict>
          <v:roundrect id="_x0000_s1192" style="position:absolute;margin-left:-3.75pt;margin-top:4.45pt;width:269.25pt;height:22.7pt;z-index:251725824" arcsize="10923f" strokecolor="red" strokeweight=".25pt">
            <v:stroke dashstyle="1 1"/>
            <v:textbox>
              <w:txbxContent>
                <w:p w:rsidR="002719FE" w:rsidRPr="00474784" w:rsidRDefault="002719FE" w:rsidP="003166F7">
                  <w:pPr>
                    <w:spacing w:after="120" w:line="240" w:lineRule="auto"/>
                    <w:rPr>
                      <w:rFonts w:ascii="Lucida Calligraphy" w:hAnsi="Lucida Calligraphy"/>
                    </w:rPr>
                  </w:pPr>
                  <w:r>
                    <w:rPr>
                      <w:rFonts w:ascii="Maiandra GD" w:hAnsi="Maiandra GD"/>
                    </w:rPr>
                    <w:t>Montunu giymeden dışarı çıktığı .................. üşüttü.</w:t>
                  </w:r>
                </w:p>
                <w:p w:rsidR="002719FE" w:rsidRDefault="002719FE" w:rsidP="003166F7"/>
              </w:txbxContent>
            </v:textbox>
          </v:roundrect>
        </w:pict>
      </w: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r>
        <w:rPr>
          <w:noProof/>
          <w:lang w:eastAsia="tr-TR"/>
        </w:rPr>
        <w:pict>
          <v:roundrect id="_x0000_s1193" style="position:absolute;margin-left:-3.75pt;margin-top:4.15pt;width:269.25pt;height:45.35pt;z-index:251726848" arcsize="10923f" strokecolor="red" strokeweight=".25pt">
            <v:stroke dashstyle="1 1"/>
            <v:textbox>
              <w:txbxContent>
                <w:p w:rsidR="002719FE" w:rsidRPr="00474784" w:rsidRDefault="002719FE" w:rsidP="003166F7">
                  <w:pPr>
                    <w:spacing w:after="120" w:line="240" w:lineRule="auto"/>
                    <w:rPr>
                      <w:rFonts w:ascii="Lucida Calligraphy" w:hAnsi="Lucida Calligraphy"/>
                    </w:rPr>
                  </w:pPr>
                  <w:r>
                    <w:rPr>
                      <w:rFonts w:ascii="Maiandra GD" w:hAnsi="Maiandra GD"/>
                    </w:rPr>
                    <w:t>Hava çok soğuktu ....................... annem dışarı çıkmama izin vermedi.</w:t>
                  </w:r>
                </w:p>
                <w:p w:rsidR="002719FE" w:rsidRDefault="002719FE" w:rsidP="003166F7"/>
              </w:txbxContent>
            </v:textbox>
          </v:roundrect>
        </w:pict>
      </w: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r>
        <w:rPr>
          <w:noProof/>
          <w:lang w:eastAsia="tr-TR"/>
        </w:rPr>
        <w:pict>
          <v:roundrect id="_x0000_s1194" style="position:absolute;margin-left:-3.75pt;margin-top:-.1pt;width:269.25pt;height:45.35pt;z-index:251727872" arcsize="10923f" strokecolor="red" strokeweight=".25pt">
            <v:stroke dashstyle="1 1"/>
            <v:textbox>
              <w:txbxContent>
                <w:p w:rsidR="002719FE" w:rsidRPr="00474784" w:rsidRDefault="002719FE" w:rsidP="003166F7">
                  <w:pPr>
                    <w:spacing w:after="120" w:line="240" w:lineRule="auto"/>
                    <w:rPr>
                      <w:rFonts w:ascii="Lucida Calligraphy" w:hAnsi="Lucida Calligraphy"/>
                    </w:rPr>
                  </w:pPr>
                  <w:r>
                    <w:rPr>
                      <w:rFonts w:ascii="Maiandra GD" w:hAnsi="Maiandra GD"/>
                    </w:rPr>
                    <w:t>Doğum gününde kitap hediye ettim ........................ o kitapları çok sever.</w:t>
                  </w:r>
                </w:p>
                <w:p w:rsidR="002719FE" w:rsidRDefault="002719FE" w:rsidP="003166F7"/>
              </w:txbxContent>
            </v:textbox>
          </v:roundrect>
        </w:pict>
      </w:r>
    </w:p>
    <w:p w:rsidR="002719FE" w:rsidRPr="00A95C70" w:rsidRDefault="002719FE" w:rsidP="00A95C70">
      <w:pPr>
        <w:spacing w:after="0" w:line="240" w:lineRule="auto"/>
        <w:rPr>
          <w:rFonts w:ascii="Maiandra GD" w:hAnsi="Maiandra GD"/>
          <w:sz w:val="24"/>
          <w:szCs w:val="24"/>
        </w:rPr>
      </w:pPr>
    </w:p>
    <w:p w:rsidR="002719FE" w:rsidRPr="00A95C70"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95" style="position:absolute;margin-left:-3.75pt;margin-top:7.7pt;width:269.25pt;height:45.35pt;z-index:251728896" arcsize="10923f" strokecolor="red" strokeweight=".25pt">
            <v:stroke dashstyle="1 1"/>
            <v:textbox>
              <w:txbxContent>
                <w:p w:rsidR="002719FE" w:rsidRPr="00474784" w:rsidRDefault="002719FE" w:rsidP="003166F7">
                  <w:pPr>
                    <w:spacing w:after="120" w:line="240" w:lineRule="auto"/>
                    <w:rPr>
                      <w:rFonts w:ascii="Lucida Calligraphy" w:hAnsi="Lucida Calligraphy"/>
                    </w:rPr>
                  </w:pPr>
                  <w:r>
                    <w:rPr>
                      <w:rFonts w:ascii="Maiandra GD" w:hAnsi="Maiandra GD"/>
                    </w:rPr>
                    <w:t>Salih iyi bir futbolcu olmak istiyor ........................... kursa gidiyor.</w:t>
                  </w:r>
                </w:p>
                <w:p w:rsidR="002719FE" w:rsidRDefault="002719FE" w:rsidP="003166F7"/>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96" style="position:absolute;margin-left:-3.75pt;margin-top:1.2pt;width:269.25pt;height:45.35pt;z-index:251729920" arcsize="10923f" strokecolor="red" strokeweight=".25pt">
            <v:stroke dashstyle="1 1"/>
            <v:textbox>
              <w:txbxContent>
                <w:p w:rsidR="002719FE" w:rsidRPr="00474784" w:rsidRDefault="002719FE" w:rsidP="003166F7">
                  <w:pPr>
                    <w:spacing w:after="120" w:line="240" w:lineRule="auto"/>
                    <w:rPr>
                      <w:rFonts w:ascii="Lucida Calligraphy" w:hAnsi="Lucida Calligraphy"/>
                    </w:rPr>
                  </w:pPr>
                  <w:r>
                    <w:rPr>
                      <w:rFonts w:ascii="Maiandra GD" w:hAnsi="Maiandra GD"/>
                    </w:rPr>
                    <w:t>Bugün şiddetli bir yağmur vardı .............................. maç iptal edildi.</w:t>
                  </w:r>
                </w:p>
                <w:p w:rsidR="002719FE" w:rsidRDefault="002719FE" w:rsidP="003166F7"/>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Pr="00D4595E" w:rsidRDefault="002719FE" w:rsidP="00A95C70">
      <w:pPr>
        <w:spacing w:after="0" w:line="240" w:lineRule="auto"/>
        <w:rPr>
          <w:rFonts w:ascii="Maiandra GD" w:hAnsi="Maiandra GD"/>
          <w:sz w:val="20"/>
          <w:szCs w:val="20"/>
        </w:rPr>
      </w:pPr>
    </w:p>
    <w:p w:rsidR="002719FE" w:rsidRDefault="002719FE" w:rsidP="00A95C70">
      <w:pPr>
        <w:spacing w:after="0" w:line="240" w:lineRule="auto"/>
        <w:rPr>
          <w:rFonts w:ascii="Maiandra GD" w:hAnsi="Maiandra GD"/>
          <w:sz w:val="24"/>
          <w:szCs w:val="24"/>
        </w:rPr>
      </w:pPr>
      <w:r>
        <w:rPr>
          <w:rFonts w:ascii="Maiandra GD" w:hAnsi="Maiandra GD"/>
          <w:sz w:val="24"/>
          <w:szCs w:val="24"/>
        </w:rPr>
        <w:t>8-Aşağıdaki cümleleri, kutunun içindeki karşılaştırma ifadeleriyle tamamlayınız.</w:t>
      </w:r>
    </w:p>
    <w:p w:rsidR="002719FE" w:rsidRDefault="002719FE" w:rsidP="00A95C70">
      <w:pPr>
        <w:spacing w:after="0" w:line="240" w:lineRule="auto"/>
        <w:rPr>
          <w:rFonts w:ascii="Maiandra GD" w:hAnsi="Maiandra GD"/>
          <w:sz w:val="24"/>
          <w:szCs w:val="24"/>
        </w:rPr>
      </w:pPr>
      <w:r>
        <w:rPr>
          <w:noProof/>
          <w:lang w:eastAsia="tr-TR"/>
        </w:rPr>
        <w:pict>
          <v:roundrect id="_x0000_s1197" style="position:absolute;margin-left:-3.75pt;margin-top:10pt;width:269.25pt;height:22.7pt;z-index:251737088" arcsize="10923f" strokecolor="red" strokeweight=".25pt">
            <v:stroke dashstyle="1 1"/>
            <v:textbox>
              <w:txbxContent>
                <w:p w:rsidR="002719FE" w:rsidRPr="00474784" w:rsidRDefault="002719FE" w:rsidP="00923EAC">
                  <w:pPr>
                    <w:spacing w:after="120" w:line="240" w:lineRule="auto"/>
                    <w:rPr>
                      <w:rFonts w:ascii="Lucida Calligraphy" w:hAnsi="Lucida Calligraphy"/>
                    </w:rPr>
                  </w:pPr>
                  <w:r>
                    <w:rPr>
                      <w:rFonts w:ascii="Maiandra GD" w:hAnsi="Maiandra GD"/>
                    </w:rPr>
                    <w:t>gibi - daha - aynısı - kadar - den/dan - farklı olarak</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98" style="position:absolute;margin-left:-3.75pt;margin-top:8.5pt;width:269.25pt;height:45.35pt;z-index:251736064" arcsize="10923f" strokecolor="red" strokeweight=".25pt">
            <v:stroke dashstyle="1 1"/>
            <v:textbox style="mso-next-textbox:#_x0000_s1198">
              <w:txbxContent>
                <w:p w:rsidR="002719FE" w:rsidRPr="00474784" w:rsidRDefault="002719FE" w:rsidP="00923EAC">
                  <w:pPr>
                    <w:spacing w:after="120" w:line="240" w:lineRule="auto"/>
                    <w:rPr>
                      <w:rFonts w:ascii="Lucida Calligraphy" w:hAnsi="Lucida Calligraphy"/>
                    </w:rPr>
                  </w:pPr>
                  <w:r>
                    <w:rPr>
                      <w:rFonts w:ascii="Maiandra GD" w:hAnsi="Maiandra GD"/>
                    </w:rPr>
                    <w:t>Çiğdem'in gözleri babasının gözleri ......................... parlıyor.</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199" style="position:absolute;margin-left:-3.75pt;margin-top:.45pt;width:269.25pt;height:45.35pt;z-index:251735040" arcsize="10923f" strokecolor="red" strokeweight=".25pt">
            <v:stroke dashstyle="1 1"/>
            <v:textbox style="mso-next-textbox:#_x0000_s1199">
              <w:txbxContent>
                <w:p w:rsidR="002719FE" w:rsidRPr="00474784" w:rsidRDefault="002719FE" w:rsidP="00923EAC">
                  <w:pPr>
                    <w:spacing w:after="120" w:line="240" w:lineRule="auto"/>
                    <w:rPr>
                      <w:rFonts w:ascii="Lucida Calligraphy" w:hAnsi="Lucida Calligraphy"/>
                    </w:rPr>
                  </w:pPr>
                  <w:r>
                    <w:rPr>
                      <w:rFonts w:ascii="Maiandra GD" w:hAnsi="Maiandra GD"/>
                    </w:rPr>
                    <w:t>Çiğdem'in saçları, annesinin saçlarından .................. uzun gözüküyor.</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0" style="position:absolute;margin-left:-3.75pt;margin-top:8.3pt;width:269.25pt;height:22.7pt;z-index:251734016" arcsize="10923f" strokecolor="red" strokeweight=".25pt">
            <v:stroke dashstyle="1 1"/>
            <v:textbox style="mso-next-textbox:#_x0000_s1200">
              <w:txbxContent>
                <w:p w:rsidR="002719FE" w:rsidRPr="00474784" w:rsidRDefault="002719FE" w:rsidP="00923EAC">
                  <w:pPr>
                    <w:spacing w:after="120" w:line="240" w:lineRule="auto"/>
                    <w:rPr>
                      <w:rFonts w:ascii="Lucida Calligraphy" w:hAnsi="Lucida Calligraphy"/>
                    </w:rPr>
                  </w:pPr>
                  <w:r>
                    <w:rPr>
                      <w:rFonts w:ascii="Maiandra GD" w:hAnsi="Maiandra GD"/>
                    </w:rPr>
                    <w:t>Çiğdem, kardeşinden .................... şişman değil.</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1" style="position:absolute;margin-left:-3.75pt;margin-top:6.45pt;width:269.25pt;height:22.7pt;z-index:251732992" arcsize="10923f" strokecolor="red" strokeweight=".25pt">
            <v:stroke dashstyle="1 1"/>
            <v:textbox style="mso-next-textbox:#_x0000_s1201">
              <w:txbxContent>
                <w:p w:rsidR="002719FE" w:rsidRPr="00474784" w:rsidRDefault="002719FE" w:rsidP="00923EAC">
                  <w:pPr>
                    <w:spacing w:after="120" w:line="240" w:lineRule="auto"/>
                    <w:rPr>
                      <w:rFonts w:ascii="Lucida Calligraphy" w:hAnsi="Lucida Calligraphy"/>
                    </w:rPr>
                  </w:pPr>
                  <w:r>
                    <w:rPr>
                      <w:rFonts w:ascii="Maiandra GD" w:hAnsi="Maiandra GD"/>
                    </w:rPr>
                    <w:t>Çiğdem, ablası ............................ dik yürüyor.</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2" style="position:absolute;margin-left:-3.75pt;margin-top:5.5pt;width:269.25pt;height:22.7pt;z-index:251731968" arcsize="10923f" strokecolor="red" strokeweight=".25pt">
            <v:stroke dashstyle="1 1"/>
            <v:textbox style="mso-next-textbox:#_x0000_s1202">
              <w:txbxContent>
                <w:p w:rsidR="002719FE" w:rsidRPr="00474784" w:rsidRDefault="002719FE" w:rsidP="00923EAC">
                  <w:pPr>
                    <w:spacing w:after="120" w:line="240" w:lineRule="auto"/>
                    <w:rPr>
                      <w:rFonts w:ascii="Lucida Calligraphy" w:hAnsi="Lucida Calligraphy"/>
                    </w:rPr>
                  </w:pPr>
                  <w:r>
                    <w:rPr>
                      <w:rFonts w:ascii="Maiandra GD" w:hAnsi="Maiandra GD"/>
                    </w:rPr>
                    <w:t>Çiğdem'in ayakkabısının ................. bende de var.</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3" style="position:absolute;margin-left:-3.75pt;margin-top:4.5pt;width:269.25pt;height:22.7pt;z-index:251730944" arcsize="10923f" strokecolor="red" strokeweight=".25pt">
            <v:stroke dashstyle="1 1"/>
            <v:textbox style="mso-next-textbox:#_x0000_s1203">
              <w:txbxContent>
                <w:p w:rsidR="002719FE" w:rsidRPr="00474784" w:rsidRDefault="002719FE" w:rsidP="00923EAC">
                  <w:pPr>
                    <w:spacing w:after="120" w:line="240" w:lineRule="auto"/>
                    <w:rPr>
                      <w:rFonts w:ascii="Lucida Calligraphy" w:hAnsi="Lucida Calligraphy"/>
                    </w:rPr>
                  </w:pPr>
                  <w:r>
                    <w:rPr>
                      <w:rFonts w:ascii="Maiandra GD" w:hAnsi="Maiandra GD"/>
                    </w:rPr>
                    <w:t>Çiğdem, Ali'......... büyük, Zehra'............... küçüktür.</w:t>
                  </w:r>
                </w:p>
                <w:p w:rsidR="002719FE" w:rsidRDefault="002719FE" w:rsidP="00923EAC"/>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rFonts w:ascii="Maiandra GD" w:hAnsi="Maiandra GD"/>
          <w:sz w:val="24"/>
          <w:szCs w:val="24"/>
        </w:rPr>
        <w:t>9-Aşağıdaki sözcük gruplarını örnekteki gibi farklı düşünmeye yöneltecek şekilde tamamlayınız.</w:t>
      </w:r>
    </w:p>
    <w:p w:rsidR="002719FE" w:rsidRDefault="002719FE" w:rsidP="00A95C70">
      <w:pPr>
        <w:spacing w:after="0" w:line="240" w:lineRule="auto"/>
        <w:rPr>
          <w:rFonts w:ascii="Maiandra GD" w:hAnsi="Maiandra GD"/>
          <w:sz w:val="24"/>
          <w:szCs w:val="24"/>
        </w:rPr>
      </w:pPr>
      <w:r>
        <w:rPr>
          <w:noProof/>
          <w:lang w:eastAsia="tr-TR"/>
        </w:rPr>
        <w:pict>
          <v:roundrect id="_x0000_s1204" style="position:absolute;margin-left:.45pt;margin-top:3pt;width:269.25pt;height:28.35pt;z-index:251738112" arcsize="10923f" strokecolor="red" strokeweight=".25pt">
            <v:stroke dashstyle="1 1"/>
            <v:textbox style="mso-next-textbox:#_x0000_s1204">
              <w:txbxContent>
                <w:p w:rsidR="002719FE" w:rsidRPr="001A141A" w:rsidRDefault="002719FE" w:rsidP="001A141A">
                  <w:pPr>
                    <w:spacing w:after="120" w:line="240" w:lineRule="auto"/>
                    <w:rPr>
                      <w:rFonts w:ascii="Hand writing Mutlu" w:hAnsi="Hand writing Mutlu"/>
                    </w:rPr>
                  </w:pPr>
                  <w:r>
                    <w:rPr>
                      <w:rFonts w:ascii="Maiandra GD" w:hAnsi="Maiandra GD"/>
                    </w:rPr>
                    <w:t xml:space="preserve">Seninle parka gelirim </w:t>
                  </w:r>
                  <w:r w:rsidRPr="001A141A">
                    <w:rPr>
                      <w:rFonts w:ascii="Maiandra GD" w:hAnsi="Maiandra GD"/>
                      <w:b/>
                    </w:rPr>
                    <w:t>fakat</w:t>
                  </w:r>
                  <w:r>
                    <w:rPr>
                      <w:rFonts w:ascii="Maiandra GD" w:hAnsi="Maiandra GD"/>
                    </w:rPr>
                    <w:t xml:space="preserve"> </w:t>
                  </w:r>
                  <w:r w:rsidRPr="001A141A">
                    <w:rPr>
                      <w:rFonts w:ascii="Hand writing Mutlu" w:hAnsi="Hand writing Mutlu"/>
                    </w:rPr>
                    <w:t>çok geç kalmayacağız.</w:t>
                  </w:r>
                </w:p>
                <w:p w:rsidR="002719FE" w:rsidRDefault="002719FE" w:rsidP="001A141A"/>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5" style="position:absolute;margin-left:.45pt;margin-top:8.95pt;width:269.25pt;height:45.35pt;z-index:251739136" arcsize="10923f" strokecolor="red" strokeweight=".25pt">
            <v:stroke dashstyle="1 1"/>
            <v:textbox style="mso-next-textbox:#_x0000_s1205">
              <w:txbxContent>
                <w:p w:rsidR="002719FE" w:rsidRPr="001A141A" w:rsidRDefault="002719FE" w:rsidP="00E66739">
                  <w:pPr>
                    <w:spacing w:after="120" w:line="240" w:lineRule="auto"/>
                    <w:rPr>
                      <w:rFonts w:ascii="Hand writing Mutlu" w:hAnsi="Hand writing Mutlu"/>
                    </w:rPr>
                  </w:pPr>
                  <w:r>
                    <w:rPr>
                      <w:rFonts w:ascii="Maiandra GD" w:hAnsi="Maiandra GD"/>
                    </w:rPr>
                    <w:t xml:space="preserve">Merdivenlerden inerken dikkat et, </w:t>
                  </w:r>
                  <w:r w:rsidRPr="00E66739">
                    <w:rPr>
                      <w:rFonts w:ascii="Maiandra GD" w:hAnsi="Maiandra GD"/>
                      <w:b/>
                    </w:rPr>
                    <w:t>yoksa</w:t>
                  </w:r>
                  <w:r>
                    <w:rPr>
                      <w:rFonts w:ascii="Maiandra GD" w:hAnsi="Maiandra GD"/>
                    </w:rPr>
                    <w:t xml:space="preserve">  ........... ...........................................................................</w:t>
                  </w:r>
                </w:p>
                <w:p w:rsidR="002719FE" w:rsidRDefault="002719FE" w:rsidP="00E6673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6" style="position:absolute;margin-left:.45pt;margin-top:4.6pt;width:269.25pt;height:45.35pt;z-index:251740160" arcsize="10923f" strokecolor="red" strokeweight=".25pt">
            <v:stroke dashstyle="1 1"/>
            <v:textbox style="mso-next-textbox:#_x0000_s1206">
              <w:txbxContent>
                <w:p w:rsidR="002719FE" w:rsidRPr="001A141A" w:rsidRDefault="002719FE" w:rsidP="00E66739">
                  <w:pPr>
                    <w:spacing w:after="120" w:line="240" w:lineRule="auto"/>
                    <w:rPr>
                      <w:rFonts w:ascii="Hand writing Mutlu" w:hAnsi="Hand writing Mutlu"/>
                    </w:rPr>
                  </w:pPr>
                  <w:r>
                    <w:rPr>
                      <w:rFonts w:ascii="Maiandra GD" w:hAnsi="Maiandra GD"/>
                    </w:rPr>
                    <w:t xml:space="preserve">Çok yoruldum </w:t>
                  </w:r>
                  <w:r w:rsidRPr="00E66739">
                    <w:rPr>
                      <w:rFonts w:ascii="Maiandra GD" w:hAnsi="Maiandra GD"/>
                      <w:b/>
                    </w:rPr>
                    <w:t>ama</w:t>
                  </w:r>
                  <w:r>
                    <w:rPr>
                      <w:rFonts w:ascii="Maiandra GD" w:hAnsi="Maiandra GD"/>
                    </w:rPr>
                    <w:t xml:space="preserve"> ............................................ ...........................................................................</w:t>
                  </w:r>
                </w:p>
                <w:p w:rsidR="002719FE" w:rsidRDefault="002719FE" w:rsidP="00E6673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7" style="position:absolute;margin-left:.45pt;margin-top:12.7pt;width:269.25pt;height:45.35pt;z-index:251741184" arcsize="10923f" strokecolor="red" strokeweight=".25pt">
            <v:stroke dashstyle="1 1"/>
            <v:textbox style="mso-next-textbox:#_x0000_s1207">
              <w:txbxContent>
                <w:p w:rsidR="002719FE" w:rsidRPr="001A141A" w:rsidRDefault="002719FE" w:rsidP="00E66739">
                  <w:pPr>
                    <w:spacing w:after="120" w:line="240" w:lineRule="auto"/>
                    <w:rPr>
                      <w:rFonts w:ascii="Hand writing Mutlu" w:hAnsi="Hand writing Mutlu"/>
                    </w:rPr>
                  </w:pPr>
                  <w:r>
                    <w:rPr>
                      <w:rFonts w:ascii="Maiandra GD" w:hAnsi="Maiandra GD"/>
                    </w:rPr>
                    <w:t xml:space="preserve">Ödevine yardım ederim </w:t>
                  </w:r>
                  <w:r w:rsidRPr="00E66739">
                    <w:rPr>
                      <w:rFonts w:ascii="Maiandra GD" w:hAnsi="Maiandra GD"/>
                      <w:b/>
                    </w:rPr>
                    <w:t>ancak</w:t>
                  </w:r>
                  <w:r>
                    <w:rPr>
                      <w:rFonts w:ascii="Maiandra GD" w:hAnsi="Maiandra GD"/>
                    </w:rPr>
                    <w:t xml:space="preserve"> ........................... ...........................................................................</w:t>
                  </w:r>
                </w:p>
                <w:p w:rsidR="002719FE" w:rsidRDefault="002719FE" w:rsidP="00E6673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8" style="position:absolute;margin-left:.45pt;margin-top:6.85pt;width:269.25pt;height:45.35pt;z-index:251742208" arcsize="10923f" strokecolor="red" strokeweight=".25pt">
            <v:stroke dashstyle="1 1"/>
            <v:textbox style="mso-next-textbox:#_x0000_s1208">
              <w:txbxContent>
                <w:p w:rsidR="002719FE" w:rsidRPr="001A141A" w:rsidRDefault="002719FE" w:rsidP="00E66739">
                  <w:pPr>
                    <w:spacing w:after="120" w:line="240" w:lineRule="auto"/>
                    <w:rPr>
                      <w:rFonts w:ascii="Hand writing Mutlu" w:hAnsi="Hand writing Mutlu"/>
                    </w:rPr>
                  </w:pPr>
                  <w:r>
                    <w:rPr>
                      <w:rFonts w:ascii="Maiandra GD" w:hAnsi="Maiandra GD"/>
                    </w:rPr>
                    <w:t xml:space="preserve">Sınava çok çalıştım, </w:t>
                  </w:r>
                  <w:r w:rsidRPr="00E66739">
                    <w:rPr>
                      <w:rFonts w:ascii="Maiandra GD" w:hAnsi="Maiandra GD"/>
                      <w:b/>
                    </w:rPr>
                    <w:t>buna rağmen</w:t>
                  </w:r>
                  <w:r>
                    <w:rPr>
                      <w:rFonts w:ascii="Maiandra GD" w:hAnsi="Maiandra GD"/>
                    </w:rPr>
                    <w:t xml:space="preserve"> ......................... ............................................................................</w:t>
                  </w:r>
                </w:p>
                <w:p w:rsidR="002719FE" w:rsidRDefault="002719FE" w:rsidP="00E6673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09" style="position:absolute;margin-left:.45pt;margin-top:1.05pt;width:269.25pt;height:45.35pt;z-index:251743232" arcsize="10923f" strokecolor="red" strokeweight=".25pt">
            <v:stroke dashstyle="1 1"/>
            <v:textbox style="mso-next-textbox:#_x0000_s1209">
              <w:txbxContent>
                <w:p w:rsidR="002719FE" w:rsidRPr="001A141A" w:rsidRDefault="002719FE" w:rsidP="00E66739">
                  <w:pPr>
                    <w:spacing w:after="120" w:line="240" w:lineRule="auto"/>
                    <w:rPr>
                      <w:rFonts w:ascii="Hand writing Mutlu" w:hAnsi="Hand writing Mutlu"/>
                    </w:rPr>
                  </w:pPr>
                  <w:r>
                    <w:rPr>
                      <w:rFonts w:ascii="Maiandra GD" w:hAnsi="Maiandra GD"/>
                    </w:rPr>
                    <w:t xml:space="preserve">Ben de okuldan sonra gelirim </w:t>
                  </w:r>
                  <w:r w:rsidRPr="00E66739">
                    <w:rPr>
                      <w:rFonts w:ascii="Maiandra GD" w:hAnsi="Maiandra GD"/>
                      <w:b/>
                    </w:rPr>
                    <w:t>ancak</w:t>
                  </w:r>
                  <w:r>
                    <w:rPr>
                      <w:rFonts w:ascii="Maiandra GD" w:hAnsi="Maiandra GD"/>
                    </w:rPr>
                    <w:t xml:space="preserve"> ...................... .............................................................................</w:t>
                  </w:r>
                </w:p>
                <w:p w:rsidR="002719FE" w:rsidRDefault="002719FE" w:rsidP="00E66739"/>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Pr="00214537" w:rsidRDefault="002719FE" w:rsidP="00A95C70">
      <w:pPr>
        <w:spacing w:after="0" w:line="240" w:lineRule="auto"/>
        <w:rPr>
          <w:rFonts w:ascii="Maiandra GD" w:hAnsi="Maiandra GD"/>
          <w:sz w:val="20"/>
          <w:szCs w:val="20"/>
        </w:rPr>
      </w:pPr>
    </w:p>
    <w:p w:rsidR="002719FE" w:rsidRDefault="002719FE" w:rsidP="00A95C70">
      <w:pPr>
        <w:spacing w:after="0" w:line="240" w:lineRule="auto"/>
        <w:rPr>
          <w:rFonts w:ascii="Maiandra GD" w:hAnsi="Maiandra GD"/>
          <w:sz w:val="24"/>
          <w:szCs w:val="24"/>
        </w:rPr>
      </w:pPr>
      <w:r>
        <w:rPr>
          <w:rFonts w:ascii="Maiandra GD" w:hAnsi="Maiandra GD"/>
          <w:sz w:val="24"/>
          <w:szCs w:val="24"/>
        </w:rPr>
        <w:t>10- Aşağıdaki cümleleri, kutudaki farklı düşünmeye yönlendiren ifadelerle tamamlayınız.</w:t>
      </w:r>
    </w:p>
    <w:p w:rsidR="002719FE" w:rsidRDefault="002719FE" w:rsidP="00A95C70">
      <w:pPr>
        <w:spacing w:after="0" w:line="240" w:lineRule="auto"/>
        <w:rPr>
          <w:rFonts w:ascii="Maiandra GD" w:hAnsi="Maiandra GD"/>
          <w:sz w:val="24"/>
          <w:szCs w:val="24"/>
        </w:rPr>
      </w:pPr>
      <w:r>
        <w:rPr>
          <w:noProof/>
          <w:lang w:eastAsia="tr-TR"/>
        </w:rPr>
        <w:pict>
          <v:roundrect id="_x0000_s1210" style="position:absolute;margin-left:.45pt;margin-top:5.15pt;width:269.25pt;height:22.7pt;z-index:251744256" arcsize="10923f" strokecolor="red" strokeweight=".25pt">
            <v:stroke dashstyle="1 1"/>
            <v:textbox style="mso-next-textbox:#_x0000_s1210">
              <w:txbxContent>
                <w:p w:rsidR="002719FE" w:rsidRPr="001A141A" w:rsidRDefault="002719FE" w:rsidP="00D4595E">
                  <w:pPr>
                    <w:spacing w:after="120" w:line="240" w:lineRule="auto"/>
                    <w:jc w:val="center"/>
                    <w:rPr>
                      <w:rFonts w:ascii="Hand writing Mutlu" w:hAnsi="Hand writing Mutlu"/>
                    </w:rPr>
                  </w:pPr>
                  <w:r>
                    <w:rPr>
                      <w:rFonts w:ascii="Maiandra GD" w:hAnsi="Maiandra GD"/>
                    </w:rPr>
                    <w:t>yoksa - buna rağmen - fakat - ama - kadar</w:t>
                  </w:r>
                </w:p>
                <w:p w:rsidR="002719FE" w:rsidRDefault="002719FE" w:rsidP="00D459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1" style="position:absolute;margin-left:.45pt;margin-top:4.75pt;width:269.25pt;height:45.35pt;z-index:251745280" arcsize="10923f" strokecolor="red" strokeweight=".25pt">
            <v:stroke dashstyle="1 1"/>
            <v:textbox style="mso-next-textbox:#_x0000_s1211">
              <w:txbxContent>
                <w:p w:rsidR="002719FE" w:rsidRPr="001A141A" w:rsidRDefault="002719FE" w:rsidP="00D4595E">
                  <w:pPr>
                    <w:spacing w:after="120" w:line="240" w:lineRule="auto"/>
                    <w:rPr>
                      <w:rFonts w:ascii="Hand writing Mutlu" w:hAnsi="Hand writing Mutlu"/>
                    </w:rPr>
                  </w:pPr>
                  <w:r>
                    <w:rPr>
                      <w:rFonts w:ascii="Maiandra GD" w:hAnsi="Maiandra GD"/>
                    </w:rPr>
                    <w:t>Yağmurdan sırılsıklam oldum .................................. seni bekledim.</w:t>
                  </w:r>
                </w:p>
                <w:p w:rsidR="002719FE" w:rsidRDefault="002719FE" w:rsidP="00D459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2" style="position:absolute;margin-left:.45pt;margin-top:11.1pt;width:269.25pt;height:46.5pt;z-index:251746304" arcsize="10923f" strokecolor="red" strokeweight=".25pt">
            <v:stroke dashstyle="1 1"/>
            <v:textbox style="mso-next-textbox:#_x0000_s1212">
              <w:txbxContent>
                <w:p w:rsidR="002719FE" w:rsidRPr="001A141A" w:rsidRDefault="002719FE" w:rsidP="00D4595E">
                  <w:pPr>
                    <w:spacing w:after="120" w:line="240" w:lineRule="auto"/>
                    <w:rPr>
                      <w:rFonts w:ascii="Hand writing Mutlu" w:hAnsi="Hand writing Mutlu"/>
                    </w:rPr>
                  </w:pPr>
                  <w:r>
                    <w:rPr>
                      <w:rFonts w:ascii="Maiandra GD" w:hAnsi="Maiandra GD"/>
                    </w:rPr>
                    <w:t>Hepimiz farlı farklıyız .................... aynı sınıfı paylaşıyoruz.</w:t>
                  </w:r>
                </w:p>
                <w:p w:rsidR="002719FE" w:rsidRDefault="002719FE" w:rsidP="00D459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3" style="position:absolute;margin-left:.45pt;margin-top:6.05pt;width:269.25pt;height:22.7pt;z-index:251747328" arcsize="10923f" strokecolor="red" strokeweight=".25pt">
            <v:stroke dashstyle="1 1"/>
            <v:textbox style="mso-next-textbox:#_x0000_s1213">
              <w:txbxContent>
                <w:p w:rsidR="002719FE" w:rsidRPr="001A141A" w:rsidRDefault="002719FE" w:rsidP="00D4595E">
                  <w:pPr>
                    <w:spacing w:after="120" w:line="240" w:lineRule="auto"/>
                    <w:rPr>
                      <w:rFonts w:ascii="Hand writing Mutlu" w:hAnsi="Hand writing Mutlu"/>
                    </w:rPr>
                  </w:pPr>
                  <w:r>
                    <w:rPr>
                      <w:rFonts w:ascii="Maiandra GD" w:hAnsi="Maiandra GD"/>
                    </w:rPr>
                    <w:t>Hızlı gitmelisin ...................... geç kalırsın.</w:t>
                  </w:r>
                </w:p>
                <w:p w:rsidR="002719FE" w:rsidRDefault="002719FE" w:rsidP="00D459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4" style="position:absolute;margin-left:.45pt;margin-top:5.55pt;width:269.25pt;height:22.7pt;z-index:251748352" arcsize="10923f" strokecolor="red" strokeweight=".25pt">
            <v:stroke dashstyle="1 1"/>
            <v:textbox style="mso-next-textbox:#_x0000_s1214">
              <w:txbxContent>
                <w:p w:rsidR="002719FE" w:rsidRPr="001A141A" w:rsidRDefault="002719FE" w:rsidP="00D4595E">
                  <w:pPr>
                    <w:spacing w:after="120" w:line="240" w:lineRule="auto"/>
                    <w:rPr>
                      <w:rFonts w:ascii="Hand writing Mutlu" w:hAnsi="Hand writing Mutlu"/>
                    </w:rPr>
                  </w:pPr>
                  <w:r>
                    <w:rPr>
                      <w:rFonts w:ascii="Maiandra GD" w:hAnsi="Maiandra GD"/>
                    </w:rPr>
                    <w:t>Ben gelinceye ......................... bekle.</w:t>
                  </w:r>
                </w:p>
                <w:p w:rsidR="002719FE" w:rsidRDefault="002719FE" w:rsidP="00D459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5" style="position:absolute;margin-left:.45pt;margin-top:3.25pt;width:269.25pt;height:46.5pt;z-index:251749376" arcsize="10923f" strokecolor="red" strokeweight=".25pt">
            <v:stroke dashstyle="1 1"/>
            <v:textbox style="mso-next-textbox:#_x0000_s1215">
              <w:txbxContent>
                <w:p w:rsidR="002719FE" w:rsidRPr="001A141A" w:rsidRDefault="002719FE" w:rsidP="00D4595E">
                  <w:pPr>
                    <w:spacing w:after="120" w:line="240" w:lineRule="auto"/>
                    <w:rPr>
                      <w:rFonts w:ascii="Hand writing Mutlu" w:hAnsi="Hand writing Mutlu"/>
                    </w:rPr>
                  </w:pPr>
                  <w:r>
                    <w:rPr>
                      <w:rFonts w:ascii="Maiandra GD" w:hAnsi="Maiandra GD"/>
                    </w:rPr>
                    <w:t>Sesini duyabiliyordum ....................... dediklerini anlayamıyordum.</w:t>
                  </w:r>
                </w:p>
                <w:p w:rsidR="002719FE" w:rsidRDefault="002719FE" w:rsidP="00D459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Pr="00603249" w:rsidRDefault="002719FE" w:rsidP="00A95C70">
      <w:pPr>
        <w:spacing w:after="0" w:line="240" w:lineRule="auto"/>
        <w:rPr>
          <w:rFonts w:ascii="Maiandra GD" w:hAnsi="Maiandra GD"/>
          <w:sz w:val="10"/>
          <w:szCs w:val="10"/>
        </w:rPr>
      </w:pPr>
    </w:p>
    <w:p w:rsidR="002719FE" w:rsidRDefault="002719FE" w:rsidP="00A95C70">
      <w:pPr>
        <w:spacing w:after="0" w:line="240" w:lineRule="auto"/>
        <w:rPr>
          <w:rFonts w:ascii="Maiandra GD" w:hAnsi="Maiandra GD"/>
          <w:sz w:val="24"/>
          <w:szCs w:val="24"/>
        </w:rPr>
      </w:pPr>
      <w:r>
        <w:rPr>
          <w:rFonts w:ascii="Maiandra GD" w:hAnsi="Maiandra GD"/>
          <w:sz w:val="24"/>
          <w:szCs w:val="24"/>
        </w:rPr>
        <w:t>11-Aşağıdaki paragrafları özetleyen ve sonuç bildiren ifadelerle tamamlayınız.</w:t>
      </w:r>
    </w:p>
    <w:p w:rsidR="002719FE" w:rsidRDefault="002719FE" w:rsidP="00A95C70">
      <w:pPr>
        <w:spacing w:after="0" w:line="240" w:lineRule="auto"/>
        <w:rPr>
          <w:rFonts w:ascii="Maiandra GD" w:hAnsi="Maiandra GD"/>
          <w:sz w:val="24"/>
          <w:szCs w:val="24"/>
        </w:rPr>
      </w:pPr>
      <w:r>
        <w:rPr>
          <w:noProof/>
          <w:lang w:eastAsia="tr-TR"/>
        </w:rPr>
        <w:pict>
          <v:roundrect id="_x0000_s1216" style="position:absolute;margin-left:.45pt;margin-top:2.45pt;width:269.25pt;height:171pt;z-index:251750400" arcsize="10923f" strokecolor="red" strokeweight=".25pt">
            <v:stroke dashstyle="1 1"/>
            <v:textbox style="mso-next-textbox:#_x0000_s1216">
              <w:txbxContent>
                <w:p w:rsidR="002719FE" w:rsidRDefault="002719FE" w:rsidP="00496C8A">
                  <w:pPr>
                    <w:spacing w:after="120" w:line="240" w:lineRule="auto"/>
                    <w:jc w:val="both"/>
                    <w:rPr>
                      <w:rFonts w:ascii="Maiandra GD" w:hAnsi="Maiandra GD"/>
                    </w:rPr>
                  </w:pPr>
                  <w:r>
                    <w:rPr>
                      <w:rFonts w:ascii="Maiandra GD" w:hAnsi="Maiandra GD"/>
                    </w:rPr>
                    <w:t xml:space="preserve">     </w:t>
                  </w:r>
                  <w:r>
                    <w:rPr>
                      <w:rFonts w:ascii="Maiandra GD" w:hAnsi="Maiandra GD"/>
                    </w:rPr>
                    <w:tab/>
                    <w:t>Bir inşaat şirketi, çocuklarının oyun oynadığı alana bina yapılması için belediyeye başvurmuş. Belediye bu istemi değerlendirmiş ve yapım izni vermiş. Bu durumdan olumsuz etkilenen çocuklar, bir çocuk dergisini muhabiriyle birlikte belediye başkanına gitmişler. Verilen iznin kaldırılmasını istemişler. Çocuklara, mahalledeki insanlar da destek vermiş.</w:t>
                  </w:r>
                </w:p>
                <w:p w:rsidR="002719FE" w:rsidRPr="001A141A" w:rsidRDefault="002719FE" w:rsidP="00214537">
                  <w:pPr>
                    <w:spacing w:after="120" w:line="240" w:lineRule="auto"/>
                    <w:rPr>
                      <w:rFonts w:ascii="Hand writing Mutlu" w:hAnsi="Hand writing Mutlu"/>
                    </w:rPr>
                  </w:pPr>
                  <w:r>
                    <w:rPr>
                      <w:rFonts w:ascii="Maiandra GD" w:hAnsi="Maiandra GD"/>
                    </w:rPr>
                    <w:tab/>
                    <w:t>Özetle ......................................................................................................................................................</w:t>
                  </w:r>
                </w:p>
                <w:p w:rsidR="002719FE" w:rsidRDefault="002719FE" w:rsidP="00214537"/>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7" style="position:absolute;margin-left:.45pt;margin-top:6.85pt;width:269.25pt;height:114.85pt;z-index:251751424" arcsize="10923f" strokecolor="red" strokeweight=".25pt">
            <v:stroke dashstyle="1 1"/>
            <v:textbox style="mso-next-textbox:#_x0000_s1217">
              <w:txbxContent>
                <w:p w:rsidR="002719FE" w:rsidRDefault="002719FE" w:rsidP="00496C8A">
                  <w:pPr>
                    <w:spacing w:after="120" w:line="240" w:lineRule="auto"/>
                    <w:rPr>
                      <w:rFonts w:ascii="Maiandra GD" w:hAnsi="Maiandra GD"/>
                    </w:rPr>
                  </w:pPr>
                  <w:r>
                    <w:rPr>
                      <w:rFonts w:ascii="Maiandra GD" w:hAnsi="Maiandra GD"/>
                    </w:rPr>
                    <w:tab/>
                    <w:t>Boyacılık yaparak ailesini geçindiren Ahmet'e günün birinde kocaman bir paket içinde bir  penguen gönderilir. Buzdolabını yuvaya dönüştüren Ahmet, yeni penguenlerin gelmesiyle ne yapacağını şaşırır.</w:t>
                  </w:r>
                </w:p>
                <w:p w:rsidR="002719FE" w:rsidRPr="001A141A" w:rsidRDefault="002719FE" w:rsidP="00496C8A">
                  <w:pPr>
                    <w:spacing w:after="120" w:line="240" w:lineRule="auto"/>
                    <w:rPr>
                      <w:rFonts w:ascii="Hand writing Mutlu" w:hAnsi="Hand writing Mutlu"/>
                    </w:rPr>
                  </w:pPr>
                  <w:r>
                    <w:rPr>
                      <w:rFonts w:ascii="Maiandra GD" w:hAnsi="Maiandra GD"/>
                    </w:rPr>
                    <w:tab/>
                    <w:t>Kısacası....................................................................................................................................</w:t>
                  </w:r>
                </w:p>
                <w:p w:rsidR="002719FE" w:rsidRDefault="002719FE" w:rsidP="00496C8A"/>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18" style="position:absolute;margin-left:-1.85pt;margin-top:4.6pt;width:269.25pt;height:135.65pt;z-index:251752448" arcsize="10923f" strokecolor="red" strokeweight=".25pt">
            <v:stroke dashstyle="1 1"/>
            <v:textbox style="mso-next-textbox:#_x0000_s1218">
              <w:txbxContent>
                <w:p w:rsidR="002719FE" w:rsidRDefault="002719FE" w:rsidP="00FE213D">
                  <w:pPr>
                    <w:spacing w:after="120" w:line="240" w:lineRule="auto"/>
                    <w:rPr>
                      <w:rFonts w:ascii="Maiandra GD" w:hAnsi="Maiandra GD"/>
                    </w:rPr>
                  </w:pPr>
                  <w:r>
                    <w:rPr>
                      <w:rFonts w:ascii="Maiandra GD" w:hAnsi="Maiandra GD"/>
                    </w:rPr>
                    <w:t>Harry Potter, sıradan bir çocuk gibi yaşarken, kendini büyücülük dünyasının içinde bulur. Hayatı bir baykuşun getirdiği mektupla değişir. Başvurmadığı halde cadılık ve büyücülük okuluna kabul edilir. Burada aldığı derslerle maceradan maceraya atılır.</w:t>
                  </w:r>
                </w:p>
                <w:p w:rsidR="002719FE" w:rsidRDefault="002719FE" w:rsidP="00FE213D">
                  <w:pPr>
                    <w:spacing w:after="120" w:line="240" w:lineRule="auto"/>
                    <w:rPr>
                      <w:rFonts w:ascii="Maiandra GD" w:hAnsi="Maiandra GD"/>
                    </w:rPr>
                  </w:pPr>
                  <w:r>
                    <w:rPr>
                      <w:rFonts w:ascii="Maiandra GD" w:hAnsi="Maiandra GD"/>
                    </w:rPr>
                    <w:t>Bunun sonucunda ................................................</w:t>
                  </w:r>
                </w:p>
                <w:p w:rsidR="002719FE" w:rsidRPr="001A141A" w:rsidRDefault="002719FE" w:rsidP="00FE213D">
                  <w:pPr>
                    <w:spacing w:after="120" w:line="240" w:lineRule="auto"/>
                    <w:rPr>
                      <w:rFonts w:ascii="Hand writing Mutlu" w:hAnsi="Hand writing Mutlu"/>
                    </w:rPr>
                  </w:pPr>
                  <w:r>
                    <w:rPr>
                      <w:rFonts w:ascii="Maiandra GD" w:hAnsi="Maiandra GD"/>
                    </w:rPr>
                    <w:t>............................................................................</w:t>
                  </w:r>
                </w:p>
                <w:p w:rsidR="002719FE" w:rsidRDefault="002719FE" w:rsidP="00FE213D"/>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rFonts w:ascii="Maiandra GD" w:hAnsi="Maiandra GD"/>
          <w:sz w:val="24"/>
          <w:szCs w:val="24"/>
        </w:rPr>
        <w:t>11-Aşağıdaki metne göre 5N 1K sorularının cevaplarını yazınız.</w:t>
      </w:r>
    </w:p>
    <w:p w:rsidR="002719FE" w:rsidRDefault="002719FE" w:rsidP="00A95C70">
      <w:pPr>
        <w:spacing w:after="0" w:line="240" w:lineRule="auto"/>
        <w:rPr>
          <w:rFonts w:ascii="Maiandra GD" w:hAnsi="Maiandra GD"/>
          <w:sz w:val="24"/>
          <w:szCs w:val="24"/>
        </w:rPr>
      </w:pPr>
      <w:r>
        <w:rPr>
          <w:noProof/>
          <w:lang w:eastAsia="tr-TR"/>
        </w:rPr>
        <w:pict>
          <v:roundrect id="_x0000_s1219" style="position:absolute;margin-left:-1.85pt;margin-top:8.9pt;width:269.25pt;height:178.9pt;z-index:251753472" arcsize="10923f" strokecolor="red" strokeweight=".25pt">
            <v:stroke dashstyle="1 1"/>
            <v:textbox style="mso-next-textbox:#_x0000_s1219">
              <w:txbxContent>
                <w:p w:rsidR="002719FE" w:rsidRDefault="002719FE" w:rsidP="001E0EB4">
                  <w:pPr>
                    <w:spacing w:after="0" w:line="240" w:lineRule="auto"/>
                    <w:jc w:val="both"/>
                    <w:rPr>
                      <w:rFonts w:ascii="Maiandra GD" w:hAnsi="Maiandra GD"/>
                      <w:sz w:val="24"/>
                      <w:szCs w:val="24"/>
                    </w:rPr>
                  </w:pPr>
                  <w:r>
                    <w:rPr>
                      <w:rFonts w:ascii="Maiandra GD" w:hAnsi="Maiandra GD"/>
                      <w:sz w:val="24"/>
                      <w:szCs w:val="24"/>
                    </w:rPr>
                    <w:tab/>
                    <w:t>Benim adım Yunus Arda. Üçüncü sınıfa gidiyorum. 2004 yılında İzmir'de doğdum. Köpeğimin adı Benekli. Annem evde köpek beslememe izin vermediği için ona dedem bakıyor. Dedem Selendi'de yaşıyor. Bu sebeple ben her yaz tatilinde Selendi'ye giderim. Oraya giderken de Benekli için çeşit çeşit mamalar almayı ihmal etmem. Yaz tatilim Benekli ve dedem sayesinde çok eğlenceli geçer.</w:t>
                  </w:r>
                </w:p>
                <w:p w:rsidR="002719FE" w:rsidRPr="001E0EB4" w:rsidRDefault="002719FE" w:rsidP="001E0EB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r>
        <w:rPr>
          <w:rFonts w:ascii="Maiandra GD" w:hAnsi="Maiandra GD"/>
          <w:sz w:val="24"/>
          <w:szCs w:val="24"/>
        </w:rPr>
        <w:tab/>
      </w: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p>
    <w:p w:rsidR="002719FE" w:rsidRDefault="002719FE" w:rsidP="001E0EB4">
      <w:pPr>
        <w:spacing w:after="0" w:line="240" w:lineRule="auto"/>
        <w:jc w:val="both"/>
        <w:rPr>
          <w:rFonts w:ascii="Maiandra GD" w:hAnsi="Maiandra GD"/>
          <w:sz w:val="24"/>
          <w:szCs w:val="24"/>
        </w:rPr>
      </w:pPr>
      <w:r>
        <w:rPr>
          <w:rFonts w:ascii="Maiandra GD" w:hAnsi="Maiandra GD"/>
          <w:sz w:val="24"/>
          <w:szCs w:val="24"/>
        </w:rPr>
        <w:tab/>
      </w:r>
    </w:p>
    <w:p w:rsidR="002719FE" w:rsidRDefault="002719FE" w:rsidP="00A95C70">
      <w:pPr>
        <w:spacing w:after="0" w:line="240" w:lineRule="auto"/>
        <w:rPr>
          <w:rFonts w:ascii="Maiandra GD" w:hAnsi="Maiandra GD"/>
          <w:sz w:val="24"/>
          <w:szCs w:val="24"/>
        </w:rPr>
      </w:pPr>
      <w:r>
        <w:rPr>
          <w:noProof/>
          <w:lang w:eastAsia="tr-TR"/>
        </w:rPr>
        <w:pict>
          <v:roundrect id="_x0000_s1220" style="position:absolute;margin-left:-1.85pt;margin-top:4.55pt;width:269.25pt;height:60.75pt;z-index:251754496" arcsize="10923f" strokecolor="red" strokeweight=".25pt">
            <v:stroke dashstyle="1 1"/>
            <v:textbox style="mso-next-textbox:#_x0000_s1220">
              <w:txbxContent>
                <w:p w:rsidR="002719FE" w:rsidRDefault="002719FE" w:rsidP="001E0EB4">
                  <w:pPr>
                    <w:spacing w:after="0" w:line="240" w:lineRule="auto"/>
                    <w:rPr>
                      <w:rFonts w:ascii="Maiandra GD" w:hAnsi="Maiandra GD"/>
                      <w:sz w:val="24"/>
                      <w:szCs w:val="24"/>
                    </w:rPr>
                  </w:pPr>
                  <w:r>
                    <w:rPr>
                      <w:rFonts w:ascii="Maiandra GD" w:hAnsi="Maiandra GD"/>
                      <w:sz w:val="24"/>
                      <w:szCs w:val="24"/>
                    </w:rPr>
                    <w:t xml:space="preserve">a)Hikayeyi anlatan </w:t>
                  </w:r>
                  <w:r w:rsidRPr="001E0EB4">
                    <w:rPr>
                      <w:rFonts w:ascii="Maiandra GD" w:hAnsi="Maiandra GD"/>
                      <w:b/>
                      <w:sz w:val="24"/>
                      <w:szCs w:val="24"/>
                    </w:rPr>
                    <w:t>kim</w:t>
                  </w:r>
                  <w:r>
                    <w:rPr>
                      <w:rFonts w:ascii="Maiandra GD" w:hAnsi="Maiandra GD"/>
                      <w:sz w:val="24"/>
                      <w:szCs w:val="24"/>
                    </w:rPr>
                    <w:t>dir?</w:t>
                  </w:r>
                </w:p>
                <w:p w:rsidR="002719FE" w:rsidRPr="001A141A" w:rsidRDefault="002719FE" w:rsidP="001E0EB4">
                  <w:pPr>
                    <w:spacing w:after="0" w:line="240" w:lineRule="auto"/>
                    <w:rPr>
                      <w:rFonts w:ascii="Hand writing Mutlu" w:hAnsi="Hand writing Mutlu"/>
                    </w:rPr>
                  </w:pPr>
                  <w:r>
                    <w:rPr>
                      <w:rFonts w:ascii="Maiandra GD" w:hAnsi="Maiandra GD"/>
                      <w:sz w:val="24"/>
                      <w:szCs w:val="24"/>
                    </w:rPr>
                    <w:t>...............................................................................................................................................</w:t>
                  </w:r>
                  <w:r>
                    <w:rPr>
                      <w:rFonts w:ascii="Maiandra GD" w:hAnsi="Maiandra GD"/>
                    </w:rPr>
                    <w:t>.</w:t>
                  </w:r>
                </w:p>
                <w:p w:rsidR="002719FE" w:rsidRDefault="002719FE" w:rsidP="001E0EB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21" style="position:absolute;margin-left:-1.85pt;margin-top:11.5pt;width:269.25pt;height:60.75pt;z-index:251755520" arcsize="10923f" strokecolor="red" strokeweight=".25pt">
            <v:stroke dashstyle="1 1"/>
            <v:textbox style="mso-next-textbox:#_x0000_s1221">
              <w:txbxContent>
                <w:p w:rsidR="002719FE" w:rsidRDefault="002719FE" w:rsidP="001E0EB4">
                  <w:pPr>
                    <w:spacing w:after="0" w:line="240" w:lineRule="auto"/>
                    <w:rPr>
                      <w:rFonts w:ascii="Maiandra GD" w:hAnsi="Maiandra GD"/>
                      <w:sz w:val="24"/>
                      <w:szCs w:val="24"/>
                    </w:rPr>
                  </w:pPr>
                  <w:r>
                    <w:rPr>
                      <w:rFonts w:ascii="Maiandra GD" w:hAnsi="Maiandra GD"/>
                      <w:sz w:val="24"/>
                      <w:szCs w:val="24"/>
                    </w:rPr>
                    <w:t xml:space="preserve">b)Yunus Arda </w:t>
                  </w:r>
                  <w:r w:rsidRPr="001E0EB4">
                    <w:rPr>
                      <w:rFonts w:ascii="Maiandra GD" w:hAnsi="Maiandra GD"/>
                      <w:b/>
                      <w:sz w:val="24"/>
                      <w:szCs w:val="24"/>
                    </w:rPr>
                    <w:t>ne zaman</w:t>
                  </w:r>
                  <w:r>
                    <w:rPr>
                      <w:rFonts w:ascii="Maiandra GD" w:hAnsi="Maiandra GD"/>
                      <w:sz w:val="24"/>
                      <w:szCs w:val="24"/>
                    </w:rPr>
                    <w:t xml:space="preserve"> doğdu?</w:t>
                  </w:r>
                </w:p>
                <w:p w:rsidR="002719FE" w:rsidRPr="001A141A" w:rsidRDefault="002719FE" w:rsidP="001E0EB4">
                  <w:pPr>
                    <w:spacing w:after="0" w:line="240" w:lineRule="auto"/>
                    <w:rPr>
                      <w:rFonts w:ascii="Hand writing Mutlu" w:hAnsi="Hand writing Mutlu"/>
                    </w:rPr>
                  </w:pPr>
                  <w:r>
                    <w:rPr>
                      <w:rFonts w:ascii="Maiandra GD" w:hAnsi="Maiandra GD"/>
                      <w:sz w:val="24"/>
                      <w:szCs w:val="24"/>
                    </w:rPr>
                    <w:t>...............................................................................................................................................</w:t>
                  </w:r>
                  <w:r>
                    <w:rPr>
                      <w:rFonts w:ascii="Maiandra GD" w:hAnsi="Maiandra GD"/>
                    </w:rPr>
                    <w:t>.</w:t>
                  </w:r>
                </w:p>
                <w:p w:rsidR="002719FE" w:rsidRDefault="002719FE" w:rsidP="001E0EB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22" style="position:absolute;margin-left:-1.85pt;margin-top:4.05pt;width:269.25pt;height:60.75pt;z-index:251756544" arcsize="10923f" strokecolor="red" strokeweight=".25pt">
            <v:stroke dashstyle="1 1"/>
            <v:textbox style="mso-next-textbox:#_x0000_s1222">
              <w:txbxContent>
                <w:p w:rsidR="002719FE" w:rsidRDefault="002719FE" w:rsidP="001E0EB4">
                  <w:pPr>
                    <w:spacing w:after="0" w:line="240" w:lineRule="auto"/>
                    <w:rPr>
                      <w:rFonts w:ascii="Maiandra GD" w:hAnsi="Maiandra GD"/>
                      <w:sz w:val="24"/>
                      <w:szCs w:val="24"/>
                    </w:rPr>
                  </w:pPr>
                  <w:r>
                    <w:rPr>
                      <w:rFonts w:ascii="Maiandra GD" w:hAnsi="Maiandra GD"/>
                      <w:sz w:val="24"/>
                      <w:szCs w:val="24"/>
                    </w:rPr>
                    <w:t xml:space="preserve">c)Yunus Arda evde </w:t>
                  </w:r>
                  <w:r w:rsidRPr="006B4B5E">
                    <w:rPr>
                      <w:rFonts w:ascii="Maiandra GD" w:hAnsi="Maiandra GD"/>
                      <w:b/>
                      <w:sz w:val="24"/>
                      <w:szCs w:val="24"/>
                    </w:rPr>
                    <w:t>niçin</w:t>
                  </w:r>
                  <w:r>
                    <w:rPr>
                      <w:rFonts w:ascii="Maiandra GD" w:hAnsi="Maiandra GD"/>
                      <w:sz w:val="24"/>
                      <w:szCs w:val="24"/>
                    </w:rPr>
                    <w:t xml:space="preserve"> köpek besleyemiyor? </w:t>
                  </w:r>
                </w:p>
                <w:p w:rsidR="002719FE" w:rsidRPr="001A141A" w:rsidRDefault="002719FE" w:rsidP="001E0EB4">
                  <w:pPr>
                    <w:spacing w:after="0" w:line="240" w:lineRule="auto"/>
                    <w:rPr>
                      <w:rFonts w:ascii="Hand writing Mutlu" w:hAnsi="Hand writing Mutlu"/>
                    </w:rPr>
                  </w:pPr>
                  <w:r>
                    <w:rPr>
                      <w:rFonts w:ascii="Maiandra GD" w:hAnsi="Maiandra GD"/>
                      <w:sz w:val="24"/>
                      <w:szCs w:val="24"/>
                    </w:rPr>
                    <w:t>...............................................................................................................................................</w:t>
                  </w:r>
                  <w:r>
                    <w:rPr>
                      <w:rFonts w:ascii="Maiandra GD" w:hAnsi="Maiandra GD"/>
                    </w:rPr>
                    <w:t>.</w:t>
                  </w:r>
                </w:p>
                <w:p w:rsidR="002719FE" w:rsidRDefault="002719FE" w:rsidP="001E0EB4"/>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23" style="position:absolute;margin-left:-1.85pt;margin-top:11.95pt;width:269.25pt;height:60.75pt;z-index:251757568" arcsize="10923f" strokecolor="red" strokeweight=".25pt">
            <v:stroke dashstyle="1 1"/>
            <v:textbox style="mso-next-textbox:#_x0000_s1223">
              <w:txbxContent>
                <w:p w:rsidR="002719FE" w:rsidRDefault="002719FE" w:rsidP="006B4B5E">
                  <w:pPr>
                    <w:spacing w:after="0" w:line="240" w:lineRule="auto"/>
                    <w:rPr>
                      <w:rFonts w:ascii="Maiandra GD" w:hAnsi="Maiandra GD"/>
                      <w:sz w:val="24"/>
                      <w:szCs w:val="24"/>
                    </w:rPr>
                  </w:pPr>
                  <w:r>
                    <w:rPr>
                      <w:rFonts w:ascii="Maiandra GD" w:hAnsi="Maiandra GD"/>
                      <w:sz w:val="24"/>
                      <w:szCs w:val="24"/>
                    </w:rPr>
                    <w:t xml:space="preserve">d)Yunus Arda'nın dedesi </w:t>
                  </w:r>
                  <w:r w:rsidRPr="006B4B5E">
                    <w:rPr>
                      <w:rFonts w:ascii="Maiandra GD" w:hAnsi="Maiandra GD"/>
                      <w:b/>
                      <w:sz w:val="24"/>
                      <w:szCs w:val="24"/>
                    </w:rPr>
                    <w:t>nerede</w:t>
                  </w:r>
                  <w:r>
                    <w:rPr>
                      <w:rFonts w:ascii="Maiandra GD" w:hAnsi="Maiandra GD"/>
                      <w:sz w:val="24"/>
                      <w:szCs w:val="24"/>
                    </w:rPr>
                    <w:t xml:space="preserve"> yaşıyor? </w:t>
                  </w:r>
                </w:p>
                <w:p w:rsidR="002719FE" w:rsidRPr="001A141A" w:rsidRDefault="002719FE" w:rsidP="006B4B5E">
                  <w:pPr>
                    <w:spacing w:after="0" w:line="240" w:lineRule="auto"/>
                    <w:rPr>
                      <w:rFonts w:ascii="Hand writing Mutlu" w:hAnsi="Hand writing Mutlu"/>
                    </w:rPr>
                  </w:pPr>
                  <w:r>
                    <w:rPr>
                      <w:rFonts w:ascii="Maiandra GD" w:hAnsi="Maiandra GD"/>
                      <w:sz w:val="24"/>
                      <w:szCs w:val="24"/>
                    </w:rPr>
                    <w:t>...............................................................................................................................................</w:t>
                  </w:r>
                  <w:r>
                    <w:rPr>
                      <w:rFonts w:ascii="Maiandra GD" w:hAnsi="Maiandra GD"/>
                    </w:rPr>
                    <w:t>.</w:t>
                  </w:r>
                </w:p>
                <w:p w:rsidR="002719FE" w:rsidRDefault="002719FE" w:rsidP="006B4B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24" style="position:absolute;margin-left:-1.85pt;margin-top:7.25pt;width:269.25pt;height:73.6pt;z-index:251758592" arcsize="10923f" strokecolor="red" strokeweight=".25pt">
            <v:stroke dashstyle="1 1"/>
            <v:textbox style="mso-next-textbox:#_x0000_s1224">
              <w:txbxContent>
                <w:p w:rsidR="002719FE" w:rsidRDefault="002719FE" w:rsidP="006B4B5E">
                  <w:pPr>
                    <w:spacing w:after="0" w:line="240" w:lineRule="auto"/>
                    <w:rPr>
                      <w:rFonts w:ascii="Maiandra GD" w:hAnsi="Maiandra GD"/>
                      <w:sz w:val="24"/>
                      <w:szCs w:val="24"/>
                    </w:rPr>
                  </w:pPr>
                  <w:r>
                    <w:rPr>
                      <w:rFonts w:ascii="Maiandra GD" w:hAnsi="Maiandra GD"/>
                      <w:sz w:val="24"/>
                      <w:szCs w:val="24"/>
                    </w:rPr>
                    <w:t xml:space="preserve">e)Yunus Arda tatile giderken Benekliye ne götürüyor? </w:t>
                  </w:r>
                </w:p>
                <w:p w:rsidR="002719FE" w:rsidRPr="001A141A" w:rsidRDefault="002719FE" w:rsidP="006B4B5E">
                  <w:pPr>
                    <w:spacing w:after="0" w:line="240" w:lineRule="auto"/>
                    <w:rPr>
                      <w:rFonts w:ascii="Hand writing Mutlu" w:hAnsi="Hand writing Mutlu"/>
                    </w:rPr>
                  </w:pPr>
                  <w:r>
                    <w:rPr>
                      <w:rFonts w:ascii="Maiandra GD" w:hAnsi="Maiandra GD"/>
                      <w:sz w:val="24"/>
                      <w:szCs w:val="24"/>
                    </w:rPr>
                    <w:t>...............................................................................................................................................</w:t>
                  </w:r>
                  <w:r>
                    <w:rPr>
                      <w:rFonts w:ascii="Maiandra GD" w:hAnsi="Maiandra GD"/>
                    </w:rPr>
                    <w:t>.</w:t>
                  </w:r>
                </w:p>
                <w:p w:rsidR="002719FE" w:rsidRDefault="002719FE" w:rsidP="006B4B5E"/>
              </w:txbxContent>
            </v:textbox>
          </v:roundrect>
        </w:pic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hyperlink r:id="rId19" w:history="1">
        <w:r w:rsidRPr="00C85F39">
          <w:rPr>
            <w:rStyle w:val="Hyperlink"/>
            <w:rFonts w:ascii="Maiandra GD" w:hAnsi="Maiandra GD"/>
            <w:sz w:val="24"/>
            <w:szCs w:val="24"/>
          </w:rPr>
          <w:t>www.sorubak.com</w:t>
        </w:r>
      </w:hyperlink>
      <w:r>
        <w:rPr>
          <w:rFonts w:ascii="Maiandra GD" w:hAnsi="Maiandra GD"/>
          <w:sz w:val="24"/>
          <w:szCs w:val="24"/>
        </w:rPr>
        <w:t xml:space="preserve"> </w:t>
      </w: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p>
    <w:p w:rsidR="002719FE" w:rsidRDefault="002719FE" w:rsidP="00A95C70">
      <w:pPr>
        <w:spacing w:after="0" w:line="240" w:lineRule="auto"/>
        <w:rPr>
          <w:rFonts w:ascii="Maiandra GD" w:hAnsi="Maiandra GD"/>
          <w:sz w:val="24"/>
          <w:szCs w:val="24"/>
        </w:rPr>
      </w:pPr>
      <w:r>
        <w:rPr>
          <w:noProof/>
          <w:lang w:eastAsia="tr-TR"/>
        </w:rPr>
        <w:pict>
          <v:roundrect id="_x0000_s1225" style="position:absolute;margin-left:-1.85pt;margin-top:.55pt;width:269.25pt;height:60.75pt;z-index:251759616" arcsize="10923f" strokecolor="red" strokeweight=".25pt">
            <v:stroke dashstyle="1 1"/>
            <v:textbox style="mso-next-textbox:#_x0000_s1225">
              <w:txbxContent>
                <w:p w:rsidR="002719FE" w:rsidRDefault="002719FE" w:rsidP="006B4B5E">
                  <w:pPr>
                    <w:spacing w:after="0" w:line="240" w:lineRule="auto"/>
                    <w:rPr>
                      <w:rFonts w:ascii="Maiandra GD" w:hAnsi="Maiandra GD"/>
                      <w:sz w:val="24"/>
                      <w:szCs w:val="24"/>
                    </w:rPr>
                  </w:pPr>
                  <w:r>
                    <w:rPr>
                      <w:rFonts w:ascii="Maiandra GD" w:hAnsi="Maiandra GD"/>
                      <w:sz w:val="24"/>
                      <w:szCs w:val="24"/>
                    </w:rPr>
                    <w:t>f)Yunus Arda'nın yaz tatili nasıl geçiyor?</w:t>
                  </w:r>
                </w:p>
                <w:p w:rsidR="002719FE" w:rsidRPr="001A141A" w:rsidRDefault="002719FE" w:rsidP="006B4B5E">
                  <w:pPr>
                    <w:spacing w:after="0" w:line="240" w:lineRule="auto"/>
                    <w:rPr>
                      <w:rFonts w:ascii="Hand writing Mutlu" w:hAnsi="Hand writing Mutlu"/>
                    </w:rPr>
                  </w:pPr>
                  <w:r>
                    <w:rPr>
                      <w:rFonts w:ascii="Maiandra GD" w:hAnsi="Maiandra GD"/>
                      <w:sz w:val="24"/>
                      <w:szCs w:val="24"/>
                    </w:rPr>
                    <w:t>...............................................................................................................................................</w:t>
                  </w:r>
                  <w:r>
                    <w:rPr>
                      <w:rFonts w:ascii="Maiandra GD" w:hAnsi="Maiandra GD"/>
                    </w:rPr>
                    <w:t>.</w:t>
                  </w:r>
                </w:p>
                <w:p w:rsidR="002719FE" w:rsidRDefault="002719FE" w:rsidP="006B4B5E"/>
              </w:txbxContent>
            </v:textbox>
          </v:roundrect>
        </w:pict>
      </w:r>
    </w:p>
    <w:sectPr w:rsidR="002719FE" w:rsidSect="009C4BF1">
      <w:type w:val="continuous"/>
      <w:pgSz w:w="11906" w:h="16838"/>
      <w:pgMar w:top="397" w:right="454" w:bottom="397" w:left="454" w:header="709" w:footer="709" w:gutter="0"/>
      <w:pgBorders w:offsetFrom="page">
        <w:top w:val="dashSmallGap" w:sz="4" w:space="18" w:color="auto"/>
        <w:left w:val="dashSmallGap" w:sz="4" w:space="20" w:color="auto"/>
        <w:bottom w:val="dashSmallGap" w:sz="4" w:space="18" w:color="auto"/>
        <w:right w:val="dashSmallGap" w:sz="4" w:space="20" w:color="auto"/>
      </w:pgBorders>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9FE" w:rsidRDefault="002719FE" w:rsidP="00D4595E">
      <w:pPr>
        <w:spacing w:after="0" w:line="240" w:lineRule="auto"/>
      </w:pPr>
      <w:r>
        <w:separator/>
      </w:r>
    </w:p>
  </w:endnote>
  <w:endnote w:type="continuationSeparator" w:id="0">
    <w:p w:rsidR="002719FE" w:rsidRDefault="002719FE" w:rsidP="00D459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Lucida Calligraphy">
    <w:altName w:val="Arabic Typesetting"/>
    <w:panose1 w:val="00000000000000000000"/>
    <w:charset w:val="00"/>
    <w:family w:val="script"/>
    <w:notTrueType/>
    <w:pitch w:val="variable"/>
    <w:sig w:usb0="00000003" w:usb1="00000000" w:usb2="00000000" w:usb3="00000000" w:csb0="00000001" w:csb1="00000000"/>
  </w:font>
  <w:font w:name="Hand writing Mutlu">
    <w:altName w:val="Courier New"/>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9FE" w:rsidRDefault="002719FE">
    <w:pPr>
      <w:pStyle w:val="Footer"/>
      <w:jc w:val="center"/>
      <w:rPr>
        <w:rFonts w:ascii="Cambria" w:hAnsi="Cambria"/>
        <w:sz w:val="28"/>
        <w:szCs w:val="28"/>
      </w:rPr>
    </w:pPr>
    <w:r>
      <w:rPr>
        <w:rFonts w:ascii="Cambria" w:hAnsi="Cambria"/>
        <w:sz w:val="28"/>
        <w:szCs w:val="28"/>
      </w:rPr>
      <w:t xml:space="preserve">~ </w:t>
    </w:r>
    <w:fldSimple w:instr=" PAGE    \* MERGEFORMAT ">
      <w:r w:rsidRPr="00D62FFC">
        <w:rPr>
          <w:rFonts w:ascii="Cambria" w:hAnsi="Cambria"/>
          <w:noProof/>
          <w:sz w:val="28"/>
          <w:szCs w:val="28"/>
        </w:rPr>
        <w:t>3</w:t>
      </w:r>
    </w:fldSimple>
    <w:r>
      <w:rPr>
        <w:rFonts w:ascii="Cambria" w:hAnsi="Cambria"/>
        <w:sz w:val="28"/>
        <w:szCs w:val="28"/>
      </w:rPr>
      <w:t xml:space="preserve"> ~</w:t>
    </w:r>
  </w:p>
  <w:p w:rsidR="002719FE" w:rsidRDefault="002719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9FE" w:rsidRDefault="002719FE" w:rsidP="00D4595E">
      <w:pPr>
        <w:spacing w:after="0" w:line="240" w:lineRule="auto"/>
      </w:pPr>
      <w:r>
        <w:separator/>
      </w:r>
    </w:p>
  </w:footnote>
  <w:footnote w:type="continuationSeparator" w:id="0">
    <w:p w:rsidR="002719FE" w:rsidRDefault="002719FE" w:rsidP="00D459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5C70"/>
    <w:rsid w:val="00031E7C"/>
    <w:rsid w:val="00054551"/>
    <w:rsid w:val="001127A4"/>
    <w:rsid w:val="001A141A"/>
    <w:rsid w:val="001E0EB4"/>
    <w:rsid w:val="001F1CEE"/>
    <w:rsid w:val="00214537"/>
    <w:rsid w:val="002719FE"/>
    <w:rsid w:val="003166F7"/>
    <w:rsid w:val="004209D5"/>
    <w:rsid w:val="00427650"/>
    <w:rsid w:val="00474784"/>
    <w:rsid w:val="0049230B"/>
    <w:rsid w:val="00496C8A"/>
    <w:rsid w:val="004F7548"/>
    <w:rsid w:val="005837CB"/>
    <w:rsid w:val="00603249"/>
    <w:rsid w:val="006B4B5E"/>
    <w:rsid w:val="00716BC7"/>
    <w:rsid w:val="00894EBD"/>
    <w:rsid w:val="00923EAC"/>
    <w:rsid w:val="00924765"/>
    <w:rsid w:val="009C4BF1"/>
    <w:rsid w:val="00A95C70"/>
    <w:rsid w:val="00B02484"/>
    <w:rsid w:val="00B42139"/>
    <w:rsid w:val="00B71F62"/>
    <w:rsid w:val="00B9383A"/>
    <w:rsid w:val="00C85F39"/>
    <w:rsid w:val="00D4595E"/>
    <w:rsid w:val="00D62FFC"/>
    <w:rsid w:val="00DF04E9"/>
    <w:rsid w:val="00E66739"/>
    <w:rsid w:val="00EF6290"/>
    <w:rsid w:val="00F12806"/>
    <w:rsid w:val="00F3540D"/>
    <w:rsid w:val="00F908E9"/>
    <w:rsid w:val="00FE213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BC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04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04E9"/>
    <w:rPr>
      <w:rFonts w:ascii="Tahoma" w:hAnsi="Tahoma" w:cs="Tahoma"/>
      <w:sz w:val="16"/>
      <w:szCs w:val="16"/>
    </w:rPr>
  </w:style>
  <w:style w:type="paragraph" w:styleId="Header">
    <w:name w:val="header"/>
    <w:basedOn w:val="Normal"/>
    <w:link w:val="HeaderChar"/>
    <w:uiPriority w:val="99"/>
    <w:semiHidden/>
    <w:rsid w:val="00D4595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D4595E"/>
    <w:rPr>
      <w:rFonts w:cs="Times New Roman"/>
    </w:rPr>
  </w:style>
  <w:style w:type="paragraph" w:styleId="Footer">
    <w:name w:val="footer"/>
    <w:basedOn w:val="Normal"/>
    <w:link w:val="FooterChar"/>
    <w:uiPriority w:val="99"/>
    <w:rsid w:val="00D4595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4595E"/>
    <w:rPr>
      <w:rFonts w:cs="Times New Roman"/>
    </w:rPr>
  </w:style>
  <w:style w:type="character" w:styleId="Hyperlink">
    <w:name w:val="Hyperlink"/>
    <w:basedOn w:val="DefaultParagraphFont"/>
    <w:uiPriority w:val="99"/>
    <w:rsid w:val="00D62FF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wmf"/><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hyperlink" Target="http://www.sorubak.com" TargetMode="Externa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191</TotalTime>
  <Pages>3</Pages>
  <Words>254</Words>
  <Characters>1452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edanur</cp:lastModifiedBy>
  <cp:revision>11</cp:revision>
  <dcterms:created xsi:type="dcterms:W3CDTF">2013-11-13T08:11:00Z</dcterms:created>
  <dcterms:modified xsi:type="dcterms:W3CDTF">2013-12-09T19:20:00Z</dcterms:modified>
</cp:coreProperties>
</file>